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597784" w14:textId="0D60FEDD" w:rsidR="00EB06D4" w:rsidRPr="00EB06D4" w:rsidRDefault="00234E76" w:rsidP="00EE5F20">
      <w:pPr>
        <w:pStyle w:val="Antrat1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2A291B2" w14:textId="7B3B835E" w:rsidR="00EB06D4" w:rsidRPr="00FE7C21" w:rsidRDefault="00CB7660" w:rsidP="008B4966">
      <w:pPr>
        <w:pStyle w:val="Antrat2"/>
      </w:pPr>
      <w:r w:rsidRPr="00FE7C21">
        <w:t>SPRENDIMAS</w:t>
      </w:r>
      <w:r w:rsidRPr="00FE7C21">
        <w:br w:type="textWrapping" w:clear="all"/>
      </w:r>
      <w:r w:rsidR="00EB06D4" w:rsidRPr="00FE7C21">
        <w:t xml:space="preserve">DĖL </w:t>
      </w:r>
      <w:r w:rsidR="00890D92">
        <w:rPr>
          <w:spacing w:val="20"/>
        </w:rPr>
        <w:t>KLAIPĖDOS RAJONO SAVIVALDYBĖS 2024 METŲ BIUDŽETO PATIKSLINIMO</w:t>
      </w:r>
    </w:p>
    <w:p w14:paraId="01BC177C" w14:textId="40B866AE" w:rsidR="00EB06D4" w:rsidRPr="00B666EA" w:rsidRDefault="00EB06D4" w:rsidP="00EB06D4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B666EA">
        <w:rPr>
          <w:rFonts w:ascii="Arial" w:hAnsi="Arial" w:cs="Arial"/>
          <w:caps/>
          <w:sz w:val="24"/>
          <w:szCs w:val="24"/>
        </w:rPr>
        <w:t>202</w:t>
      </w:r>
      <w:r w:rsidR="00890D92" w:rsidRPr="00B666EA">
        <w:rPr>
          <w:rFonts w:ascii="Arial" w:hAnsi="Arial" w:cs="Arial"/>
          <w:caps/>
          <w:sz w:val="24"/>
          <w:szCs w:val="24"/>
        </w:rPr>
        <w:t>4</w:t>
      </w:r>
      <w:r w:rsidRPr="00B666EA">
        <w:rPr>
          <w:rFonts w:ascii="Arial" w:hAnsi="Arial" w:cs="Arial"/>
          <w:caps/>
          <w:sz w:val="24"/>
          <w:szCs w:val="24"/>
        </w:rPr>
        <w:t xml:space="preserve"> </w:t>
      </w:r>
      <w:r w:rsidRPr="00B666EA">
        <w:rPr>
          <w:rFonts w:ascii="Arial" w:hAnsi="Arial" w:cs="Arial"/>
          <w:sz w:val="24"/>
          <w:szCs w:val="24"/>
        </w:rPr>
        <w:t xml:space="preserve">m. </w:t>
      </w:r>
      <w:r w:rsidR="00704A05">
        <w:rPr>
          <w:rFonts w:ascii="Arial" w:hAnsi="Arial" w:cs="Arial"/>
          <w:sz w:val="24"/>
          <w:szCs w:val="24"/>
        </w:rPr>
        <w:t>birželio</w:t>
      </w:r>
      <w:r w:rsidR="00366BE3" w:rsidRPr="00B666EA">
        <w:rPr>
          <w:rFonts w:ascii="Arial" w:hAnsi="Arial" w:cs="Arial"/>
          <w:sz w:val="24"/>
          <w:szCs w:val="24"/>
        </w:rPr>
        <w:t xml:space="preserve">   </w:t>
      </w:r>
      <w:r w:rsidRPr="00B666EA">
        <w:rPr>
          <w:rFonts w:ascii="Arial" w:hAnsi="Arial" w:cs="Arial"/>
          <w:sz w:val="24"/>
          <w:szCs w:val="24"/>
        </w:rPr>
        <w:t>d. Nr. T11-</w:t>
      </w:r>
    </w:p>
    <w:p w14:paraId="7BFF870D" w14:textId="27A8FF01" w:rsidR="00EB06D4" w:rsidRPr="00B666EA" w:rsidRDefault="00EB06D4" w:rsidP="00234E76">
      <w:pPr>
        <w:spacing w:after="240" w:line="276" w:lineRule="auto"/>
        <w:jc w:val="center"/>
        <w:rPr>
          <w:rFonts w:ascii="Arial" w:hAnsi="Arial" w:cs="Arial"/>
          <w:sz w:val="24"/>
          <w:szCs w:val="24"/>
        </w:rPr>
      </w:pPr>
      <w:r w:rsidRPr="00B666EA">
        <w:rPr>
          <w:rFonts w:ascii="Arial" w:hAnsi="Arial" w:cs="Arial"/>
          <w:caps/>
          <w:sz w:val="24"/>
          <w:szCs w:val="24"/>
        </w:rPr>
        <w:t>G</w:t>
      </w:r>
      <w:r w:rsidRPr="00B666EA">
        <w:rPr>
          <w:rFonts w:ascii="Arial" w:hAnsi="Arial" w:cs="Arial"/>
          <w:sz w:val="24"/>
          <w:szCs w:val="24"/>
        </w:rPr>
        <w:t>argždai</w:t>
      </w:r>
    </w:p>
    <w:p w14:paraId="14ECF04A" w14:textId="39D31115" w:rsidR="00EB06D4" w:rsidRPr="00EB06D4" w:rsidRDefault="00EB06D4" w:rsidP="00EB06D4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Klaipėdos rajono savivaldybės taryba, vadovaudamasi Lietuvos Respublikos vietos savivaldos įstatymo </w:t>
      </w:r>
      <w:r w:rsidR="00890D92" w:rsidRPr="00890D92">
        <w:rPr>
          <w:rFonts w:ascii="Arial" w:hAnsi="Arial" w:cs="Arial"/>
        </w:rPr>
        <w:t>15 straipsnio 2 dalies 12 punktu</w:t>
      </w:r>
      <w:r w:rsidR="00890D92">
        <w:rPr>
          <w:rFonts w:ascii="Arial" w:hAnsi="Arial" w:cs="Arial"/>
        </w:rPr>
        <w:t>,</w:t>
      </w:r>
      <w:r w:rsidR="003A27EF">
        <w:rPr>
          <w:rFonts w:ascii="Arial" w:hAnsi="Arial" w:cs="Arial"/>
        </w:rPr>
        <w:t xml:space="preserve"> </w:t>
      </w:r>
      <w:r w:rsidRPr="00203972">
        <w:rPr>
          <w:rFonts w:ascii="Arial" w:hAnsi="Arial" w:cs="Arial"/>
          <w:spacing w:val="20"/>
        </w:rPr>
        <w:t>nusprendžia:</w:t>
      </w:r>
    </w:p>
    <w:p w14:paraId="0B357246" w14:textId="3ADC9472" w:rsidR="007307FF" w:rsidRPr="00DE7F8A" w:rsidRDefault="00704A05" w:rsidP="00EB06D4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7307FF" w:rsidRPr="00DE7F8A">
        <w:rPr>
          <w:rFonts w:ascii="Arial" w:hAnsi="Arial" w:cs="Arial"/>
        </w:rPr>
        <w:t>. Pakeisti biudžeto asignavimus atsižvelgiant į biudžetinių įstaigų prašymus ir valstybės institucijų priimtus teisės aktus (priedas pridedamas).</w:t>
      </w:r>
    </w:p>
    <w:p w14:paraId="37E344DA" w14:textId="61242A75" w:rsidR="001467A0" w:rsidRPr="00DE7F8A" w:rsidRDefault="00704A05" w:rsidP="00866B84">
      <w:pPr>
        <w:pStyle w:val="Pagrindiniotekstotrauka2"/>
        <w:spacing w:after="240" w:line="276" w:lineRule="auto"/>
        <w:ind w:left="0"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7307FF" w:rsidRPr="00DE7F8A">
        <w:rPr>
          <w:rFonts w:ascii="Arial" w:hAnsi="Arial" w:cs="Arial"/>
          <w:sz w:val="24"/>
          <w:szCs w:val="24"/>
        </w:rPr>
        <w:t xml:space="preserve">. </w:t>
      </w:r>
      <w:r w:rsidR="001467A0" w:rsidRPr="00DE7F8A">
        <w:rPr>
          <w:rFonts w:ascii="Arial" w:hAnsi="Arial" w:cs="Arial"/>
          <w:sz w:val="24"/>
          <w:szCs w:val="24"/>
        </w:rPr>
        <w:t>Pakeisti Klaipėdos rajono savivaldybės tarybos 2024 m. sausio 25 d. sprendimo Nr. T11-28 ,,Dėl Klaipėdos rajono savivaldybės 2024 metų biudžeto patvirtinimo“:</w:t>
      </w:r>
    </w:p>
    <w:p w14:paraId="618BBE37" w14:textId="143A1A92" w:rsidR="00EB06D4" w:rsidRDefault="007E2AF9" w:rsidP="00EB06D4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EB06D4" w:rsidRPr="00DE7F8A">
        <w:rPr>
          <w:rFonts w:ascii="Arial" w:hAnsi="Arial" w:cs="Arial"/>
          <w:sz w:val="24"/>
          <w:szCs w:val="24"/>
        </w:rPr>
        <w:t>.1</w:t>
      </w:r>
      <w:r w:rsidR="00234E76" w:rsidRPr="00DE7F8A">
        <w:rPr>
          <w:rFonts w:ascii="Arial" w:hAnsi="Arial" w:cs="Arial"/>
          <w:sz w:val="24"/>
          <w:szCs w:val="24"/>
        </w:rPr>
        <w:t xml:space="preserve">. </w:t>
      </w:r>
      <w:r w:rsidR="00A1192C" w:rsidRPr="00DE7F8A">
        <w:rPr>
          <w:rFonts w:ascii="Arial" w:hAnsi="Arial" w:cs="Arial"/>
          <w:sz w:val="24"/>
          <w:szCs w:val="24"/>
        </w:rPr>
        <w:t>1 priedą: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993"/>
        <w:gridCol w:w="6804"/>
        <w:gridCol w:w="1842"/>
      </w:tblGrid>
      <w:tr w:rsidR="00221624" w:rsidRPr="00221624" w14:paraId="7E158372" w14:textId="77777777" w:rsidTr="00A86D60">
        <w:trPr>
          <w:trHeight w:val="31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A82B8" w14:textId="77777777" w:rsidR="00221624" w:rsidRPr="00221624" w:rsidRDefault="00221624" w:rsidP="00221624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58869" w14:textId="77777777" w:rsidR="00221624" w:rsidRPr="00221624" w:rsidRDefault="00221624" w:rsidP="00221624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F0D7E" w14:textId="77777777" w:rsidR="00221624" w:rsidRPr="00221624" w:rsidRDefault="00221624" w:rsidP="00221624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21624">
              <w:rPr>
                <w:rFonts w:ascii="Arial" w:hAnsi="Arial" w:cs="Arial"/>
                <w:color w:val="000000"/>
                <w:sz w:val="24"/>
                <w:szCs w:val="24"/>
              </w:rPr>
              <w:t>tūkst. eurų</w:t>
            </w:r>
          </w:p>
        </w:tc>
      </w:tr>
      <w:tr w:rsidR="00221624" w:rsidRPr="00221624" w14:paraId="5DDCFB07" w14:textId="77777777" w:rsidTr="00A86D60">
        <w:trPr>
          <w:trHeight w:val="39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60A32E" w14:textId="77777777" w:rsidR="00221624" w:rsidRPr="00221624" w:rsidRDefault="00221624" w:rsidP="0022162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2162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Eil. Nr.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0CB72" w14:textId="77777777" w:rsidR="00221624" w:rsidRPr="00221624" w:rsidRDefault="00221624" w:rsidP="00221624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2162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Pajamos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97C94" w14:textId="77777777" w:rsidR="00221624" w:rsidRPr="00221624" w:rsidRDefault="00221624" w:rsidP="00221624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2162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Suma</w:t>
            </w:r>
          </w:p>
        </w:tc>
      </w:tr>
      <w:tr w:rsidR="00221624" w:rsidRPr="00221624" w14:paraId="7F80C7B5" w14:textId="77777777" w:rsidTr="00A86D60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71D67" w14:textId="77777777" w:rsidR="00221624" w:rsidRPr="00221624" w:rsidRDefault="00221624" w:rsidP="0022162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2162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9.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FB470" w14:textId="77777777" w:rsidR="00221624" w:rsidRPr="00221624" w:rsidRDefault="00221624" w:rsidP="0022162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2162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KITOS PAJAMOS (10+15+19+20)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9F320" w14:textId="77777777" w:rsidR="00221624" w:rsidRPr="00221624" w:rsidRDefault="00221624" w:rsidP="00221624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2162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48,8</w:t>
            </w:r>
          </w:p>
        </w:tc>
      </w:tr>
      <w:tr w:rsidR="00221624" w:rsidRPr="00221624" w14:paraId="0E0FCB4E" w14:textId="77777777" w:rsidTr="00A86D60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A7257" w14:textId="77777777" w:rsidR="00221624" w:rsidRPr="00221624" w:rsidRDefault="00221624" w:rsidP="0022162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2162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15.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12DFA" w14:textId="77777777" w:rsidR="00221624" w:rsidRPr="00221624" w:rsidRDefault="00221624" w:rsidP="0022162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2162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Pajamos už prekes ir paslaugas (16+17+18)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D9666" w14:textId="77777777" w:rsidR="00221624" w:rsidRPr="00221624" w:rsidRDefault="00221624" w:rsidP="00221624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2162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48,8</w:t>
            </w:r>
          </w:p>
        </w:tc>
      </w:tr>
      <w:tr w:rsidR="00221624" w:rsidRPr="00221624" w14:paraId="16DB47B6" w14:textId="77777777" w:rsidTr="00A86D60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739BE" w14:textId="77777777" w:rsidR="00221624" w:rsidRPr="00221624" w:rsidRDefault="00221624" w:rsidP="0022162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21624">
              <w:rPr>
                <w:rFonts w:ascii="Arial" w:hAnsi="Arial" w:cs="Arial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EEFA9" w14:textId="77777777" w:rsidR="00221624" w:rsidRPr="00221624" w:rsidRDefault="00221624" w:rsidP="0022162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21624">
              <w:rPr>
                <w:rFonts w:ascii="Arial" w:hAnsi="Arial" w:cs="Arial"/>
                <w:color w:val="000000"/>
                <w:sz w:val="24"/>
                <w:szCs w:val="24"/>
              </w:rPr>
              <w:t>Biudžetinių įstaigų pajamos už prekes ir paslaugas, iš jų: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D04BA" w14:textId="77777777" w:rsidR="00221624" w:rsidRPr="00221624" w:rsidRDefault="00221624" w:rsidP="00221624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21624">
              <w:rPr>
                <w:rFonts w:ascii="Arial" w:hAnsi="Arial" w:cs="Arial"/>
                <w:color w:val="000000"/>
                <w:sz w:val="24"/>
                <w:szCs w:val="24"/>
              </w:rPr>
              <w:t>48,8</w:t>
            </w:r>
          </w:p>
        </w:tc>
      </w:tr>
      <w:tr w:rsidR="00221624" w:rsidRPr="00221624" w14:paraId="48B0EAF0" w14:textId="77777777" w:rsidTr="00A86D60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AD96C" w14:textId="77777777" w:rsidR="00221624" w:rsidRPr="00221624" w:rsidRDefault="00221624" w:rsidP="0022162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21624">
              <w:rPr>
                <w:rFonts w:ascii="Arial" w:hAnsi="Arial" w:cs="Arial"/>
                <w:color w:val="000000"/>
                <w:sz w:val="24"/>
                <w:szCs w:val="24"/>
              </w:rPr>
              <w:t>16.1.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3E8F0" w14:textId="77777777" w:rsidR="00221624" w:rsidRPr="00221624" w:rsidRDefault="00221624" w:rsidP="0022162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21624">
              <w:rPr>
                <w:rFonts w:ascii="Arial" w:hAnsi="Arial" w:cs="Arial"/>
                <w:color w:val="000000"/>
                <w:sz w:val="24"/>
                <w:szCs w:val="24"/>
              </w:rPr>
              <w:t>Pajamos už ilgalaikio ir trumpalaikio materialiojo turto nuomą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C1DD2" w14:textId="77777777" w:rsidR="00221624" w:rsidRPr="00221624" w:rsidRDefault="00221624" w:rsidP="00221624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21624">
              <w:rPr>
                <w:rFonts w:ascii="Arial" w:hAnsi="Arial" w:cs="Arial"/>
                <w:color w:val="000000"/>
                <w:sz w:val="24"/>
                <w:szCs w:val="24"/>
              </w:rPr>
              <w:t>4,0</w:t>
            </w:r>
          </w:p>
        </w:tc>
      </w:tr>
      <w:tr w:rsidR="00221624" w:rsidRPr="00221624" w14:paraId="2412FE80" w14:textId="77777777" w:rsidTr="00A86D60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1D75F" w14:textId="77777777" w:rsidR="00221624" w:rsidRPr="00221624" w:rsidRDefault="00221624" w:rsidP="0022162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21624">
              <w:rPr>
                <w:rFonts w:ascii="Arial" w:hAnsi="Arial" w:cs="Arial"/>
                <w:color w:val="000000"/>
                <w:sz w:val="24"/>
                <w:szCs w:val="24"/>
              </w:rPr>
              <w:t>16.2.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03DB8" w14:textId="77777777" w:rsidR="00221624" w:rsidRPr="00221624" w:rsidRDefault="00221624" w:rsidP="0022162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21624">
              <w:rPr>
                <w:rFonts w:ascii="Arial" w:hAnsi="Arial" w:cs="Arial"/>
                <w:color w:val="000000"/>
                <w:sz w:val="24"/>
                <w:szCs w:val="24"/>
              </w:rPr>
              <w:t>Pajamos už prekes ir paslaugas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C6607" w14:textId="77777777" w:rsidR="00221624" w:rsidRPr="00221624" w:rsidRDefault="00221624" w:rsidP="00221624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21624">
              <w:rPr>
                <w:rFonts w:ascii="Arial" w:hAnsi="Arial" w:cs="Arial"/>
                <w:color w:val="000000"/>
                <w:sz w:val="24"/>
                <w:szCs w:val="24"/>
              </w:rPr>
              <w:t>44,8</w:t>
            </w:r>
          </w:p>
        </w:tc>
      </w:tr>
      <w:tr w:rsidR="00221624" w:rsidRPr="00221624" w14:paraId="18CEC28C" w14:textId="77777777" w:rsidTr="00A86D60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A3F48" w14:textId="77777777" w:rsidR="00221624" w:rsidRPr="00221624" w:rsidRDefault="00221624" w:rsidP="0022162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21624">
              <w:rPr>
                <w:rFonts w:ascii="Arial" w:hAnsi="Arial" w:cs="Arial"/>
                <w:color w:val="000000"/>
                <w:sz w:val="24"/>
                <w:szCs w:val="24"/>
              </w:rPr>
              <w:t>16.3.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A6B46" w14:textId="77777777" w:rsidR="00221624" w:rsidRPr="00221624" w:rsidRDefault="00221624" w:rsidP="0022162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21624">
              <w:rPr>
                <w:rFonts w:ascii="Arial" w:hAnsi="Arial" w:cs="Arial"/>
                <w:color w:val="000000"/>
                <w:sz w:val="24"/>
                <w:szCs w:val="24"/>
              </w:rPr>
              <w:t>Įmokos už išlaikymą švietimo, socialinės apsaugos įstaigose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2262A" w14:textId="77777777" w:rsidR="00221624" w:rsidRPr="00221624" w:rsidRDefault="00221624" w:rsidP="00221624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21624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221624" w:rsidRPr="00221624" w14:paraId="2596AE00" w14:textId="77777777" w:rsidTr="00A86D60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A2B8E" w14:textId="77777777" w:rsidR="00221624" w:rsidRPr="00221624" w:rsidRDefault="00221624" w:rsidP="0022162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21624">
              <w:rPr>
                <w:rFonts w:ascii="Arial" w:hAnsi="Arial" w:cs="Arial"/>
                <w:color w:val="000000"/>
                <w:sz w:val="24"/>
                <w:szCs w:val="24"/>
              </w:rPr>
              <w:t>16.4.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5D75A" w14:textId="77777777" w:rsidR="00221624" w:rsidRPr="00221624" w:rsidRDefault="00221624" w:rsidP="0022162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21624">
              <w:rPr>
                <w:rFonts w:ascii="Arial" w:hAnsi="Arial" w:cs="Arial"/>
                <w:color w:val="000000"/>
                <w:sz w:val="24"/>
                <w:szCs w:val="24"/>
              </w:rPr>
              <w:t>Infrastruktūros plėtros įmokų lėšos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37FB2" w14:textId="77777777" w:rsidR="00221624" w:rsidRPr="00221624" w:rsidRDefault="00221624" w:rsidP="00221624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21624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221624" w:rsidRPr="00221624" w14:paraId="04DA1228" w14:textId="77777777" w:rsidTr="00A86D60">
        <w:trPr>
          <w:trHeight w:val="6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E03C7" w14:textId="77777777" w:rsidR="00221624" w:rsidRPr="00221624" w:rsidRDefault="00221624" w:rsidP="0022162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2162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22.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03B199" w14:textId="77777777" w:rsidR="00221624" w:rsidRPr="00221624" w:rsidRDefault="00221624" w:rsidP="0022162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2162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IŠ VISO PAJAMŲ SAVARANKIŠKOSIOMS FUNKCIJOMS VYKDYTI (1+9+21)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11F49" w14:textId="77777777" w:rsidR="00221624" w:rsidRPr="00221624" w:rsidRDefault="00221624" w:rsidP="00221624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2162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48,8</w:t>
            </w:r>
          </w:p>
        </w:tc>
      </w:tr>
      <w:tr w:rsidR="00221624" w:rsidRPr="00221624" w14:paraId="736F126C" w14:textId="77777777" w:rsidTr="00A86D60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74BD1" w14:textId="77777777" w:rsidR="00221624" w:rsidRPr="00221624" w:rsidRDefault="00221624" w:rsidP="0022162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2162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23.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46F1C" w14:textId="77777777" w:rsidR="00221624" w:rsidRPr="00221624" w:rsidRDefault="00221624" w:rsidP="0022162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2162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DOTACIJOS (24+30)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76B5F" w14:textId="77777777" w:rsidR="00221624" w:rsidRPr="00221624" w:rsidRDefault="00221624" w:rsidP="00221624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2162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-48,8</w:t>
            </w:r>
          </w:p>
        </w:tc>
      </w:tr>
      <w:tr w:rsidR="00221624" w:rsidRPr="00221624" w14:paraId="483AF870" w14:textId="77777777" w:rsidTr="00A86D60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29D44" w14:textId="77777777" w:rsidR="00221624" w:rsidRPr="00221624" w:rsidRDefault="00221624" w:rsidP="0022162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2162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24.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8000F" w14:textId="77777777" w:rsidR="00221624" w:rsidRPr="00221624" w:rsidRDefault="00221624" w:rsidP="0022162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2162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VALSTYBĖS BIUDŽETO DOTACIJOS (25+26+27+28+29)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72ECB" w14:textId="77777777" w:rsidR="00221624" w:rsidRPr="00221624" w:rsidRDefault="00221624" w:rsidP="00221624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21624">
              <w:rPr>
                <w:rFonts w:ascii="Arial" w:hAnsi="Arial" w:cs="Arial"/>
                <w:color w:val="000000"/>
                <w:sz w:val="24"/>
                <w:szCs w:val="24"/>
              </w:rPr>
              <w:t>-48,8</w:t>
            </w:r>
          </w:p>
        </w:tc>
      </w:tr>
      <w:tr w:rsidR="00221624" w:rsidRPr="00221624" w14:paraId="0B11B8AA" w14:textId="77777777" w:rsidTr="00A86D60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9C099" w14:textId="77777777" w:rsidR="00221624" w:rsidRPr="00221624" w:rsidRDefault="00221624" w:rsidP="0022162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21624">
              <w:rPr>
                <w:rFonts w:ascii="Arial" w:hAnsi="Arial" w:cs="Arial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E743E" w14:textId="77777777" w:rsidR="00221624" w:rsidRPr="00221624" w:rsidRDefault="00221624" w:rsidP="0022162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21624">
              <w:rPr>
                <w:rFonts w:ascii="Arial" w:hAnsi="Arial" w:cs="Arial"/>
                <w:color w:val="000000"/>
                <w:sz w:val="24"/>
                <w:szCs w:val="24"/>
              </w:rPr>
              <w:t>Valstybinėms (valstybės perduotoms savivaldybėms) funkcijoms vykdyti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E2D04" w14:textId="77777777" w:rsidR="00221624" w:rsidRPr="00221624" w:rsidRDefault="00221624" w:rsidP="00221624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21624">
              <w:rPr>
                <w:rFonts w:ascii="Arial" w:hAnsi="Arial" w:cs="Arial"/>
                <w:color w:val="000000"/>
                <w:sz w:val="24"/>
                <w:szCs w:val="24"/>
              </w:rPr>
              <w:t>-48,8</w:t>
            </w:r>
          </w:p>
        </w:tc>
      </w:tr>
      <w:tr w:rsidR="00221624" w:rsidRPr="00221624" w14:paraId="4151DA40" w14:textId="77777777" w:rsidTr="00A86D60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60CCD" w14:textId="77777777" w:rsidR="00221624" w:rsidRPr="00221624" w:rsidRDefault="00221624" w:rsidP="0022162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2162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31. 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5F368" w14:textId="77777777" w:rsidR="00221624" w:rsidRPr="00221624" w:rsidRDefault="00221624" w:rsidP="0022162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2162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IŠ VISO (22+23)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7BBF0" w14:textId="77777777" w:rsidR="00221624" w:rsidRPr="00221624" w:rsidRDefault="00221624" w:rsidP="00221624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2162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</w:tbl>
    <w:p w14:paraId="4ABAB7BC" w14:textId="47E8A290" w:rsidR="00221624" w:rsidRDefault="007E2AF9" w:rsidP="00AB0DF8">
      <w:pPr>
        <w:spacing w:before="24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234E76" w:rsidRPr="003E24EF">
        <w:rPr>
          <w:rFonts w:ascii="Arial" w:hAnsi="Arial" w:cs="Arial"/>
          <w:sz w:val="24"/>
          <w:szCs w:val="24"/>
        </w:rPr>
        <w:t>.</w:t>
      </w:r>
      <w:r w:rsidR="006E2A75" w:rsidRPr="003E24EF">
        <w:rPr>
          <w:rFonts w:ascii="Arial" w:hAnsi="Arial" w:cs="Arial"/>
          <w:sz w:val="24"/>
          <w:szCs w:val="24"/>
        </w:rPr>
        <w:t>2</w:t>
      </w:r>
      <w:r w:rsidR="00234E76" w:rsidRPr="003E24EF">
        <w:rPr>
          <w:rFonts w:ascii="Arial" w:hAnsi="Arial" w:cs="Arial"/>
          <w:sz w:val="24"/>
          <w:szCs w:val="24"/>
        </w:rPr>
        <w:t xml:space="preserve">. </w:t>
      </w:r>
      <w:r w:rsidR="00221624">
        <w:rPr>
          <w:rFonts w:ascii="Arial" w:hAnsi="Arial" w:cs="Arial"/>
          <w:sz w:val="24"/>
          <w:szCs w:val="24"/>
        </w:rPr>
        <w:t>3 priedą:</w:t>
      </w:r>
    </w:p>
    <w:p w14:paraId="4C6BEABE" w14:textId="4CFC3BC0" w:rsidR="00221624" w:rsidRDefault="00221624" w:rsidP="00234E76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Įrašyti eilutę Nr. 40., skiltyje „Įstaigos pavadinimas“ įrašant žodžius „</w:t>
      </w:r>
      <w:r w:rsidRPr="00221624">
        <w:rPr>
          <w:rFonts w:ascii="Arial" w:hAnsi="Arial" w:cs="Arial"/>
          <w:sz w:val="24"/>
          <w:szCs w:val="24"/>
        </w:rPr>
        <w:t>Klaipėdos r. sav. priešgaisrinė tarnyba</w:t>
      </w:r>
      <w:r>
        <w:rPr>
          <w:rFonts w:ascii="Arial" w:hAnsi="Arial" w:cs="Arial"/>
          <w:sz w:val="24"/>
          <w:szCs w:val="24"/>
        </w:rPr>
        <w:t>“.</w:t>
      </w:r>
    </w:p>
    <w:tbl>
      <w:tblPr>
        <w:tblW w:w="10000" w:type="dxa"/>
        <w:tblLook w:val="04A0" w:firstRow="1" w:lastRow="0" w:firstColumn="1" w:lastColumn="0" w:noHBand="0" w:noVBand="1"/>
      </w:tblPr>
      <w:tblGrid>
        <w:gridCol w:w="550"/>
        <w:gridCol w:w="3760"/>
        <w:gridCol w:w="1640"/>
        <w:gridCol w:w="1700"/>
        <w:gridCol w:w="2380"/>
      </w:tblGrid>
      <w:tr w:rsidR="00A10F53" w:rsidRPr="00A10F53" w14:paraId="37E166A2" w14:textId="77777777" w:rsidTr="00A10F53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283656" w14:textId="77777777" w:rsidR="00A10F53" w:rsidRPr="00A10F53" w:rsidRDefault="00A10F53" w:rsidP="00A10F5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10F53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B95457" w14:textId="77777777" w:rsidR="00A10F53" w:rsidRPr="00A10F53" w:rsidRDefault="00A10F53" w:rsidP="00A10F5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10F53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E551F2" w14:textId="77777777" w:rsidR="00A10F53" w:rsidRPr="00A10F53" w:rsidRDefault="00A10F53" w:rsidP="00A10F5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10F53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855734" w14:textId="77777777" w:rsidR="00A10F53" w:rsidRPr="00A10F53" w:rsidRDefault="00A10F53" w:rsidP="00A10F5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10F53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A6F38C4" w14:textId="77777777" w:rsidR="00A10F53" w:rsidRPr="00A10F53" w:rsidRDefault="00A10F53" w:rsidP="00A10F5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10F53">
              <w:rPr>
                <w:rFonts w:ascii="Arial" w:hAnsi="Arial" w:cs="Arial"/>
                <w:sz w:val="24"/>
                <w:szCs w:val="24"/>
              </w:rPr>
              <w:t>tūkst. eurų</w:t>
            </w:r>
          </w:p>
        </w:tc>
      </w:tr>
      <w:tr w:rsidR="00A10F53" w:rsidRPr="00A10F53" w14:paraId="658C2AC4" w14:textId="77777777" w:rsidTr="00A10F53">
        <w:trPr>
          <w:trHeight w:val="114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B2DDD" w14:textId="77777777" w:rsidR="00A10F53" w:rsidRPr="00A10F53" w:rsidRDefault="00A10F53" w:rsidP="00A10F5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0F53">
              <w:rPr>
                <w:rFonts w:ascii="Arial" w:hAnsi="Arial" w:cs="Arial"/>
                <w:color w:val="000000"/>
                <w:sz w:val="24"/>
                <w:szCs w:val="24"/>
              </w:rPr>
              <w:t>Eil. Nr.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B6F65" w14:textId="77777777" w:rsidR="00A10F53" w:rsidRPr="00A10F53" w:rsidRDefault="00A10F53" w:rsidP="00A10F5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0F53">
              <w:rPr>
                <w:rFonts w:ascii="Arial" w:hAnsi="Arial" w:cs="Arial"/>
                <w:color w:val="000000"/>
                <w:sz w:val="24"/>
                <w:szCs w:val="24"/>
              </w:rPr>
              <w:t>Įstaigos pavadinimas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C3D560C" w14:textId="77777777" w:rsidR="00A10F53" w:rsidRPr="00A10F53" w:rsidRDefault="00A10F53" w:rsidP="00A10F5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10F53">
              <w:rPr>
                <w:rFonts w:ascii="Arial" w:hAnsi="Arial" w:cs="Arial"/>
                <w:sz w:val="24"/>
                <w:szCs w:val="24"/>
              </w:rPr>
              <w:t>Iš viso: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81AFAD5" w14:textId="77777777" w:rsidR="00A10F53" w:rsidRPr="00A10F53" w:rsidRDefault="00A10F53" w:rsidP="00A10F5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10F53">
              <w:rPr>
                <w:rFonts w:ascii="Arial" w:hAnsi="Arial" w:cs="Arial"/>
                <w:sz w:val="24"/>
                <w:szCs w:val="24"/>
              </w:rPr>
              <w:t>Pajamos už prekes ir paslaugas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56339" w14:textId="77777777" w:rsidR="00A10F53" w:rsidRPr="00A10F53" w:rsidRDefault="00A10F53" w:rsidP="00A10F5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10F53">
              <w:rPr>
                <w:rFonts w:ascii="Arial" w:hAnsi="Arial" w:cs="Arial"/>
                <w:sz w:val="24"/>
                <w:szCs w:val="24"/>
              </w:rPr>
              <w:t>Pajamos už ilgalaikio ir trumpalaikio materialiojo turto nuomą</w:t>
            </w:r>
          </w:p>
        </w:tc>
      </w:tr>
      <w:tr w:rsidR="00A10F53" w:rsidRPr="00A10F53" w14:paraId="42E11471" w14:textId="77777777" w:rsidTr="00A10F53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18FB9" w14:textId="77777777" w:rsidR="00A10F53" w:rsidRPr="00A10F53" w:rsidRDefault="00A10F53" w:rsidP="00A10F5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10F5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382F9" w14:textId="77777777" w:rsidR="00A10F53" w:rsidRPr="00A10F53" w:rsidRDefault="00A10F53" w:rsidP="00A10F5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10F5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47156" w14:textId="77777777" w:rsidR="00A10F53" w:rsidRPr="00A10F53" w:rsidRDefault="00A10F53" w:rsidP="00A10F5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10F5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CB2C6" w14:textId="77777777" w:rsidR="00A10F53" w:rsidRPr="00A10F53" w:rsidRDefault="00A10F53" w:rsidP="00A10F5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10F5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36186" w14:textId="77777777" w:rsidR="00A10F53" w:rsidRPr="00A10F53" w:rsidRDefault="00A10F53" w:rsidP="00A10F5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10F53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A10F53" w:rsidRPr="00A10F53" w14:paraId="2A4E28AA" w14:textId="77777777" w:rsidTr="00A10F53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DA06D2" w14:textId="77777777" w:rsidR="00A10F53" w:rsidRPr="00A10F53" w:rsidRDefault="00A10F53" w:rsidP="007F3E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0F53">
              <w:rPr>
                <w:rFonts w:ascii="Arial" w:hAnsi="Arial" w:cs="Arial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482F9" w14:textId="77777777" w:rsidR="00A10F53" w:rsidRPr="00A10F53" w:rsidRDefault="00A10F53" w:rsidP="00A10F53">
            <w:pPr>
              <w:rPr>
                <w:rFonts w:ascii="Arial" w:hAnsi="Arial" w:cs="Arial"/>
                <w:sz w:val="24"/>
                <w:szCs w:val="24"/>
              </w:rPr>
            </w:pPr>
            <w:r w:rsidRPr="00A10F53">
              <w:rPr>
                <w:rFonts w:ascii="Arial" w:hAnsi="Arial" w:cs="Arial"/>
                <w:sz w:val="24"/>
                <w:szCs w:val="24"/>
              </w:rPr>
              <w:t>Gargždų ,,Kranto"  progimnazija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617EBF" w14:textId="77777777" w:rsidR="00A10F53" w:rsidRPr="00A10F53" w:rsidRDefault="00A10F53" w:rsidP="00A10F5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10F53">
              <w:rPr>
                <w:rFonts w:ascii="Arial" w:hAnsi="Arial" w:cs="Arial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83BA2" w14:textId="77777777" w:rsidR="00A10F53" w:rsidRPr="00A10F53" w:rsidRDefault="00A10F53" w:rsidP="00A10F5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10F5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246BF3" w14:textId="77777777" w:rsidR="00A10F53" w:rsidRPr="00A10F53" w:rsidRDefault="00A10F53" w:rsidP="00A10F5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0F53">
              <w:rPr>
                <w:rFonts w:ascii="Arial" w:hAnsi="Arial" w:cs="Arial"/>
                <w:color w:val="000000"/>
                <w:sz w:val="24"/>
                <w:szCs w:val="24"/>
              </w:rPr>
              <w:t>1,0</w:t>
            </w:r>
          </w:p>
        </w:tc>
      </w:tr>
      <w:tr w:rsidR="00A10F53" w:rsidRPr="00A10F53" w14:paraId="0492789D" w14:textId="77777777" w:rsidTr="00A10F53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ABE01" w14:textId="77777777" w:rsidR="00A10F53" w:rsidRPr="00A10F53" w:rsidRDefault="00A10F53" w:rsidP="00A10F5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0F5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D7E156" w14:textId="77777777" w:rsidR="00A10F53" w:rsidRPr="00A10F53" w:rsidRDefault="00A10F53" w:rsidP="00A10F53">
            <w:pPr>
              <w:rPr>
                <w:rFonts w:ascii="Arial" w:hAnsi="Arial" w:cs="Arial"/>
                <w:sz w:val="24"/>
                <w:szCs w:val="24"/>
              </w:rPr>
            </w:pPr>
            <w:r w:rsidRPr="00A10F53">
              <w:rPr>
                <w:rFonts w:ascii="Arial" w:hAnsi="Arial" w:cs="Arial"/>
                <w:sz w:val="24"/>
                <w:szCs w:val="24"/>
              </w:rPr>
              <w:t>Plikių Ievos Labutytės  pagrindinė mokykla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EC8A32" w14:textId="77777777" w:rsidR="00A10F53" w:rsidRPr="00A10F53" w:rsidRDefault="00A10F53" w:rsidP="00A10F5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10F53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7E4D7F" w14:textId="77777777" w:rsidR="00A10F53" w:rsidRPr="00A10F53" w:rsidRDefault="00A10F53" w:rsidP="00A10F5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10F53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6FD6DB" w14:textId="77777777" w:rsidR="00A10F53" w:rsidRPr="00A10F53" w:rsidRDefault="00A10F53" w:rsidP="00A10F5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0F53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A10F53" w:rsidRPr="00A10F53" w14:paraId="75A58EFE" w14:textId="77777777" w:rsidTr="00A10F53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29C57A" w14:textId="77777777" w:rsidR="00A10F53" w:rsidRPr="00A10F53" w:rsidRDefault="00A10F53" w:rsidP="00A10F53">
            <w:pPr>
              <w:rPr>
                <w:rFonts w:ascii="Arial" w:hAnsi="Arial" w:cs="Arial"/>
                <w:sz w:val="24"/>
                <w:szCs w:val="24"/>
              </w:rPr>
            </w:pPr>
            <w:r w:rsidRPr="00A10F53">
              <w:rPr>
                <w:rFonts w:ascii="Arial" w:hAnsi="Arial" w:cs="Arial"/>
                <w:sz w:val="24"/>
                <w:szCs w:val="24"/>
              </w:rPr>
              <w:t>23.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993C4" w14:textId="77777777" w:rsidR="00A10F53" w:rsidRPr="00A10F53" w:rsidRDefault="00A10F53" w:rsidP="00A10F53">
            <w:pPr>
              <w:rPr>
                <w:rFonts w:ascii="Arial" w:hAnsi="Arial" w:cs="Arial"/>
                <w:sz w:val="24"/>
                <w:szCs w:val="24"/>
              </w:rPr>
            </w:pPr>
            <w:r w:rsidRPr="00A10F53">
              <w:rPr>
                <w:rFonts w:ascii="Arial" w:hAnsi="Arial" w:cs="Arial"/>
                <w:sz w:val="24"/>
                <w:szCs w:val="24"/>
              </w:rPr>
              <w:t>Gargždų atviras jaunimo centras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F693C2" w14:textId="77777777" w:rsidR="00A10F53" w:rsidRPr="00A10F53" w:rsidRDefault="00A10F53" w:rsidP="00A10F5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10F53">
              <w:rPr>
                <w:rFonts w:ascii="Arial" w:hAnsi="Arial" w:cs="Arial"/>
                <w:sz w:val="24"/>
                <w:szCs w:val="24"/>
              </w:rPr>
              <w:t>0,8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F43E1" w14:textId="77777777" w:rsidR="00A10F53" w:rsidRPr="00A10F53" w:rsidRDefault="00A10F53" w:rsidP="00A10F5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10F53">
              <w:rPr>
                <w:rFonts w:ascii="Arial" w:hAnsi="Arial" w:cs="Arial"/>
                <w:sz w:val="24"/>
                <w:szCs w:val="24"/>
              </w:rPr>
              <w:t>0,8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BF6BE" w14:textId="77777777" w:rsidR="00A10F53" w:rsidRPr="00A10F53" w:rsidRDefault="00A10F53" w:rsidP="00A10F53">
            <w:pPr>
              <w:rPr>
                <w:rFonts w:ascii="Arial" w:hAnsi="Arial" w:cs="Arial"/>
                <w:sz w:val="24"/>
                <w:szCs w:val="24"/>
              </w:rPr>
            </w:pPr>
            <w:r w:rsidRPr="00A10F5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A10F53" w:rsidRPr="00A10F53" w14:paraId="077096F5" w14:textId="77777777" w:rsidTr="00A10F53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6B9A69" w14:textId="77777777" w:rsidR="00A10F53" w:rsidRPr="00A10F53" w:rsidRDefault="00A10F53" w:rsidP="00A10F53">
            <w:pPr>
              <w:rPr>
                <w:rFonts w:ascii="Arial" w:hAnsi="Arial" w:cs="Arial"/>
                <w:sz w:val="24"/>
                <w:szCs w:val="24"/>
              </w:rPr>
            </w:pPr>
            <w:r w:rsidRPr="00A10F53">
              <w:rPr>
                <w:rFonts w:ascii="Arial" w:hAnsi="Arial" w:cs="Arial"/>
                <w:sz w:val="24"/>
                <w:szCs w:val="24"/>
              </w:rPr>
              <w:t>24.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0F9CF7" w14:textId="77777777" w:rsidR="00A10F53" w:rsidRPr="00A10F53" w:rsidRDefault="00A10F53" w:rsidP="00A10F53">
            <w:pPr>
              <w:rPr>
                <w:rFonts w:ascii="Arial" w:hAnsi="Arial" w:cs="Arial"/>
                <w:sz w:val="24"/>
                <w:szCs w:val="24"/>
              </w:rPr>
            </w:pPr>
            <w:r w:rsidRPr="00A10F53">
              <w:rPr>
                <w:rFonts w:ascii="Arial" w:hAnsi="Arial" w:cs="Arial"/>
                <w:sz w:val="24"/>
                <w:szCs w:val="24"/>
              </w:rPr>
              <w:t>Jono Lankučio viešoji biblioteka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057C15" w14:textId="77777777" w:rsidR="00A10F53" w:rsidRPr="00A10F53" w:rsidRDefault="00A10F53" w:rsidP="00A10F5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10F53">
              <w:rPr>
                <w:rFonts w:ascii="Arial" w:hAnsi="Arial" w:cs="Arial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60EFD" w14:textId="77777777" w:rsidR="00A10F53" w:rsidRPr="00A10F53" w:rsidRDefault="00A10F53" w:rsidP="00A10F5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10F53">
              <w:rPr>
                <w:rFonts w:ascii="Arial" w:hAnsi="Arial" w:cs="Arial"/>
                <w:sz w:val="24"/>
                <w:szCs w:val="24"/>
              </w:rPr>
              <w:t>3,0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9E62F" w14:textId="77777777" w:rsidR="00A10F53" w:rsidRPr="00A10F53" w:rsidRDefault="00A10F53" w:rsidP="00A10F5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10F53">
              <w:rPr>
                <w:rFonts w:ascii="Arial" w:hAnsi="Arial" w:cs="Arial"/>
                <w:sz w:val="24"/>
                <w:szCs w:val="24"/>
              </w:rPr>
              <w:t>3,0</w:t>
            </w:r>
          </w:p>
        </w:tc>
      </w:tr>
      <w:tr w:rsidR="00A10F53" w:rsidRPr="00A10F53" w14:paraId="30BB6B64" w14:textId="77777777" w:rsidTr="00A10F53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5BEE7A" w14:textId="77777777" w:rsidR="00A10F53" w:rsidRPr="00A10F53" w:rsidRDefault="00A10F53" w:rsidP="00A10F53">
            <w:pPr>
              <w:rPr>
                <w:rFonts w:ascii="Arial" w:hAnsi="Arial" w:cs="Arial"/>
                <w:sz w:val="24"/>
                <w:szCs w:val="24"/>
              </w:rPr>
            </w:pPr>
            <w:r w:rsidRPr="00A10F53">
              <w:rPr>
                <w:rFonts w:ascii="Arial" w:hAnsi="Arial" w:cs="Arial"/>
                <w:sz w:val="24"/>
                <w:szCs w:val="24"/>
              </w:rPr>
              <w:t>33.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D87E03" w14:textId="77777777" w:rsidR="00A10F53" w:rsidRPr="00A10F53" w:rsidRDefault="00A10F53" w:rsidP="00A10F53">
            <w:pPr>
              <w:rPr>
                <w:rFonts w:ascii="Arial" w:hAnsi="Arial" w:cs="Arial"/>
                <w:sz w:val="24"/>
                <w:szCs w:val="24"/>
              </w:rPr>
            </w:pPr>
            <w:r w:rsidRPr="00A10F53">
              <w:rPr>
                <w:rFonts w:ascii="Arial" w:hAnsi="Arial" w:cs="Arial"/>
                <w:sz w:val="24"/>
                <w:szCs w:val="24"/>
              </w:rPr>
              <w:t>Sporto centras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66FBB4" w14:textId="77777777" w:rsidR="00A10F53" w:rsidRPr="00A10F53" w:rsidRDefault="00A10F53" w:rsidP="00A10F5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10F53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2EE3A" w14:textId="77777777" w:rsidR="00A10F53" w:rsidRPr="00A10F53" w:rsidRDefault="00A10F53" w:rsidP="00A10F5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10F53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9E5A2" w14:textId="77777777" w:rsidR="00A10F53" w:rsidRPr="00A10F53" w:rsidRDefault="00A10F53" w:rsidP="00A10F53">
            <w:pPr>
              <w:rPr>
                <w:rFonts w:ascii="Arial" w:hAnsi="Arial" w:cs="Arial"/>
                <w:sz w:val="24"/>
                <w:szCs w:val="24"/>
              </w:rPr>
            </w:pPr>
            <w:r w:rsidRPr="00A10F5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A10F53" w:rsidRPr="00A10F53" w14:paraId="06404783" w14:textId="77777777" w:rsidTr="00A10F53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13B89E" w14:textId="77777777" w:rsidR="00A10F53" w:rsidRPr="00A10F53" w:rsidRDefault="00A10F53" w:rsidP="00A10F53">
            <w:pPr>
              <w:rPr>
                <w:rFonts w:ascii="Arial" w:hAnsi="Arial" w:cs="Arial"/>
                <w:sz w:val="24"/>
                <w:szCs w:val="24"/>
              </w:rPr>
            </w:pPr>
            <w:r w:rsidRPr="00A10F53">
              <w:rPr>
                <w:rFonts w:ascii="Arial" w:hAnsi="Arial" w:cs="Arial"/>
                <w:sz w:val="24"/>
                <w:szCs w:val="24"/>
              </w:rPr>
              <w:t>34.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9E3E59" w14:textId="77777777" w:rsidR="00A10F53" w:rsidRPr="00A10F53" w:rsidRDefault="00A10F53" w:rsidP="00A10F53">
            <w:pPr>
              <w:rPr>
                <w:rFonts w:ascii="Arial" w:hAnsi="Arial" w:cs="Arial"/>
                <w:sz w:val="24"/>
                <w:szCs w:val="24"/>
              </w:rPr>
            </w:pPr>
            <w:r w:rsidRPr="00A10F53">
              <w:rPr>
                <w:rFonts w:ascii="Arial" w:hAnsi="Arial" w:cs="Arial"/>
                <w:sz w:val="24"/>
                <w:szCs w:val="24"/>
              </w:rPr>
              <w:t>Kretingalės kultūros centras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CA919C" w14:textId="77777777" w:rsidR="00A10F53" w:rsidRPr="00A10F53" w:rsidRDefault="00A10F53" w:rsidP="00A10F5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10F53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0C6C4" w14:textId="77777777" w:rsidR="00A10F53" w:rsidRPr="00A10F53" w:rsidRDefault="00A10F53" w:rsidP="00A10F5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10F53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636C8" w14:textId="77777777" w:rsidR="00A10F53" w:rsidRPr="00A10F53" w:rsidRDefault="00A10F53" w:rsidP="00A10F53">
            <w:pPr>
              <w:rPr>
                <w:rFonts w:ascii="Arial" w:hAnsi="Arial" w:cs="Arial"/>
                <w:sz w:val="24"/>
                <w:szCs w:val="24"/>
              </w:rPr>
            </w:pPr>
            <w:r w:rsidRPr="00A10F5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A10F53" w:rsidRPr="00A10F53" w14:paraId="70477DA5" w14:textId="77777777" w:rsidTr="007F3EE6">
        <w:trPr>
          <w:trHeight w:val="49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04308D" w14:textId="77777777" w:rsidR="00A10F53" w:rsidRPr="00A10F53" w:rsidRDefault="00A10F53" w:rsidP="00A10F53">
            <w:pPr>
              <w:rPr>
                <w:rFonts w:ascii="Arial" w:hAnsi="Arial" w:cs="Arial"/>
                <w:sz w:val="24"/>
                <w:szCs w:val="24"/>
              </w:rPr>
            </w:pPr>
            <w:r w:rsidRPr="00A10F53">
              <w:rPr>
                <w:rFonts w:ascii="Arial" w:hAnsi="Arial" w:cs="Arial"/>
                <w:sz w:val="24"/>
                <w:szCs w:val="24"/>
              </w:rPr>
              <w:t>40.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C77864" w14:textId="77777777" w:rsidR="00A10F53" w:rsidRPr="00A10F53" w:rsidRDefault="00A10F53" w:rsidP="00A10F53">
            <w:pPr>
              <w:rPr>
                <w:rFonts w:ascii="Arial" w:hAnsi="Arial" w:cs="Arial"/>
                <w:sz w:val="24"/>
                <w:szCs w:val="24"/>
              </w:rPr>
            </w:pPr>
            <w:r w:rsidRPr="00A10F53">
              <w:rPr>
                <w:rFonts w:ascii="Arial" w:hAnsi="Arial" w:cs="Arial"/>
                <w:sz w:val="24"/>
                <w:szCs w:val="24"/>
              </w:rPr>
              <w:t>Klaipėdos r. sav. priešgaisrinė tarnyba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626386" w14:textId="77777777" w:rsidR="00A10F53" w:rsidRPr="00A10F53" w:rsidRDefault="00A10F53" w:rsidP="00A10F5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10F53">
              <w:rPr>
                <w:rFonts w:ascii="Arial" w:hAnsi="Arial" w:cs="Arial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10BA8" w14:textId="77777777" w:rsidR="00A10F53" w:rsidRPr="00A10F53" w:rsidRDefault="00A10F53" w:rsidP="00A10F5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10F53">
              <w:rPr>
                <w:rFonts w:ascii="Arial" w:hAnsi="Arial" w:cs="Arial"/>
                <w:sz w:val="24"/>
                <w:szCs w:val="24"/>
              </w:rPr>
              <w:t>1,0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90F29" w14:textId="77777777" w:rsidR="00A10F53" w:rsidRPr="00A10F53" w:rsidRDefault="00A10F53" w:rsidP="00A10F53">
            <w:pPr>
              <w:rPr>
                <w:rFonts w:ascii="Arial" w:hAnsi="Arial" w:cs="Arial"/>
                <w:sz w:val="24"/>
                <w:szCs w:val="24"/>
              </w:rPr>
            </w:pPr>
            <w:r w:rsidRPr="00A10F5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A10F53" w:rsidRPr="00A10F53" w14:paraId="4CDCCFB5" w14:textId="77777777" w:rsidTr="00A10F53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AC1669" w14:textId="77777777" w:rsidR="00A10F53" w:rsidRPr="00A10F53" w:rsidRDefault="00A10F53" w:rsidP="00A10F53">
            <w:pPr>
              <w:rPr>
                <w:rFonts w:ascii="Arial" w:hAnsi="Arial" w:cs="Arial"/>
                <w:sz w:val="24"/>
                <w:szCs w:val="24"/>
              </w:rPr>
            </w:pPr>
            <w:r w:rsidRPr="00A10F5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E46A2C" w14:textId="77777777" w:rsidR="00A10F53" w:rsidRPr="00A10F53" w:rsidRDefault="00A10F53" w:rsidP="00A10F5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10F53">
              <w:rPr>
                <w:rFonts w:ascii="Arial" w:hAnsi="Arial" w:cs="Arial"/>
                <w:b/>
                <w:bCs/>
                <w:sz w:val="24"/>
                <w:szCs w:val="24"/>
              </w:rPr>
              <w:t>IŠ VISO PAJAMŲ: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CA0462" w14:textId="77777777" w:rsidR="00A10F53" w:rsidRPr="00A10F53" w:rsidRDefault="00A10F53" w:rsidP="00A10F53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10F5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48,8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1711BF" w14:textId="77777777" w:rsidR="00A10F53" w:rsidRPr="00A10F53" w:rsidRDefault="00A10F53" w:rsidP="00A10F53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10F5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44,8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10A6D3" w14:textId="77777777" w:rsidR="00A10F53" w:rsidRPr="00A10F53" w:rsidRDefault="00A10F53" w:rsidP="00A10F53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10F5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4,0</w:t>
            </w:r>
          </w:p>
        </w:tc>
      </w:tr>
    </w:tbl>
    <w:p w14:paraId="08FD3820" w14:textId="28B3749D" w:rsidR="00234E76" w:rsidRPr="00DE7F8A" w:rsidRDefault="007E2AF9" w:rsidP="00AB0DF8">
      <w:pPr>
        <w:spacing w:before="24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A86D60">
        <w:rPr>
          <w:rFonts w:ascii="Arial" w:hAnsi="Arial" w:cs="Arial"/>
          <w:sz w:val="24"/>
          <w:szCs w:val="24"/>
        </w:rPr>
        <w:t xml:space="preserve">.3.  </w:t>
      </w:r>
      <w:r w:rsidR="009D4B8B" w:rsidRPr="003E24EF">
        <w:rPr>
          <w:rFonts w:ascii="Arial" w:hAnsi="Arial" w:cs="Arial"/>
          <w:sz w:val="24"/>
          <w:szCs w:val="24"/>
        </w:rPr>
        <w:t>4</w:t>
      </w:r>
      <w:r w:rsidR="006E2A75" w:rsidRPr="003E24EF">
        <w:rPr>
          <w:rFonts w:ascii="Arial" w:hAnsi="Arial" w:cs="Arial"/>
          <w:sz w:val="24"/>
          <w:szCs w:val="24"/>
        </w:rPr>
        <w:t xml:space="preserve"> priedą:</w:t>
      </w:r>
    </w:p>
    <w:p w14:paraId="548F75B6" w14:textId="5985EA30" w:rsidR="007F7690" w:rsidRDefault="007E2AF9" w:rsidP="00EB06D4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683B77">
        <w:rPr>
          <w:rFonts w:ascii="Arial" w:hAnsi="Arial" w:cs="Arial"/>
          <w:sz w:val="24"/>
          <w:szCs w:val="24"/>
        </w:rPr>
        <w:t>.</w:t>
      </w:r>
      <w:r w:rsidR="00B127F7">
        <w:rPr>
          <w:rFonts w:ascii="Arial" w:hAnsi="Arial" w:cs="Arial"/>
          <w:sz w:val="24"/>
          <w:szCs w:val="24"/>
        </w:rPr>
        <w:t>3</w:t>
      </w:r>
      <w:r w:rsidR="00683B77">
        <w:rPr>
          <w:rFonts w:ascii="Arial" w:hAnsi="Arial" w:cs="Arial"/>
          <w:sz w:val="24"/>
          <w:szCs w:val="24"/>
        </w:rPr>
        <w:t xml:space="preserve">.1. Įrašyti eilutę Nr. </w:t>
      </w:r>
      <w:r w:rsidR="00B127F7">
        <w:rPr>
          <w:rFonts w:ascii="Arial" w:hAnsi="Arial" w:cs="Arial"/>
          <w:sz w:val="24"/>
          <w:szCs w:val="24"/>
        </w:rPr>
        <w:t>40.1.3.</w:t>
      </w:r>
      <w:r w:rsidR="00683B77">
        <w:rPr>
          <w:rFonts w:ascii="Arial" w:hAnsi="Arial" w:cs="Arial"/>
          <w:sz w:val="24"/>
          <w:szCs w:val="24"/>
        </w:rPr>
        <w:t xml:space="preserve">, skiltyje </w:t>
      </w:r>
      <w:r w:rsidR="00683B77" w:rsidRPr="00DE7F8A">
        <w:rPr>
          <w:rFonts w:ascii="Arial" w:hAnsi="Arial" w:cs="Arial"/>
          <w:sz w:val="24"/>
          <w:szCs w:val="24"/>
        </w:rPr>
        <w:t>„Asignavimų valdytojo pavadinimas, programos numeris ir pavadinimas“</w:t>
      </w:r>
      <w:r w:rsidR="00683B77">
        <w:rPr>
          <w:rFonts w:ascii="Arial" w:hAnsi="Arial" w:cs="Arial"/>
          <w:sz w:val="24"/>
          <w:szCs w:val="24"/>
        </w:rPr>
        <w:t xml:space="preserve"> įrašant „</w:t>
      </w:r>
      <w:r w:rsidR="00B127F7" w:rsidRPr="00B127F7">
        <w:rPr>
          <w:rFonts w:ascii="Arial" w:hAnsi="Arial" w:cs="Arial"/>
          <w:sz w:val="24"/>
          <w:szCs w:val="24"/>
        </w:rPr>
        <w:t>lėšos už paslaugas ir nuomą (S)</w:t>
      </w:r>
      <w:r w:rsidR="00683B77">
        <w:rPr>
          <w:rFonts w:ascii="Arial" w:hAnsi="Arial" w:cs="Arial"/>
          <w:sz w:val="24"/>
          <w:szCs w:val="24"/>
        </w:rPr>
        <w:t>“.</w:t>
      </w:r>
    </w:p>
    <w:p w14:paraId="08A18ED0" w14:textId="284175F8" w:rsidR="007F7690" w:rsidRDefault="007E2AF9" w:rsidP="00EB06D4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683B77">
        <w:rPr>
          <w:rFonts w:ascii="Arial" w:hAnsi="Arial" w:cs="Arial"/>
          <w:sz w:val="24"/>
          <w:szCs w:val="24"/>
        </w:rPr>
        <w:t>.</w:t>
      </w:r>
      <w:r w:rsidR="00376E43">
        <w:rPr>
          <w:rFonts w:ascii="Arial" w:hAnsi="Arial" w:cs="Arial"/>
          <w:sz w:val="24"/>
          <w:szCs w:val="24"/>
        </w:rPr>
        <w:t>3</w:t>
      </w:r>
      <w:r w:rsidR="00683B77">
        <w:rPr>
          <w:rFonts w:ascii="Arial" w:hAnsi="Arial" w:cs="Arial"/>
          <w:sz w:val="24"/>
          <w:szCs w:val="24"/>
        </w:rPr>
        <w:t xml:space="preserve">.2. Įrašyti eilutę Nr. </w:t>
      </w:r>
      <w:r w:rsidR="00A83631" w:rsidRPr="00A83631">
        <w:rPr>
          <w:rFonts w:ascii="Arial" w:hAnsi="Arial" w:cs="Arial"/>
          <w:sz w:val="24"/>
          <w:szCs w:val="24"/>
        </w:rPr>
        <w:t>42.6.1.1.</w:t>
      </w:r>
      <w:r w:rsidR="00683B77">
        <w:rPr>
          <w:rFonts w:ascii="Arial" w:hAnsi="Arial" w:cs="Arial"/>
          <w:sz w:val="24"/>
          <w:szCs w:val="24"/>
        </w:rPr>
        <w:t xml:space="preserve">, skiltyje </w:t>
      </w:r>
      <w:r w:rsidR="00683B77" w:rsidRPr="00DE7F8A">
        <w:rPr>
          <w:rFonts w:ascii="Arial" w:hAnsi="Arial" w:cs="Arial"/>
          <w:sz w:val="24"/>
          <w:szCs w:val="24"/>
        </w:rPr>
        <w:t>„Asignavimų valdytojo pavadinimas, programos numeris ir pavadinimas“</w:t>
      </w:r>
      <w:r w:rsidR="00683B77">
        <w:rPr>
          <w:rFonts w:ascii="Arial" w:hAnsi="Arial" w:cs="Arial"/>
          <w:sz w:val="24"/>
          <w:szCs w:val="24"/>
        </w:rPr>
        <w:t xml:space="preserve"> įrašant „</w:t>
      </w:r>
      <w:r w:rsidR="00A83631" w:rsidRPr="00A83631">
        <w:rPr>
          <w:rFonts w:ascii="Arial" w:hAnsi="Arial" w:cs="Arial"/>
          <w:sz w:val="24"/>
          <w:szCs w:val="24"/>
        </w:rPr>
        <w:t>Gargždų seniūnija</w:t>
      </w:r>
      <w:r w:rsidR="00683B77">
        <w:rPr>
          <w:rFonts w:ascii="Arial" w:hAnsi="Arial" w:cs="Arial"/>
          <w:sz w:val="24"/>
          <w:szCs w:val="24"/>
        </w:rPr>
        <w:t>“.</w:t>
      </w:r>
    </w:p>
    <w:p w14:paraId="30AFC63F" w14:textId="1E15D5BB" w:rsidR="00683B77" w:rsidRDefault="007E2AF9" w:rsidP="00EB06D4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683B77">
        <w:rPr>
          <w:rFonts w:ascii="Arial" w:hAnsi="Arial" w:cs="Arial"/>
          <w:sz w:val="24"/>
          <w:szCs w:val="24"/>
        </w:rPr>
        <w:t>.</w:t>
      </w:r>
      <w:r w:rsidR="002D7FC8">
        <w:rPr>
          <w:rFonts w:ascii="Arial" w:hAnsi="Arial" w:cs="Arial"/>
          <w:sz w:val="24"/>
          <w:szCs w:val="24"/>
        </w:rPr>
        <w:t>3</w:t>
      </w:r>
      <w:r w:rsidR="00683B77">
        <w:rPr>
          <w:rFonts w:ascii="Arial" w:hAnsi="Arial" w:cs="Arial"/>
          <w:sz w:val="24"/>
          <w:szCs w:val="24"/>
        </w:rPr>
        <w:t>.3. Įrašyti eilut</w:t>
      </w:r>
      <w:r w:rsidR="002D7FC8">
        <w:rPr>
          <w:rFonts w:ascii="Arial" w:hAnsi="Arial" w:cs="Arial"/>
          <w:sz w:val="24"/>
          <w:szCs w:val="24"/>
        </w:rPr>
        <w:t>ę</w:t>
      </w:r>
      <w:r w:rsidR="00683B77">
        <w:rPr>
          <w:rFonts w:ascii="Arial" w:hAnsi="Arial" w:cs="Arial"/>
          <w:sz w:val="24"/>
          <w:szCs w:val="24"/>
        </w:rPr>
        <w:t xml:space="preserve"> Nr. </w:t>
      </w:r>
      <w:r w:rsidR="002D7FC8" w:rsidRPr="002D7FC8">
        <w:rPr>
          <w:rFonts w:ascii="Arial" w:hAnsi="Arial" w:cs="Arial"/>
          <w:sz w:val="24"/>
          <w:szCs w:val="24"/>
        </w:rPr>
        <w:t>42.8.7.</w:t>
      </w:r>
      <w:r w:rsidR="00683B77">
        <w:rPr>
          <w:rFonts w:ascii="Arial" w:hAnsi="Arial" w:cs="Arial"/>
          <w:sz w:val="24"/>
          <w:szCs w:val="24"/>
        </w:rPr>
        <w:t xml:space="preserve">, </w:t>
      </w:r>
      <w:r w:rsidR="00683B77" w:rsidRPr="00DE7F8A">
        <w:rPr>
          <w:rFonts w:ascii="Arial" w:hAnsi="Arial" w:cs="Arial"/>
          <w:sz w:val="24"/>
          <w:szCs w:val="24"/>
        </w:rPr>
        <w:t>skiltyje ,,Asignavimų valdytojo pavadinimas, programos numeris ir pavadinimas“ įrašant žodžius</w:t>
      </w:r>
      <w:r w:rsidR="00683B77">
        <w:rPr>
          <w:rFonts w:ascii="Arial" w:hAnsi="Arial" w:cs="Arial"/>
          <w:sz w:val="24"/>
          <w:szCs w:val="24"/>
        </w:rPr>
        <w:t xml:space="preserve"> „</w:t>
      </w:r>
      <w:r w:rsidR="002D7FC8" w:rsidRPr="002D7FC8">
        <w:rPr>
          <w:rFonts w:ascii="Arial" w:hAnsi="Arial" w:cs="Arial"/>
          <w:sz w:val="24"/>
          <w:szCs w:val="24"/>
        </w:rPr>
        <w:t>biudžeto lėšų likutis (LK)</w:t>
      </w:r>
      <w:r w:rsidR="00683B77">
        <w:rPr>
          <w:rFonts w:ascii="Arial" w:hAnsi="Arial" w:cs="Arial"/>
          <w:sz w:val="24"/>
          <w:szCs w:val="24"/>
        </w:rPr>
        <w:t>“.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1340"/>
        <w:gridCol w:w="5260"/>
        <w:gridCol w:w="1538"/>
        <w:gridCol w:w="1501"/>
      </w:tblGrid>
      <w:tr w:rsidR="007E2AF9" w:rsidRPr="007E2AF9" w14:paraId="14706979" w14:textId="77777777" w:rsidTr="007E2AF9">
        <w:trPr>
          <w:trHeight w:val="300"/>
        </w:trPr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3C02AB" w14:textId="77777777" w:rsidR="007E2AF9" w:rsidRPr="007E2AF9" w:rsidRDefault="007E2AF9" w:rsidP="007E2AF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2AF9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3F31DC" w14:textId="77777777" w:rsidR="007E2AF9" w:rsidRPr="007E2AF9" w:rsidRDefault="007E2AF9" w:rsidP="007E2AF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2AF9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68B9AA" w14:textId="77777777" w:rsidR="007E2AF9" w:rsidRPr="007E2AF9" w:rsidRDefault="007E2AF9" w:rsidP="007E2AF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2AF9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A7623C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tūkst. eurų</w:t>
            </w:r>
          </w:p>
        </w:tc>
      </w:tr>
      <w:tr w:rsidR="007E2AF9" w:rsidRPr="007E2AF9" w14:paraId="29286042" w14:textId="77777777" w:rsidTr="007E2AF9">
        <w:trPr>
          <w:trHeight w:val="1170"/>
        </w:trPr>
        <w:tc>
          <w:tcPr>
            <w:tcW w:w="131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AF9FC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2AF9">
              <w:rPr>
                <w:rFonts w:ascii="Arial" w:hAnsi="Arial" w:cs="Arial"/>
                <w:color w:val="000000"/>
                <w:sz w:val="24"/>
                <w:szCs w:val="24"/>
              </w:rPr>
              <w:t>Eil. Nr.</w:t>
            </w:r>
          </w:p>
        </w:tc>
        <w:tc>
          <w:tcPr>
            <w:tcW w:w="53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506C5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 xml:space="preserve">Asignavimų valdytojo pavadinimas, programos numeris ir pavadinimas 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B01A5AE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Funkcinės klasifikacijos kodas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DF68E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Suma</w:t>
            </w:r>
          </w:p>
        </w:tc>
      </w:tr>
      <w:tr w:rsidR="007E2AF9" w:rsidRPr="007E2AF9" w14:paraId="58573FD6" w14:textId="77777777" w:rsidTr="007E2AF9">
        <w:trPr>
          <w:trHeight w:val="300"/>
        </w:trPr>
        <w:tc>
          <w:tcPr>
            <w:tcW w:w="131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018013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2AF9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9AFFF2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2AF9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E598C62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2AF9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6B3830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2AF9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</w:tr>
      <w:tr w:rsidR="007E2AF9" w:rsidRPr="007E2AF9" w14:paraId="0F7E42DD" w14:textId="77777777" w:rsidTr="007E2AF9">
        <w:trPr>
          <w:trHeight w:val="315"/>
        </w:trPr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38C9A3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B9C4455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Gargždų ,,Vaivorykštės" gimnazija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F67414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FFF33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5,400</w:t>
            </w:r>
          </w:p>
        </w:tc>
      </w:tr>
      <w:tr w:rsidR="007E2AF9" w:rsidRPr="007E2AF9" w14:paraId="4C14B435" w14:textId="77777777" w:rsidTr="007E2AF9">
        <w:trPr>
          <w:trHeight w:val="300"/>
        </w:trPr>
        <w:tc>
          <w:tcPr>
            <w:tcW w:w="13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D7CB02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30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6940ACE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Iš jų: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6F5D12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26C62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7E2AF9" w:rsidRPr="007E2AF9" w14:paraId="65839E22" w14:textId="77777777" w:rsidTr="007E2AF9">
        <w:trPr>
          <w:trHeight w:val="300"/>
        </w:trPr>
        <w:tc>
          <w:tcPr>
            <w:tcW w:w="13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522F78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530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8F3DCBE" w14:textId="77777777" w:rsidR="007E2AF9" w:rsidRPr="007E2AF9" w:rsidRDefault="007E2AF9" w:rsidP="007E2AF9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1. Žinių visuomenės plėtros programa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68502C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09.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87816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5,400</w:t>
            </w:r>
          </w:p>
        </w:tc>
      </w:tr>
      <w:tr w:rsidR="007E2AF9" w:rsidRPr="007E2AF9" w14:paraId="128891C6" w14:textId="77777777" w:rsidTr="007E2AF9">
        <w:trPr>
          <w:trHeight w:val="660"/>
        </w:trPr>
        <w:tc>
          <w:tcPr>
            <w:tcW w:w="131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5567CC2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1.1.2.</w:t>
            </w:r>
          </w:p>
        </w:tc>
        <w:tc>
          <w:tcPr>
            <w:tcW w:w="530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1FCE25C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speciali tikslinė dotacija mokymo reikmėms finansuoti (ML)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D84D2FE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F1F82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5,400</w:t>
            </w:r>
          </w:p>
        </w:tc>
      </w:tr>
      <w:tr w:rsidR="007E2AF9" w:rsidRPr="007E2AF9" w14:paraId="407D44AD" w14:textId="77777777" w:rsidTr="007E2AF9">
        <w:trPr>
          <w:trHeight w:val="315"/>
        </w:trPr>
        <w:tc>
          <w:tcPr>
            <w:tcW w:w="13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4D20B7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5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ECC068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Priekulės Ievos Simonaitytės gimnazija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9E2AE6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0A095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6,051</w:t>
            </w:r>
          </w:p>
        </w:tc>
      </w:tr>
      <w:tr w:rsidR="007E2AF9" w:rsidRPr="007E2AF9" w14:paraId="7BA6DB32" w14:textId="77777777" w:rsidTr="007E2AF9">
        <w:trPr>
          <w:trHeight w:val="300"/>
        </w:trPr>
        <w:tc>
          <w:tcPr>
            <w:tcW w:w="13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C084CE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B39227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Iš jų: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FAA84D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76C68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7E2AF9" w:rsidRPr="007E2AF9" w14:paraId="67F98FBB" w14:textId="77777777" w:rsidTr="007E2AF9">
        <w:trPr>
          <w:trHeight w:val="300"/>
        </w:trPr>
        <w:tc>
          <w:tcPr>
            <w:tcW w:w="13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B341276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B5181A" w14:textId="77777777" w:rsidR="007E2AF9" w:rsidRPr="007E2AF9" w:rsidRDefault="007E2AF9" w:rsidP="007E2AF9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1. Žinių visuomenės plėtros programa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6A721D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09.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8A61E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6,051</w:t>
            </w:r>
          </w:p>
        </w:tc>
      </w:tr>
      <w:tr w:rsidR="007E2AF9" w:rsidRPr="007E2AF9" w14:paraId="514EB57B" w14:textId="77777777" w:rsidTr="007E2AF9">
        <w:trPr>
          <w:trHeight w:val="660"/>
        </w:trPr>
        <w:tc>
          <w:tcPr>
            <w:tcW w:w="13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C0BFA08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2.1.2.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28403D6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speciali tikslinė dotacija mokymo reikmėms finansuoti (ML)</w:t>
            </w:r>
          </w:p>
        </w:tc>
        <w:tc>
          <w:tcPr>
            <w:tcW w:w="150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93F731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EF375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6,051</w:t>
            </w:r>
          </w:p>
        </w:tc>
      </w:tr>
      <w:tr w:rsidR="007E2AF9" w:rsidRPr="007E2AF9" w14:paraId="30B289B0" w14:textId="77777777" w:rsidTr="007E2AF9">
        <w:trPr>
          <w:trHeight w:val="315"/>
        </w:trPr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9511C4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D75D21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Veiviržėnų Jurgio Šaulio gimnazija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1C750F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39185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8,962</w:t>
            </w:r>
          </w:p>
        </w:tc>
      </w:tr>
      <w:tr w:rsidR="007E2AF9" w:rsidRPr="007E2AF9" w14:paraId="4DE03EC5" w14:textId="77777777" w:rsidTr="007E2AF9">
        <w:trPr>
          <w:trHeight w:val="315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58EDD8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A94732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Iš jų: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1D06D5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BDFA9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7E2AF9" w:rsidRPr="007E2AF9" w14:paraId="7B9B6066" w14:textId="77777777" w:rsidTr="007E2AF9">
        <w:trPr>
          <w:trHeight w:val="300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D4E662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3.1.</w:t>
            </w:r>
          </w:p>
        </w:tc>
        <w:tc>
          <w:tcPr>
            <w:tcW w:w="5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96F6C6" w14:textId="77777777" w:rsidR="007E2AF9" w:rsidRPr="007E2AF9" w:rsidRDefault="007E2AF9" w:rsidP="007E2AF9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1. Žinių visuomenės plėtros programa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85D41D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09.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70945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8,962</w:t>
            </w:r>
          </w:p>
        </w:tc>
      </w:tr>
      <w:tr w:rsidR="007E2AF9" w:rsidRPr="007E2AF9" w14:paraId="5B35CAD7" w14:textId="77777777" w:rsidTr="007E2AF9">
        <w:trPr>
          <w:trHeight w:val="555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CE1C13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3.1.2.</w:t>
            </w:r>
          </w:p>
        </w:tc>
        <w:tc>
          <w:tcPr>
            <w:tcW w:w="5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17B17D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speciali tikslinė dotacija mokymo reikmėms finansuoti (ML)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00BED0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4E019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8,962</w:t>
            </w:r>
          </w:p>
        </w:tc>
      </w:tr>
      <w:tr w:rsidR="007E2AF9" w:rsidRPr="007E2AF9" w14:paraId="1FDDFC08" w14:textId="77777777" w:rsidTr="007E2AF9">
        <w:trPr>
          <w:trHeight w:val="315"/>
        </w:trPr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B376F1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E6D76A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Endriejavo pagrindinė mokykla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E2CB83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61771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4,845</w:t>
            </w:r>
          </w:p>
        </w:tc>
      </w:tr>
      <w:tr w:rsidR="007E2AF9" w:rsidRPr="007E2AF9" w14:paraId="54D394EE" w14:textId="77777777" w:rsidTr="007E2AF9">
        <w:trPr>
          <w:trHeight w:val="315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1A784E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86010E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Iš jų: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E3632E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0C789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7E2AF9" w:rsidRPr="007E2AF9" w14:paraId="67E2BAFD" w14:textId="77777777" w:rsidTr="007E2AF9">
        <w:trPr>
          <w:trHeight w:val="300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055736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4.1.</w:t>
            </w:r>
          </w:p>
        </w:tc>
        <w:tc>
          <w:tcPr>
            <w:tcW w:w="5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EF89E8" w14:textId="77777777" w:rsidR="007E2AF9" w:rsidRPr="007E2AF9" w:rsidRDefault="007E2AF9" w:rsidP="007E2AF9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1. Žinių visuomenės plėtros programa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8A7A92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09.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D2574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4,845</w:t>
            </w:r>
          </w:p>
        </w:tc>
      </w:tr>
      <w:tr w:rsidR="007E2AF9" w:rsidRPr="007E2AF9" w14:paraId="33B3340D" w14:textId="77777777" w:rsidTr="007E2AF9">
        <w:trPr>
          <w:trHeight w:val="600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2C72AD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4.1.2.</w:t>
            </w:r>
          </w:p>
        </w:tc>
        <w:tc>
          <w:tcPr>
            <w:tcW w:w="5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380681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speciali tikslinė dotacija mokymo reikmėms finansuoti (ML)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5E4A6C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9E502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4,845</w:t>
            </w:r>
          </w:p>
        </w:tc>
      </w:tr>
      <w:tr w:rsidR="007E2AF9" w:rsidRPr="007E2AF9" w14:paraId="252F0A7C" w14:textId="77777777" w:rsidTr="007E2AF9">
        <w:trPr>
          <w:trHeight w:val="315"/>
        </w:trPr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0A4A5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94A8C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Gargždų ,,Kranto" progimnazija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DB965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E3E0C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7,000</w:t>
            </w:r>
          </w:p>
        </w:tc>
      </w:tr>
      <w:tr w:rsidR="007E2AF9" w:rsidRPr="007E2AF9" w14:paraId="286B7824" w14:textId="77777777" w:rsidTr="007E2AF9">
        <w:trPr>
          <w:trHeight w:val="315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1EC66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6C51D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Iš jų: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4F559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55570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7E2AF9" w:rsidRPr="007E2AF9" w14:paraId="6D862334" w14:textId="77777777" w:rsidTr="007E2AF9">
        <w:trPr>
          <w:trHeight w:val="300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CB75F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5.1.</w:t>
            </w:r>
          </w:p>
        </w:tc>
        <w:tc>
          <w:tcPr>
            <w:tcW w:w="5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39D7D" w14:textId="77777777" w:rsidR="007E2AF9" w:rsidRPr="007E2AF9" w:rsidRDefault="007E2AF9" w:rsidP="007E2AF9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1. Žinių visuomenės plėtros programa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DA66A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09.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620D3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7,000</w:t>
            </w:r>
          </w:p>
        </w:tc>
      </w:tr>
      <w:tr w:rsidR="007E2AF9" w:rsidRPr="007E2AF9" w14:paraId="548CD97A" w14:textId="77777777" w:rsidTr="007E2AF9">
        <w:trPr>
          <w:trHeight w:val="555"/>
        </w:trPr>
        <w:tc>
          <w:tcPr>
            <w:tcW w:w="13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0178F3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lastRenderedPageBreak/>
              <w:t>5.1.2.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89F43F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speciali tikslinė dotacija mokymo reikmėms finansuoti (ML)</w:t>
            </w:r>
          </w:p>
        </w:tc>
        <w:tc>
          <w:tcPr>
            <w:tcW w:w="150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BD2EE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7B739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6,000</w:t>
            </w:r>
          </w:p>
        </w:tc>
      </w:tr>
      <w:tr w:rsidR="007E2AF9" w:rsidRPr="007E2AF9" w14:paraId="2CBE8E32" w14:textId="77777777" w:rsidTr="007E2AF9">
        <w:trPr>
          <w:trHeight w:val="300"/>
        </w:trPr>
        <w:tc>
          <w:tcPr>
            <w:tcW w:w="131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7FFA02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5.1.5.</w:t>
            </w:r>
          </w:p>
        </w:tc>
        <w:tc>
          <w:tcPr>
            <w:tcW w:w="5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A6ECA7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lėšos už paslaugas ir nuomą (S)</w:t>
            </w:r>
          </w:p>
        </w:tc>
        <w:tc>
          <w:tcPr>
            <w:tcW w:w="150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198E9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3FF1C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1,000</w:t>
            </w:r>
          </w:p>
        </w:tc>
      </w:tr>
      <w:tr w:rsidR="007E2AF9" w:rsidRPr="007E2AF9" w14:paraId="2A7DB5D6" w14:textId="77777777" w:rsidTr="007E2AF9">
        <w:trPr>
          <w:trHeight w:val="315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1D069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5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5011F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Gargždų ,,Minijos" progimnazija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8C5D8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AE987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2,500</w:t>
            </w:r>
          </w:p>
        </w:tc>
      </w:tr>
      <w:tr w:rsidR="007E2AF9" w:rsidRPr="007E2AF9" w14:paraId="7C4CE65B" w14:textId="77777777" w:rsidTr="007E2AF9">
        <w:trPr>
          <w:trHeight w:val="315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5ABC2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B0339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Iš jų: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78210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59047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7E2AF9" w:rsidRPr="007E2AF9" w14:paraId="11678B1C" w14:textId="77777777" w:rsidTr="007E2AF9">
        <w:trPr>
          <w:trHeight w:val="315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E26D9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6.1.</w:t>
            </w:r>
          </w:p>
        </w:tc>
        <w:tc>
          <w:tcPr>
            <w:tcW w:w="5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51AFD" w14:textId="77777777" w:rsidR="007E2AF9" w:rsidRPr="007E2AF9" w:rsidRDefault="007E2AF9" w:rsidP="007E2AF9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1. Žinių visuomenės plėtros programa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932AE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09.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9FDB9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2,500</w:t>
            </w:r>
          </w:p>
        </w:tc>
      </w:tr>
      <w:tr w:rsidR="007E2AF9" w:rsidRPr="007E2AF9" w14:paraId="2DB5244F" w14:textId="77777777" w:rsidTr="007E2AF9">
        <w:trPr>
          <w:trHeight w:val="660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07009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6.1.2.</w:t>
            </w:r>
          </w:p>
        </w:tc>
        <w:tc>
          <w:tcPr>
            <w:tcW w:w="5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6F252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speciali tikslinė dotacija mokymo reikmėms finansuoti (ML)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B0097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281A9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2,500</w:t>
            </w:r>
          </w:p>
        </w:tc>
      </w:tr>
      <w:tr w:rsidR="007E2AF9" w:rsidRPr="007E2AF9" w14:paraId="3D4571FE" w14:textId="77777777" w:rsidTr="007E2AF9">
        <w:trPr>
          <w:trHeight w:val="315"/>
        </w:trPr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EC477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10.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3D3F0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Ketvergių pagrindinė mokykla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65555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49218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9,200</w:t>
            </w:r>
          </w:p>
        </w:tc>
      </w:tr>
      <w:tr w:rsidR="007E2AF9" w:rsidRPr="007E2AF9" w14:paraId="36086F96" w14:textId="77777777" w:rsidTr="007E2AF9">
        <w:trPr>
          <w:trHeight w:val="315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2FDDC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19991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Iš jų: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D35CD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5E96B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7E2AF9" w:rsidRPr="007E2AF9" w14:paraId="78458283" w14:textId="77777777" w:rsidTr="007E2AF9">
        <w:trPr>
          <w:trHeight w:val="300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D8C6E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10.1</w:t>
            </w:r>
          </w:p>
        </w:tc>
        <w:tc>
          <w:tcPr>
            <w:tcW w:w="5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147FB" w14:textId="77777777" w:rsidR="007E2AF9" w:rsidRPr="007E2AF9" w:rsidRDefault="007E2AF9" w:rsidP="007E2AF9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1. Žinių visuomenės plėtros programa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330F0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09.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94F57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9,200</w:t>
            </w:r>
          </w:p>
        </w:tc>
      </w:tr>
      <w:tr w:rsidR="007E2AF9" w:rsidRPr="007E2AF9" w14:paraId="497E6F81" w14:textId="77777777" w:rsidTr="007E2AF9">
        <w:trPr>
          <w:trHeight w:val="660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CC77D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10.1.2.</w:t>
            </w:r>
          </w:p>
        </w:tc>
        <w:tc>
          <w:tcPr>
            <w:tcW w:w="5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6DCF78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speciali tikslinė dotacija mokymo reikmėms finansuoti (ML)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CE5E3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C379E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9,200</w:t>
            </w:r>
          </w:p>
        </w:tc>
      </w:tr>
      <w:tr w:rsidR="007E2AF9" w:rsidRPr="007E2AF9" w14:paraId="1DB7FCDF" w14:textId="77777777" w:rsidTr="007E2AF9">
        <w:trPr>
          <w:trHeight w:val="315"/>
        </w:trPr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8902B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11.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F6F1B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Kretingalės pagrindinė mokykla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61C1A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0DB40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20,800</w:t>
            </w:r>
          </w:p>
        </w:tc>
      </w:tr>
      <w:tr w:rsidR="007E2AF9" w:rsidRPr="007E2AF9" w14:paraId="3E39C853" w14:textId="77777777" w:rsidTr="007E2AF9">
        <w:trPr>
          <w:trHeight w:val="315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CA997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2D0A3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Iš jų: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ABB55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1759D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7E2AF9" w:rsidRPr="007E2AF9" w14:paraId="70DE5227" w14:textId="77777777" w:rsidTr="007E2AF9">
        <w:trPr>
          <w:trHeight w:val="300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6EC26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11.1.</w:t>
            </w:r>
          </w:p>
        </w:tc>
        <w:tc>
          <w:tcPr>
            <w:tcW w:w="5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E3908" w14:textId="77777777" w:rsidR="007E2AF9" w:rsidRPr="007E2AF9" w:rsidRDefault="007E2AF9" w:rsidP="007E2AF9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1. Žinių visuomenės plėtros programa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ECFD6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09.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7F5D3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20,800</w:t>
            </w:r>
          </w:p>
        </w:tc>
      </w:tr>
      <w:tr w:rsidR="007E2AF9" w:rsidRPr="007E2AF9" w14:paraId="57C410F9" w14:textId="77777777" w:rsidTr="007E2AF9">
        <w:trPr>
          <w:trHeight w:val="300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28C58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11.1.1.</w:t>
            </w:r>
          </w:p>
        </w:tc>
        <w:tc>
          <w:tcPr>
            <w:tcW w:w="5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ECE48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Iš jos: savivaldybės lėšos (SB)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C707B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3EDBB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13,600</w:t>
            </w:r>
          </w:p>
        </w:tc>
      </w:tr>
      <w:tr w:rsidR="007E2AF9" w:rsidRPr="007E2AF9" w14:paraId="3E151717" w14:textId="77777777" w:rsidTr="007E2AF9">
        <w:trPr>
          <w:trHeight w:val="660"/>
        </w:trPr>
        <w:tc>
          <w:tcPr>
            <w:tcW w:w="13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C0BD5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11.1.2.</w:t>
            </w:r>
          </w:p>
        </w:tc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EEA906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speciali tikslinė dotacija mokymo reikmėms finansuoti (ML)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D6F8F7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9CE89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7,200</w:t>
            </w:r>
          </w:p>
        </w:tc>
      </w:tr>
      <w:tr w:rsidR="007E2AF9" w:rsidRPr="007E2AF9" w14:paraId="16819309" w14:textId="77777777" w:rsidTr="007E2AF9">
        <w:trPr>
          <w:trHeight w:val="315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3A579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12.</w:t>
            </w:r>
          </w:p>
        </w:tc>
        <w:tc>
          <w:tcPr>
            <w:tcW w:w="5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FDDCF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Plikių Ievos Labutytės pagrindinė mokykla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D39A6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95AE9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27,500</w:t>
            </w:r>
          </w:p>
        </w:tc>
      </w:tr>
      <w:tr w:rsidR="007E2AF9" w:rsidRPr="007E2AF9" w14:paraId="0AB34929" w14:textId="77777777" w:rsidTr="007E2AF9">
        <w:trPr>
          <w:trHeight w:val="315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27373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3B894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Iš jų: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CC947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27586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7E2AF9" w:rsidRPr="007E2AF9" w14:paraId="50400F09" w14:textId="77777777" w:rsidTr="007E2AF9">
        <w:trPr>
          <w:trHeight w:val="300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A5535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12.1.</w:t>
            </w:r>
          </w:p>
        </w:tc>
        <w:tc>
          <w:tcPr>
            <w:tcW w:w="5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38547" w14:textId="77777777" w:rsidR="007E2AF9" w:rsidRPr="007E2AF9" w:rsidRDefault="007E2AF9" w:rsidP="007E2AF9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1. Žinių visuomenės plėtros programa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CE962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09.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2205A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27,500</w:t>
            </w:r>
          </w:p>
        </w:tc>
      </w:tr>
      <w:tr w:rsidR="007E2AF9" w:rsidRPr="007E2AF9" w14:paraId="039EF2FC" w14:textId="77777777" w:rsidTr="007E2AF9">
        <w:trPr>
          <w:trHeight w:val="300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DAD4D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12.1.1.</w:t>
            </w:r>
          </w:p>
        </w:tc>
        <w:tc>
          <w:tcPr>
            <w:tcW w:w="5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E456F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Iš jos: savivaldybės lėšos (SB)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A5A5D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96D9D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7,500</w:t>
            </w:r>
          </w:p>
        </w:tc>
      </w:tr>
      <w:tr w:rsidR="007E2AF9" w:rsidRPr="007E2AF9" w14:paraId="2889BDFD" w14:textId="77777777" w:rsidTr="007E2AF9">
        <w:trPr>
          <w:trHeight w:val="289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C63F3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12.1.3.</w:t>
            </w:r>
          </w:p>
        </w:tc>
        <w:tc>
          <w:tcPr>
            <w:tcW w:w="5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30FCF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lėšos už paslaugas ir nuomą (S)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FB24A52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A08A0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20,000</w:t>
            </w:r>
          </w:p>
        </w:tc>
      </w:tr>
      <w:tr w:rsidR="007E2AF9" w:rsidRPr="007E2AF9" w14:paraId="26936B26" w14:textId="77777777" w:rsidTr="007E2AF9">
        <w:trPr>
          <w:trHeight w:val="315"/>
        </w:trPr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A60E9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13.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4A7DC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Vėžaičių pagrindinė mokykla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854E7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DDB4F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8,535</w:t>
            </w:r>
          </w:p>
        </w:tc>
      </w:tr>
      <w:tr w:rsidR="007E2AF9" w:rsidRPr="007E2AF9" w14:paraId="10F94ECB" w14:textId="77777777" w:rsidTr="007E2AF9">
        <w:trPr>
          <w:trHeight w:val="315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2579E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7EE77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Iš jų: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40932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1B0D3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7E2AF9" w:rsidRPr="007E2AF9" w14:paraId="3FA1749D" w14:textId="77777777" w:rsidTr="007E2AF9">
        <w:trPr>
          <w:trHeight w:val="300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087CE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13.1.</w:t>
            </w:r>
          </w:p>
        </w:tc>
        <w:tc>
          <w:tcPr>
            <w:tcW w:w="5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6BD4E" w14:textId="77777777" w:rsidR="007E2AF9" w:rsidRPr="007E2AF9" w:rsidRDefault="007E2AF9" w:rsidP="007E2AF9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1. Žinių visuomenės plėtros programa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94084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09.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CC014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8,535</w:t>
            </w:r>
          </w:p>
        </w:tc>
      </w:tr>
      <w:tr w:rsidR="007E2AF9" w:rsidRPr="007E2AF9" w14:paraId="23373F92" w14:textId="77777777" w:rsidTr="007E2AF9">
        <w:trPr>
          <w:trHeight w:val="660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39177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13.1.2.</w:t>
            </w:r>
          </w:p>
        </w:tc>
        <w:tc>
          <w:tcPr>
            <w:tcW w:w="5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F04153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speciali tikslinė dotacija mokymo reikmėms finansuoti (ML)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6BE62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2760A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8,535</w:t>
            </w:r>
          </w:p>
        </w:tc>
      </w:tr>
      <w:tr w:rsidR="007E2AF9" w:rsidRPr="007E2AF9" w14:paraId="6F7BAC33" w14:textId="77777777" w:rsidTr="007E2AF9">
        <w:trPr>
          <w:trHeight w:val="315"/>
        </w:trPr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E77AB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17.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1945F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Gargždų lopšelis-darželis ,,Saulutė"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5AB4C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95195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2,000</w:t>
            </w:r>
          </w:p>
        </w:tc>
      </w:tr>
      <w:tr w:rsidR="007E2AF9" w:rsidRPr="007E2AF9" w14:paraId="1F4F12F9" w14:textId="77777777" w:rsidTr="007E2AF9">
        <w:trPr>
          <w:trHeight w:val="315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A1005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57472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Iš jų: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11127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BF9E7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7E2AF9" w:rsidRPr="007E2AF9" w14:paraId="3F81BE43" w14:textId="77777777" w:rsidTr="007E2AF9">
        <w:trPr>
          <w:trHeight w:val="300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79E45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17.1.</w:t>
            </w:r>
          </w:p>
        </w:tc>
        <w:tc>
          <w:tcPr>
            <w:tcW w:w="5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F7F4D" w14:textId="77777777" w:rsidR="007E2AF9" w:rsidRPr="007E2AF9" w:rsidRDefault="007E2AF9" w:rsidP="007E2AF9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1. Žinių visuomenės plėtros programa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39CB1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09.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F0578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2,000</w:t>
            </w:r>
          </w:p>
        </w:tc>
      </w:tr>
      <w:tr w:rsidR="007E2AF9" w:rsidRPr="007E2AF9" w14:paraId="0A5C13E9" w14:textId="77777777" w:rsidTr="007E2AF9">
        <w:trPr>
          <w:trHeight w:val="300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CD8DE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17.1.1.</w:t>
            </w:r>
          </w:p>
        </w:tc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8B642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Iš jos: savivaldybės lėšos (SB)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4D452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23F88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2,000</w:t>
            </w:r>
          </w:p>
        </w:tc>
      </w:tr>
      <w:tr w:rsidR="007E2AF9" w:rsidRPr="007E2AF9" w14:paraId="218C283E" w14:textId="77777777" w:rsidTr="007E2AF9">
        <w:trPr>
          <w:trHeight w:val="315"/>
        </w:trPr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47A69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24.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8BA6D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Gargždų atviras jaunimo centras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4CEDA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04035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35,800</w:t>
            </w:r>
          </w:p>
        </w:tc>
      </w:tr>
      <w:tr w:rsidR="007E2AF9" w:rsidRPr="007E2AF9" w14:paraId="69DB84D4" w14:textId="77777777" w:rsidTr="007E2AF9">
        <w:trPr>
          <w:trHeight w:val="300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09716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0E22F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Iš jų: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211F2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747D5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7E2AF9" w:rsidRPr="007E2AF9" w14:paraId="5CE1DF25" w14:textId="77777777" w:rsidTr="007E2AF9">
        <w:trPr>
          <w:trHeight w:val="600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399AD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24.1.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B4176" w14:textId="77777777" w:rsidR="007E2AF9" w:rsidRPr="007E2AF9" w:rsidRDefault="007E2AF9" w:rsidP="007E2AF9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5. Socialinės apsaugos ir NVO politikos programa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B2DDF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10.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BB454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35,800</w:t>
            </w:r>
          </w:p>
        </w:tc>
      </w:tr>
      <w:tr w:rsidR="007E2AF9" w:rsidRPr="007E2AF9" w14:paraId="5CC003C7" w14:textId="77777777" w:rsidTr="007E2AF9">
        <w:trPr>
          <w:trHeight w:val="300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A661B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24.1.1.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C0794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Iš jos: savivaldybės lėšos (SB)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B9694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C6F20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35,000</w:t>
            </w:r>
          </w:p>
        </w:tc>
      </w:tr>
      <w:tr w:rsidR="007E2AF9" w:rsidRPr="007E2AF9" w14:paraId="01BFD633" w14:textId="77777777" w:rsidTr="007E2AF9">
        <w:trPr>
          <w:trHeight w:val="300"/>
        </w:trPr>
        <w:tc>
          <w:tcPr>
            <w:tcW w:w="1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DCB60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24.1.2.</w:t>
            </w:r>
          </w:p>
        </w:tc>
        <w:tc>
          <w:tcPr>
            <w:tcW w:w="5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FF2CD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lėšos už paslaugas ir nuomą (S)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25C8A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51191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0,800</w:t>
            </w:r>
          </w:p>
        </w:tc>
      </w:tr>
      <w:tr w:rsidR="007E2AF9" w:rsidRPr="007E2AF9" w14:paraId="2D090231" w14:textId="77777777" w:rsidTr="007E2AF9">
        <w:trPr>
          <w:trHeight w:val="315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91302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31.</w:t>
            </w:r>
          </w:p>
        </w:tc>
        <w:tc>
          <w:tcPr>
            <w:tcW w:w="5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AFB36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Jono Lankučio viešoji biblioteka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41C09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461CF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6,000</w:t>
            </w:r>
          </w:p>
        </w:tc>
      </w:tr>
      <w:tr w:rsidR="007E2AF9" w:rsidRPr="007E2AF9" w14:paraId="4660F77C" w14:textId="77777777" w:rsidTr="007E2AF9">
        <w:trPr>
          <w:trHeight w:val="300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5C9EC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03E72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Iš jų: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881D7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9FAA3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7E2AF9" w:rsidRPr="007E2AF9" w14:paraId="363558E2" w14:textId="77777777" w:rsidTr="007E2AF9">
        <w:trPr>
          <w:trHeight w:val="600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339B3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31.1.</w:t>
            </w:r>
          </w:p>
        </w:tc>
        <w:tc>
          <w:tcPr>
            <w:tcW w:w="5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C93FD9" w14:textId="77777777" w:rsidR="007E2AF9" w:rsidRPr="007E2AF9" w:rsidRDefault="007E2AF9" w:rsidP="007E2AF9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7. Kultūros paveldo puoselėjimo ir kultūros paslaugų plėtros programa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34E09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08.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57FD2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6,000</w:t>
            </w:r>
          </w:p>
        </w:tc>
      </w:tr>
      <w:tr w:rsidR="007E2AF9" w:rsidRPr="007E2AF9" w14:paraId="2DB32737" w14:textId="77777777" w:rsidTr="007E2AF9">
        <w:trPr>
          <w:trHeight w:val="255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F956B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31.1.3.</w:t>
            </w:r>
          </w:p>
        </w:tc>
        <w:tc>
          <w:tcPr>
            <w:tcW w:w="5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33F002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lėšos už paslaugas ir nuomą (S)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B30CD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C0B87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6,000</w:t>
            </w:r>
          </w:p>
        </w:tc>
      </w:tr>
      <w:tr w:rsidR="007E2AF9" w:rsidRPr="007E2AF9" w14:paraId="120B9A77" w14:textId="77777777" w:rsidTr="007E2AF9">
        <w:trPr>
          <w:trHeight w:val="315"/>
        </w:trPr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4357B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35.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49AFB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Kretingalės kultūros centras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A6D38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CD59C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5,000</w:t>
            </w:r>
          </w:p>
        </w:tc>
      </w:tr>
      <w:tr w:rsidR="007E2AF9" w:rsidRPr="007E2AF9" w14:paraId="18C17898" w14:textId="77777777" w:rsidTr="007E2AF9">
        <w:trPr>
          <w:trHeight w:val="300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18412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49343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Iš jų: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23A51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4327C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7E2AF9" w:rsidRPr="007E2AF9" w14:paraId="1DFC8E7C" w14:textId="77777777" w:rsidTr="007E2AF9">
        <w:trPr>
          <w:trHeight w:val="600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C25E0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lastRenderedPageBreak/>
              <w:t>35.1.</w:t>
            </w:r>
          </w:p>
        </w:tc>
        <w:tc>
          <w:tcPr>
            <w:tcW w:w="5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85E73B" w14:textId="77777777" w:rsidR="007E2AF9" w:rsidRPr="007E2AF9" w:rsidRDefault="007E2AF9" w:rsidP="007E2AF9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7. Kultūros paveldo puoselėjimo ir kultūros paslaugų plėtros programa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488A5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08.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ADCFC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5,000</w:t>
            </w:r>
          </w:p>
        </w:tc>
      </w:tr>
      <w:tr w:rsidR="007E2AF9" w:rsidRPr="007E2AF9" w14:paraId="42C60930" w14:textId="77777777" w:rsidTr="007E2AF9">
        <w:trPr>
          <w:trHeight w:val="300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2E3D7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35.1.2.</w:t>
            </w:r>
          </w:p>
        </w:tc>
        <w:tc>
          <w:tcPr>
            <w:tcW w:w="5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1BA32C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lėšos už paslaugas ir nuomą (S)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F9065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3627D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5,000</w:t>
            </w:r>
          </w:p>
        </w:tc>
      </w:tr>
      <w:tr w:rsidR="007E2AF9" w:rsidRPr="007E2AF9" w14:paraId="6C1BEEC8" w14:textId="77777777" w:rsidTr="007E2AF9">
        <w:trPr>
          <w:trHeight w:val="315"/>
        </w:trPr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B3D9F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39.</w:t>
            </w:r>
          </w:p>
        </w:tc>
        <w:tc>
          <w:tcPr>
            <w:tcW w:w="53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7C5AB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Sporto centras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700D8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84280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-17,000</w:t>
            </w:r>
          </w:p>
        </w:tc>
      </w:tr>
      <w:tr w:rsidR="007E2AF9" w:rsidRPr="007E2AF9" w14:paraId="662E1D3E" w14:textId="77777777" w:rsidTr="007E2AF9">
        <w:trPr>
          <w:trHeight w:val="300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45709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BA8CB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Iš jų: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75A3F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E0F4E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7E2AF9" w:rsidRPr="007E2AF9" w14:paraId="4F0B16FD" w14:textId="77777777" w:rsidTr="007E2AF9">
        <w:trPr>
          <w:trHeight w:val="300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4C1BF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39.1.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97748" w14:textId="77777777" w:rsidR="007E2AF9" w:rsidRPr="007E2AF9" w:rsidRDefault="007E2AF9" w:rsidP="007E2AF9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8. Kūno kultūros ir sporto plėtros programa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1D626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08.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17D92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-17,000</w:t>
            </w:r>
          </w:p>
        </w:tc>
      </w:tr>
      <w:tr w:rsidR="007E2AF9" w:rsidRPr="007E2AF9" w14:paraId="0684DE4B" w14:textId="77777777" w:rsidTr="007E2AF9">
        <w:trPr>
          <w:trHeight w:val="300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DD6A7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39.1.1.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0B057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Iš jos: savivaldybės lėšos (SB)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9D431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E4CCB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-32,000</w:t>
            </w:r>
          </w:p>
        </w:tc>
      </w:tr>
      <w:tr w:rsidR="007E2AF9" w:rsidRPr="007E2AF9" w14:paraId="746B74FC" w14:textId="77777777" w:rsidTr="007E2AF9">
        <w:trPr>
          <w:trHeight w:val="300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08EDB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39.1.2.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53675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lėšos už paslaugas ir nuomą (S)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70A9C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ECFEC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15,000</w:t>
            </w:r>
          </w:p>
        </w:tc>
      </w:tr>
      <w:tr w:rsidR="007E2AF9" w:rsidRPr="007E2AF9" w14:paraId="1CCE374C" w14:textId="77777777" w:rsidTr="007E2AF9">
        <w:trPr>
          <w:trHeight w:val="315"/>
        </w:trPr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3E919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40.</w:t>
            </w:r>
          </w:p>
        </w:tc>
        <w:tc>
          <w:tcPr>
            <w:tcW w:w="53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C2402B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Klaipėdos r. sav. priešgaisrinė tarnyba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49488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2CFE4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1,000</w:t>
            </w:r>
          </w:p>
        </w:tc>
      </w:tr>
      <w:tr w:rsidR="007E2AF9" w:rsidRPr="007E2AF9" w14:paraId="5064A3A7" w14:textId="77777777" w:rsidTr="007E2AF9">
        <w:trPr>
          <w:trHeight w:val="255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C0D71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C6FAE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Iš jų: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558ED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15988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7E2AF9" w:rsidRPr="007E2AF9" w14:paraId="6DAB7418" w14:textId="77777777" w:rsidTr="007E2AF9">
        <w:trPr>
          <w:trHeight w:val="600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71110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40.1.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867306" w14:textId="77777777" w:rsidR="007E2AF9" w:rsidRPr="007E2AF9" w:rsidRDefault="007E2AF9" w:rsidP="007E2AF9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9. Savivaldybės valdymo ir pagrindinių funkcijų vykdymo programa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76959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03.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14FB3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1,000</w:t>
            </w:r>
          </w:p>
        </w:tc>
      </w:tr>
      <w:tr w:rsidR="007E2AF9" w:rsidRPr="007E2AF9" w14:paraId="2C1675D7" w14:textId="77777777" w:rsidTr="007E2AF9">
        <w:trPr>
          <w:trHeight w:val="300"/>
        </w:trPr>
        <w:tc>
          <w:tcPr>
            <w:tcW w:w="1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1B67A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40.1.3.</w:t>
            </w:r>
          </w:p>
        </w:tc>
        <w:tc>
          <w:tcPr>
            <w:tcW w:w="5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2469B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lėšos už paslaugas ir nuomą (S)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2B6B72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5C4AA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1,000</w:t>
            </w:r>
          </w:p>
        </w:tc>
      </w:tr>
      <w:tr w:rsidR="007E2AF9" w:rsidRPr="007E2AF9" w14:paraId="361DE8D3" w14:textId="77777777" w:rsidTr="007E2AF9">
        <w:trPr>
          <w:trHeight w:val="315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388E7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42.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7F0EB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Klaipėdos rajono savivaldybės administracija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22989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02F28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-133,593</w:t>
            </w:r>
          </w:p>
        </w:tc>
      </w:tr>
      <w:tr w:rsidR="007E2AF9" w:rsidRPr="007E2AF9" w14:paraId="6BE5BD22" w14:textId="77777777" w:rsidTr="007E2AF9">
        <w:trPr>
          <w:trHeight w:val="315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9B195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E6D2F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Iš jų: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F6590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815B5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7E2AF9" w:rsidRPr="007E2AF9" w14:paraId="6D3C3F89" w14:textId="77777777" w:rsidTr="007E2AF9">
        <w:trPr>
          <w:trHeight w:val="300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5AF45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42.1.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1D5E3" w14:textId="77777777" w:rsidR="007E2AF9" w:rsidRPr="007E2AF9" w:rsidRDefault="007E2AF9" w:rsidP="007E2AF9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1. Žinių visuomenės plėtros programa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74DEA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09.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4EBF0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-81,793</w:t>
            </w:r>
          </w:p>
        </w:tc>
      </w:tr>
      <w:tr w:rsidR="007E2AF9" w:rsidRPr="007E2AF9" w14:paraId="2B17F953" w14:textId="77777777" w:rsidTr="007E2AF9">
        <w:trPr>
          <w:trHeight w:val="300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E5372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42.1.1.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40CD0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Iš jos: savivaldybės lėšos (SB)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C5D95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EE4AF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-23,100</w:t>
            </w:r>
          </w:p>
        </w:tc>
      </w:tr>
      <w:tr w:rsidR="007E2AF9" w:rsidRPr="007E2AF9" w14:paraId="29380F76" w14:textId="77777777" w:rsidTr="007E2AF9">
        <w:trPr>
          <w:trHeight w:val="720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4A06B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42.1.2.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4B1CB5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speciali tikslinė dotacija mokymo reikmėms finansuoti (ML)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944E9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593E9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-58,693</w:t>
            </w:r>
          </w:p>
        </w:tc>
      </w:tr>
      <w:tr w:rsidR="007E2AF9" w:rsidRPr="007E2AF9" w14:paraId="0B33478A" w14:textId="77777777" w:rsidTr="007E2AF9">
        <w:trPr>
          <w:trHeight w:val="600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5F616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42.2.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DAE8A1F" w14:textId="77777777" w:rsidR="007E2AF9" w:rsidRPr="007E2AF9" w:rsidRDefault="007E2AF9" w:rsidP="007E2AF9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2. Ekonominio konkurencingumo didinimo programa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F5C930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04.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40F13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-343,000</w:t>
            </w:r>
          </w:p>
        </w:tc>
      </w:tr>
      <w:tr w:rsidR="007E2AF9" w:rsidRPr="007E2AF9" w14:paraId="49FAFB72" w14:textId="77777777" w:rsidTr="007E2AF9">
        <w:trPr>
          <w:trHeight w:val="300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4C2185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42.2.1.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AEC17D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Iš jos: savivaldybės lėšos (SB)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41878B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99CA2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-343,000</w:t>
            </w:r>
          </w:p>
        </w:tc>
      </w:tr>
      <w:tr w:rsidR="007E2AF9" w:rsidRPr="007E2AF9" w14:paraId="1A0F5DDC" w14:textId="77777777" w:rsidTr="007E2AF9">
        <w:trPr>
          <w:trHeight w:val="255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D2359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1EC7F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Iš jų: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A6B7A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9E8A9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7E2AF9" w:rsidRPr="007E2AF9" w14:paraId="05EA02BF" w14:textId="77777777" w:rsidTr="007E2AF9">
        <w:trPr>
          <w:trHeight w:val="255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078D1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42.2.1.1.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7D718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Agluonėnų seniūnija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3A682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7AD8E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-5,000</w:t>
            </w:r>
          </w:p>
        </w:tc>
      </w:tr>
      <w:tr w:rsidR="007E2AF9" w:rsidRPr="007E2AF9" w14:paraId="5C1C688D" w14:textId="77777777" w:rsidTr="007E2AF9">
        <w:trPr>
          <w:trHeight w:val="312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80B10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42.4.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D4F11" w14:textId="77777777" w:rsidR="007E2AF9" w:rsidRPr="007E2AF9" w:rsidRDefault="007E2AF9" w:rsidP="007E2AF9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4. Sveikatos apsaugos programa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0DDEE22C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07.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75ECB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5,900</w:t>
            </w:r>
          </w:p>
        </w:tc>
      </w:tr>
      <w:tr w:rsidR="007E2AF9" w:rsidRPr="007E2AF9" w14:paraId="47C48CEC" w14:textId="77777777" w:rsidTr="007E2AF9">
        <w:trPr>
          <w:trHeight w:val="312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3C070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42.4.1.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A7302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Iš jų: savivaldybės lėšos (SB)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CFB0A42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593D1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5,900</w:t>
            </w:r>
          </w:p>
        </w:tc>
      </w:tr>
      <w:tr w:rsidR="007E2AF9" w:rsidRPr="007E2AF9" w14:paraId="202F61D5" w14:textId="77777777" w:rsidTr="007E2AF9">
        <w:trPr>
          <w:trHeight w:val="312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F04F6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42.5.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4E394C" w14:textId="77777777" w:rsidR="007E2AF9" w:rsidRPr="007E2AF9" w:rsidRDefault="007E2AF9" w:rsidP="007E2AF9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5. Socialinės apsaugos ir NVO politikos programa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5F8C99C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B5DEE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130,600</w:t>
            </w:r>
          </w:p>
        </w:tc>
      </w:tr>
      <w:tr w:rsidR="007E2AF9" w:rsidRPr="007E2AF9" w14:paraId="7AB4ADA7" w14:textId="77777777" w:rsidTr="007E2AF9">
        <w:trPr>
          <w:trHeight w:val="312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8F135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A6D60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Iš jos: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5A2BDA9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2E8AB" w14:textId="77777777" w:rsidR="007E2AF9" w:rsidRPr="007E2AF9" w:rsidRDefault="007E2AF9" w:rsidP="007E2AF9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</w:tr>
      <w:tr w:rsidR="007E2AF9" w:rsidRPr="007E2AF9" w14:paraId="611B7684" w14:textId="77777777" w:rsidTr="007E2AF9">
        <w:trPr>
          <w:trHeight w:val="312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6CF17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42.5.1.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35CBA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savivaldybės lėšos (SB)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B392E53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08.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31AE4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130,600</w:t>
            </w:r>
          </w:p>
        </w:tc>
      </w:tr>
      <w:tr w:rsidR="007E2AF9" w:rsidRPr="007E2AF9" w14:paraId="5FA2498A" w14:textId="77777777" w:rsidTr="007E2AF9">
        <w:trPr>
          <w:trHeight w:val="720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E900C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42.6.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09245A" w14:textId="77777777" w:rsidR="007E2AF9" w:rsidRPr="007E2AF9" w:rsidRDefault="007E2AF9" w:rsidP="007E2AF9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6. Susisiekimo ir inžinerinės infrastruktūros plėtros programa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CC4849B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02E70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149,500</w:t>
            </w:r>
          </w:p>
        </w:tc>
      </w:tr>
      <w:tr w:rsidR="007E2AF9" w:rsidRPr="007E2AF9" w14:paraId="70CF3296" w14:textId="77777777" w:rsidTr="007E2AF9">
        <w:trPr>
          <w:trHeight w:val="312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C1E94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DFFBD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Iš jos: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128C5C2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783FC" w14:textId="77777777" w:rsidR="007E2AF9" w:rsidRPr="007E2AF9" w:rsidRDefault="007E2AF9" w:rsidP="007E2AF9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</w:tr>
      <w:tr w:rsidR="007E2AF9" w:rsidRPr="007E2AF9" w14:paraId="72F48361" w14:textId="77777777" w:rsidTr="007E2AF9">
        <w:trPr>
          <w:trHeight w:val="312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48EBD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42.6.1.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4D862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savivaldybės lėšos (SB)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D9DD468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04.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A8B72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182,400</w:t>
            </w:r>
          </w:p>
        </w:tc>
      </w:tr>
      <w:tr w:rsidR="007E2AF9" w:rsidRPr="007E2AF9" w14:paraId="7C7176CB" w14:textId="77777777" w:rsidTr="007E2AF9">
        <w:trPr>
          <w:trHeight w:val="312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120D1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4C014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Iš jų: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8B9840D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BB6D3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7E2AF9" w:rsidRPr="007E2AF9" w14:paraId="2706522D" w14:textId="77777777" w:rsidTr="007E2AF9">
        <w:trPr>
          <w:trHeight w:val="312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74827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42.6.1.1.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7C420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Gargždų seniūnija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00BBF62A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F6A85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117,500</w:t>
            </w:r>
          </w:p>
        </w:tc>
      </w:tr>
      <w:tr w:rsidR="007E2AF9" w:rsidRPr="007E2AF9" w14:paraId="64B2AA7B" w14:textId="77777777" w:rsidTr="007E2AF9">
        <w:trPr>
          <w:trHeight w:val="312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B4FD4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42.6.4.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825CCB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savivaldybės lėšos (SB)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2EBD59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05.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2E4DC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-32,900</w:t>
            </w:r>
          </w:p>
        </w:tc>
      </w:tr>
      <w:tr w:rsidR="007E2AF9" w:rsidRPr="007E2AF9" w14:paraId="472F15CA" w14:textId="77777777" w:rsidTr="007E2AF9">
        <w:trPr>
          <w:trHeight w:val="698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3135D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42.7.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4AB917" w14:textId="77777777" w:rsidR="007E2AF9" w:rsidRPr="007E2AF9" w:rsidRDefault="007E2AF9" w:rsidP="007E2AF9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7. Kultūros paveldo puoselėjimo ir kultūros paslaugų plėtros programa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AB8D2E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08.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41825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-1500,000</w:t>
            </w:r>
          </w:p>
        </w:tc>
      </w:tr>
      <w:tr w:rsidR="007E2AF9" w:rsidRPr="007E2AF9" w14:paraId="32BF37E9" w14:textId="77777777" w:rsidTr="007E2AF9">
        <w:trPr>
          <w:trHeight w:val="312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3B1C2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75557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Iš jos: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81B9CE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1ED74" w14:textId="77777777" w:rsidR="007E2AF9" w:rsidRPr="007E2AF9" w:rsidRDefault="007E2AF9" w:rsidP="007E2AF9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</w:tr>
      <w:tr w:rsidR="007E2AF9" w:rsidRPr="007E2AF9" w14:paraId="0BC8F792" w14:textId="77777777" w:rsidTr="007E2AF9">
        <w:trPr>
          <w:trHeight w:val="420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0A508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42.7.4.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581760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biudžeto lėšų likutis (LK)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856DE8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62151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-1500,000</w:t>
            </w:r>
          </w:p>
        </w:tc>
      </w:tr>
      <w:tr w:rsidR="007E2AF9" w:rsidRPr="007E2AF9" w14:paraId="0E0C4455" w14:textId="77777777" w:rsidTr="007E2AF9">
        <w:trPr>
          <w:trHeight w:val="255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7CE5908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42.8.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3A5C34" w14:textId="77777777" w:rsidR="007E2AF9" w:rsidRPr="007E2AF9" w:rsidRDefault="007E2AF9" w:rsidP="007E2AF9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8. Kūno kultūros ir sporto plėtros programa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EFF7A2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BB2EE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1500,000</w:t>
            </w:r>
          </w:p>
        </w:tc>
      </w:tr>
      <w:tr w:rsidR="007E2AF9" w:rsidRPr="007E2AF9" w14:paraId="020B0C28" w14:textId="77777777" w:rsidTr="007E2AF9">
        <w:trPr>
          <w:trHeight w:val="255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7A62BB4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73C0F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Iš jos: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F7D09C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ABD40" w14:textId="77777777" w:rsidR="007E2AF9" w:rsidRPr="007E2AF9" w:rsidRDefault="007E2AF9" w:rsidP="007E2AF9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</w:tr>
      <w:tr w:rsidR="007E2AF9" w:rsidRPr="007E2AF9" w14:paraId="1F954002" w14:textId="77777777" w:rsidTr="007E2AF9">
        <w:trPr>
          <w:trHeight w:val="345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E0E14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42.8.7.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F1445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biudžeto lėšų likutis (LK)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498757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08.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9DA36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1500,000</w:t>
            </w:r>
          </w:p>
        </w:tc>
      </w:tr>
      <w:tr w:rsidR="007E2AF9" w:rsidRPr="007E2AF9" w14:paraId="2F2F47AD" w14:textId="77777777" w:rsidTr="007E2AF9">
        <w:trPr>
          <w:trHeight w:val="660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53FE7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lastRenderedPageBreak/>
              <w:t>42.9.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15D15" w14:textId="77777777" w:rsidR="007E2AF9" w:rsidRPr="007E2AF9" w:rsidRDefault="007E2AF9" w:rsidP="007E2AF9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9. Savivaldybės valdymo ir pagrindinių funkcijų vykdymo programa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5CCB224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ADBCD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5,200</w:t>
            </w:r>
          </w:p>
        </w:tc>
      </w:tr>
      <w:tr w:rsidR="007E2AF9" w:rsidRPr="007E2AF9" w14:paraId="695A5C2A" w14:textId="77777777" w:rsidTr="007E2AF9">
        <w:trPr>
          <w:trHeight w:val="315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3DD8985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18CB5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Iš jos: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1AFC9FA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46DF0" w14:textId="77777777" w:rsidR="007E2AF9" w:rsidRPr="007E2AF9" w:rsidRDefault="007E2AF9" w:rsidP="007E2AF9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</w:tr>
      <w:tr w:rsidR="007E2AF9" w:rsidRPr="007E2AF9" w14:paraId="51C8E7CB" w14:textId="77777777" w:rsidTr="007E2AF9">
        <w:trPr>
          <w:trHeight w:val="315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A8E9824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42.9.1.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F7199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D65D039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01.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20C26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44,000</w:t>
            </w:r>
          </w:p>
        </w:tc>
      </w:tr>
      <w:tr w:rsidR="007E2AF9" w:rsidRPr="007E2AF9" w14:paraId="066A1A93" w14:textId="77777777" w:rsidTr="007E2AF9">
        <w:trPr>
          <w:trHeight w:val="315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371365B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F1235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Iš jų: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3AA4A3B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E7E26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7E2AF9" w:rsidRPr="007E2AF9" w14:paraId="674A9E86" w14:textId="77777777" w:rsidTr="007E2AF9">
        <w:trPr>
          <w:trHeight w:val="315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8A37AB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42.9.1.2.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672C9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Savivaldybės administracija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4EE76CB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00132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44,000</w:t>
            </w:r>
          </w:p>
        </w:tc>
      </w:tr>
      <w:tr w:rsidR="007E2AF9" w:rsidRPr="007E2AF9" w14:paraId="4A49DAFF" w14:textId="77777777" w:rsidTr="007E2AF9">
        <w:trPr>
          <w:trHeight w:val="315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B05FD5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95075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Iš jos: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6708FCB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918D0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7E2AF9" w:rsidRPr="007E2AF9" w14:paraId="70C4DC24" w14:textId="77777777" w:rsidTr="007E2AF9">
        <w:trPr>
          <w:trHeight w:val="315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E635729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42.9.1.2.1.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3704D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savivaldybės lėšos (SB)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8C7FA7C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14FF2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44,000</w:t>
            </w:r>
          </w:p>
        </w:tc>
      </w:tr>
      <w:tr w:rsidR="007E2AF9" w:rsidRPr="007E2AF9" w14:paraId="345D4DDE" w14:textId="77777777" w:rsidTr="007E2AF9">
        <w:trPr>
          <w:trHeight w:val="315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B3E3A21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42.9.2.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48D0F1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D8475EE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02.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D1722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-48,800</w:t>
            </w:r>
          </w:p>
        </w:tc>
      </w:tr>
      <w:tr w:rsidR="007E2AF9" w:rsidRPr="007E2AF9" w14:paraId="2CDF954F" w14:textId="77777777" w:rsidTr="007E2AF9">
        <w:trPr>
          <w:trHeight w:val="315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A81014E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C0E5D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Iš jų: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95FD788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C5CC3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7E2AF9" w:rsidRPr="007E2AF9" w14:paraId="40D3C934" w14:textId="77777777" w:rsidTr="007E2AF9">
        <w:trPr>
          <w:trHeight w:val="315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86FC3E7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42.9.2.1.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B4458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valstybinei funkcijai (VBD)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539AC20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D1E65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-48,800</w:t>
            </w:r>
          </w:p>
        </w:tc>
      </w:tr>
      <w:tr w:rsidR="007E2AF9" w:rsidRPr="007E2AF9" w14:paraId="5DE8258E" w14:textId="77777777" w:rsidTr="007E2AF9">
        <w:trPr>
          <w:trHeight w:val="315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DAB8CB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42.9.8.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00E13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058CFEF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08.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DE648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10,000</w:t>
            </w:r>
          </w:p>
        </w:tc>
      </w:tr>
      <w:tr w:rsidR="007E2AF9" w:rsidRPr="007E2AF9" w14:paraId="1A0C1F9D" w14:textId="77777777" w:rsidTr="007E2AF9">
        <w:trPr>
          <w:trHeight w:val="315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F5AAC7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42.9.8.1.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5673D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savivaldybės lėšos (SB)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8766BED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711A2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10,000</w:t>
            </w:r>
          </w:p>
        </w:tc>
      </w:tr>
      <w:tr w:rsidR="007E2AF9" w:rsidRPr="007E2AF9" w14:paraId="55712268" w14:textId="77777777" w:rsidTr="007E2AF9">
        <w:trPr>
          <w:trHeight w:val="375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58082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43.</w:t>
            </w:r>
          </w:p>
        </w:tc>
        <w:tc>
          <w:tcPr>
            <w:tcW w:w="53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FD716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IŠ VISO:</w:t>
            </w:r>
          </w:p>
        </w:tc>
        <w:tc>
          <w:tcPr>
            <w:tcW w:w="15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B5B5B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DC8F46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0,000</w:t>
            </w:r>
          </w:p>
        </w:tc>
      </w:tr>
      <w:tr w:rsidR="007E2AF9" w:rsidRPr="007E2AF9" w14:paraId="2371C28D" w14:textId="77777777" w:rsidTr="007E2AF9">
        <w:trPr>
          <w:trHeight w:val="315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1CF89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3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3C038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Iš jų:</w:t>
            </w:r>
          </w:p>
        </w:tc>
        <w:tc>
          <w:tcPr>
            <w:tcW w:w="150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1EB27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970399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7E2AF9" w:rsidRPr="007E2AF9" w14:paraId="31ECF5CB" w14:textId="77777777" w:rsidTr="007E2AF9">
        <w:trPr>
          <w:trHeight w:val="315"/>
        </w:trPr>
        <w:tc>
          <w:tcPr>
            <w:tcW w:w="131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15704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43.1.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40C59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savivaldybės lėšos (SB)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A6849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8F639A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</w:tr>
      <w:tr w:rsidR="007E2AF9" w:rsidRPr="007E2AF9" w14:paraId="49FAB2D9" w14:textId="77777777" w:rsidTr="007E2AF9">
        <w:trPr>
          <w:trHeight w:val="630"/>
        </w:trPr>
        <w:tc>
          <w:tcPr>
            <w:tcW w:w="131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E4755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43.2.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2378DF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speciali tikslinė dotacija mokymo reikmėms finansuoti (ML)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0D98E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06EE8E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</w:tr>
      <w:tr w:rsidR="007E2AF9" w:rsidRPr="007E2AF9" w14:paraId="7CD7D8AB" w14:textId="77777777" w:rsidTr="007E2AF9">
        <w:trPr>
          <w:trHeight w:val="315"/>
        </w:trPr>
        <w:tc>
          <w:tcPr>
            <w:tcW w:w="131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C12F0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43.3.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F4E71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 xml:space="preserve"> valstybinėms funkcijoms (VBD)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102F1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EAB2BD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-48,800</w:t>
            </w:r>
          </w:p>
        </w:tc>
      </w:tr>
      <w:tr w:rsidR="007E2AF9" w:rsidRPr="007E2AF9" w14:paraId="62DBD7E2" w14:textId="77777777" w:rsidTr="007E2AF9">
        <w:trPr>
          <w:trHeight w:val="315"/>
        </w:trPr>
        <w:tc>
          <w:tcPr>
            <w:tcW w:w="131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01A6B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43.8.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27647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lėšos už paslaugas ir nuomą (S)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061EE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599CAA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48,800</w:t>
            </w:r>
          </w:p>
        </w:tc>
      </w:tr>
      <w:tr w:rsidR="007E2AF9" w:rsidRPr="007E2AF9" w14:paraId="22036D3D" w14:textId="77777777" w:rsidTr="007E2AF9">
        <w:trPr>
          <w:trHeight w:val="315"/>
        </w:trPr>
        <w:tc>
          <w:tcPr>
            <w:tcW w:w="131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F5E6CC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43.18.</w:t>
            </w:r>
          </w:p>
        </w:tc>
        <w:tc>
          <w:tcPr>
            <w:tcW w:w="53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42A3F6F4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color w:val="444444"/>
                <w:sz w:val="24"/>
                <w:szCs w:val="24"/>
              </w:rPr>
            </w:pPr>
            <w:r w:rsidRPr="007E2AF9">
              <w:rPr>
                <w:rFonts w:ascii="Arial" w:hAnsi="Arial" w:cs="Arial"/>
                <w:color w:val="444444"/>
                <w:sz w:val="24"/>
                <w:szCs w:val="24"/>
              </w:rPr>
              <w:t>biudžeto lėšų likutis (LK)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45B620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68A80B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0,000</w:t>
            </w:r>
          </w:p>
        </w:tc>
      </w:tr>
      <w:tr w:rsidR="007E2AF9" w:rsidRPr="007E2AF9" w14:paraId="1293EA1F" w14:textId="77777777" w:rsidTr="007E2AF9">
        <w:trPr>
          <w:trHeight w:val="315"/>
        </w:trPr>
        <w:tc>
          <w:tcPr>
            <w:tcW w:w="131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27C52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85AB6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Iš jų: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CDAF3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86629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7E2AF9" w:rsidRPr="007E2AF9" w14:paraId="05011048" w14:textId="77777777" w:rsidTr="007E2AF9">
        <w:trPr>
          <w:trHeight w:val="312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955B7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44.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A3EFF" w14:textId="77777777" w:rsidR="007E2AF9" w:rsidRPr="007E2AF9" w:rsidRDefault="007E2AF9" w:rsidP="007E2AF9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1. Žinių visuomenės plėtros programa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F9D98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DABB4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21,000</w:t>
            </w:r>
          </w:p>
        </w:tc>
      </w:tr>
      <w:tr w:rsidR="007E2AF9" w:rsidRPr="007E2AF9" w14:paraId="3868571C" w14:textId="77777777" w:rsidTr="007E2AF9">
        <w:trPr>
          <w:trHeight w:val="589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A3F40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45.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3B92A5B" w14:textId="77777777" w:rsidR="007E2AF9" w:rsidRPr="007E2AF9" w:rsidRDefault="007E2AF9" w:rsidP="007E2AF9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2. Ekonominio konkurencingumo didinimo programa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AB010" w14:textId="77777777" w:rsidR="007E2AF9" w:rsidRPr="007E2AF9" w:rsidRDefault="007E2AF9" w:rsidP="007E2AF9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128D5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-343,000</w:t>
            </w:r>
          </w:p>
        </w:tc>
      </w:tr>
      <w:tr w:rsidR="007E2AF9" w:rsidRPr="007E2AF9" w14:paraId="376B1180" w14:textId="77777777" w:rsidTr="007E2AF9">
        <w:trPr>
          <w:trHeight w:val="323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29DF3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47.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21F69" w14:textId="77777777" w:rsidR="007E2AF9" w:rsidRPr="007E2AF9" w:rsidRDefault="007E2AF9" w:rsidP="007E2AF9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4. Sveikatos apsaugos programa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0BD875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BEE21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5,900</w:t>
            </w:r>
          </w:p>
        </w:tc>
      </w:tr>
      <w:tr w:rsidR="007E2AF9" w:rsidRPr="007E2AF9" w14:paraId="1873E37D" w14:textId="77777777" w:rsidTr="007E2AF9">
        <w:trPr>
          <w:trHeight w:val="263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B271B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48.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67F4D9" w14:textId="77777777" w:rsidR="007E2AF9" w:rsidRPr="007E2AF9" w:rsidRDefault="007E2AF9" w:rsidP="007E2AF9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5. Socialinės apsaugos ir NVO politikos programa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2911F6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2B7D9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166,400</w:t>
            </w:r>
          </w:p>
        </w:tc>
      </w:tr>
      <w:tr w:rsidR="007E2AF9" w:rsidRPr="007E2AF9" w14:paraId="3FB30622" w14:textId="77777777" w:rsidTr="007E2AF9">
        <w:trPr>
          <w:trHeight w:val="660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AFC37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49.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DAA099" w14:textId="77777777" w:rsidR="007E2AF9" w:rsidRPr="007E2AF9" w:rsidRDefault="007E2AF9" w:rsidP="007E2AF9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6. Susisiekimo ir inžinerinės infrastruktūros plėtros programa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4FE685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B6D75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149,500</w:t>
            </w:r>
          </w:p>
        </w:tc>
      </w:tr>
      <w:tr w:rsidR="007E2AF9" w:rsidRPr="007E2AF9" w14:paraId="2DF8E801" w14:textId="77777777" w:rsidTr="007E2AF9">
        <w:trPr>
          <w:trHeight w:val="600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F1E04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50.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2F6D39" w14:textId="77777777" w:rsidR="007E2AF9" w:rsidRPr="007E2AF9" w:rsidRDefault="007E2AF9" w:rsidP="007E2AF9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7. Kultūros paveldo puoselėjimo ir kultūros paslaugų plėtros programa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7E0185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D0EAE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-1489,000</w:t>
            </w:r>
          </w:p>
        </w:tc>
      </w:tr>
      <w:tr w:rsidR="007E2AF9" w:rsidRPr="007E2AF9" w14:paraId="12C2FAD1" w14:textId="77777777" w:rsidTr="007E2AF9">
        <w:trPr>
          <w:trHeight w:val="315"/>
        </w:trPr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92A15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51.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0388D" w14:textId="77777777" w:rsidR="007E2AF9" w:rsidRPr="007E2AF9" w:rsidRDefault="007E2AF9" w:rsidP="007E2AF9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8. Kūno kultūros ir sporto plėtros programa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8659A8" w14:textId="77777777" w:rsidR="007E2AF9" w:rsidRPr="007E2AF9" w:rsidRDefault="007E2AF9" w:rsidP="007E2AF9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A531B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1483,000</w:t>
            </w:r>
          </w:p>
        </w:tc>
      </w:tr>
      <w:tr w:rsidR="007E2AF9" w:rsidRPr="007E2AF9" w14:paraId="68FA5EF3" w14:textId="77777777" w:rsidTr="007E2AF9">
        <w:trPr>
          <w:trHeight w:val="690"/>
        </w:trPr>
        <w:tc>
          <w:tcPr>
            <w:tcW w:w="1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CECC1" w14:textId="77777777" w:rsidR="007E2AF9" w:rsidRPr="007E2AF9" w:rsidRDefault="007E2AF9" w:rsidP="007E2AF9">
            <w:pPr>
              <w:rPr>
                <w:rFonts w:ascii="Arial" w:hAnsi="Arial" w:cs="Arial"/>
                <w:sz w:val="24"/>
                <w:szCs w:val="24"/>
              </w:rPr>
            </w:pPr>
            <w:r w:rsidRPr="007E2AF9">
              <w:rPr>
                <w:rFonts w:ascii="Arial" w:hAnsi="Arial" w:cs="Arial"/>
                <w:sz w:val="24"/>
                <w:szCs w:val="24"/>
              </w:rPr>
              <w:t>52.</w:t>
            </w:r>
          </w:p>
        </w:tc>
        <w:tc>
          <w:tcPr>
            <w:tcW w:w="5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B3973C" w14:textId="77777777" w:rsidR="007E2AF9" w:rsidRPr="007E2AF9" w:rsidRDefault="007E2AF9" w:rsidP="007E2AF9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9. Savivaldybės valdymo ir pagrindinių funkcijų vykdymo programa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BD9A96" w14:textId="77777777" w:rsidR="007E2AF9" w:rsidRPr="007E2AF9" w:rsidRDefault="007E2AF9" w:rsidP="007E2A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2AF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03267" w14:textId="77777777" w:rsidR="007E2AF9" w:rsidRPr="007E2AF9" w:rsidRDefault="007E2AF9" w:rsidP="007E2AF9">
            <w:pPr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E2AF9">
              <w:rPr>
                <w:rFonts w:ascii="Arial" w:hAnsi="Arial" w:cs="Arial"/>
                <w:i/>
                <w:iCs/>
                <w:sz w:val="24"/>
                <w:szCs w:val="24"/>
              </w:rPr>
              <w:t>6,200</w:t>
            </w:r>
          </w:p>
        </w:tc>
      </w:tr>
    </w:tbl>
    <w:p w14:paraId="1674E573" w14:textId="77777777" w:rsidR="001012D3" w:rsidRDefault="001012D3" w:rsidP="001012D3">
      <w:pPr>
        <w:pStyle w:val="Pagrindiniotekstotrauka2"/>
        <w:tabs>
          <w:tab w:val="right" w:pos="5812"/>
          <w:tab w:val="left" w:pos="9781"/>
        </w:tabs>
        <w:spacing w:after="0" w:line="276" w:lineRule="auto"/>
        <w:ind w:left="0"/>
        <w:rPr>
          <w:rFonts w:ascii="Arial" w:hAnsi="Arial" w:cs="Arial"/>
          <w:sz w:val="24"/>
          <w:szCs w:val="24"/>
        </w:rPr>
      </w:pPr>
    </w:p>
    <w:p w14:paraId="42017A7C" w14:textId="2449FDEF" w:rsidR="00417F98" w:rsidRPr="00DE7F8A" w:rsidRDefault="007E2AF9" w:rsidP="00417F98">
      <w:pPr>
        <w:pStyle w:val="Pagrindiniotekstotrauka2"/>
        <w:tabs>
          <w:tab w:val="right" w:pos="5812"/>
          <w:tab w:val="left" w:pos="9781"/>
        </w:tabs>
        <w:spacing w:after="0" w:line="276" w:lineRule="auto"/>
        <w:ind w:left="0" w:firstLine="113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EB06D4" w:rsidRPr="00DE7F8A">
        <w:rPr>
          <w:rFonts w:ascii="Arial" w:hAnsi="Arial" w:cs="Arial"/>
          <w:sz w:val="24"/>
          <w:szCs w:val="24"/>
        </w:rPr>
        <w:t xml:space="preserve">. </w:t>
      </w:r>
      <w:r w:rsidR="00417F98" w:rsidRPr="00DE7F8A">
        <w:rPr>
          <w:rFonts w:ascii="Arial" w:hAnsi="Arial" w:cs="Arial"/>
          <w:sz w:val="24"/>
          <w:szCs w:val="24"/>
        </w:rPr>
        <w:t>Klaipėdos rajono savivaldybės tarybos 2024 m. sausio 25 d. sprendimo Nr. T11-28 ,,Dėl Klaipėdos rajono savivaldybės 2024 metų biudžeto patvirtinimo“ 1</w:t>
      </w:r>
      <w:r>
        <w:rPr>
          <w:rFonts w:ascii="Arial" w:hAnsi="Arial" w:cs="Arial"/>
          <w:sz w:val="24"/>
          <w:szCs w:val="24"/>
        </w:rPr>
        <w:t>,3</w:t>
      </w:r>
      <w:r w:rsidR="00417F98" w:rsidRPr="00DE7F8A">
        <w:rPr>
          <w:rFonts w:ascii="Arial" w:hAnsi="Arial" w:cs="Arial"/>
          <w:sz w:val="24"/>
          <w:szCs w:val="24"/>
        </w:rPr>
        <w:t xml:space="preserve"> ir 4 priedus išdėstyti nauja redakcija (priedai pridedami).</w:t>
      </w:r>
    </w:p>
    <w:p w14:paraId="7B6A3138" w14:textId="22C24AEF" w:rsidR="00EB06D4" w:rsidRPr="00DE7F8A" w:rsidRDefault="007E2AF9" w:rsidP="00417F98">
      <w:pPr>
        <w:pStyle w:val="Betarp"/>
        <w:spacing w:after="600" w:line="276" w:lineRule="auto"/>
        <w:ind w:firstLine="1134"/>
        <w:jc w:val="both"/>
        <w:rPr>
          <w:rFonts w:ascii="Arial" w:eastAsiaTheme="minorHAnsi" w:hAnsi="Arial" w:cs="Arial"/>
        </w:rPr>
      </w:pPr>
      <w:r>
        <w:rPr>
          <w:rFonts w:ascii="Arial" w:hAnsi="Arial" w:cs="Arial"/>
        </w:rPr>
        <w:t>4</w:t>
      </w:r>
      <w:r w:rsidR="00237D00" w:rsidRPr="00DE7F8A">
        <w:rPr>
          <w:rFonts w:ascii="Arial" w:hAnsi="Arial" w:cs="Arial"/>
        </w:rPr>
        <w:t xml:space="preserve">. </w:t>
      </w:r>
      <w:r w:rsidR="00EB06D4" w:rsidRPr="00DE7F8A">
        <w:rPr>
          <w:rFonts w:ascii="Arial" w:hAnsi="Arial" w:cs="Arial"/>
        </w:rPr>
        <w:t>Skelbti šį sprendimą Teisės aktų registre.</w:t>
      </w:r>
    </w:p>
    <w:p w14:paraId="7B916AEA" w14:textId="3E0C705A" w:rsidR="00EB06D4" w:rsidRPr="00DE7F8A" w:rsidRDefault="00EB06D4" w:rsidP="00234E76">
      <w:pPr>
        <w:tabs>
          <w:tab w:val="left" w:pos="3450"/>
        </w:tabs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DE7F8A">
        <w:rPr>
          <w:rFonts w:ascii="Arial" w:hAnsi="Arial" w:cs="Arial"/>
          <w:sz w:val="24"/>
          <w:szCs w:val="24"/>
        </w:rPr>
        <w:t>Savivaldybės meras</w:t>
      </w:r>
    </w:p>
    <w:p w14:paraId="13A1FA66" w14:textId="031AE55F" w:rsidR="00EB06D4" w:rsidRPr="00DE7F8A" w:rsidRDefault="00EB06D4" w:rsidP="00234E76">
      <w:pPr>
        <w:tabs>
          <w:tab w:val="left" w:pos="7500"/>
        </w:tabs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AB0DF8">
        <w:rPr>
          <w:rFonts w:ascii="Arial" w:hAnsi="Arial" w:cs="Arial"/>
          <w:sz w:val="24"/>
          <w:szCs w:val="24"/>
          <w:lang w:val="fi-FI"/>
        </w:rPr>
        <w:t xml:space="preserve">TEIKIA </w:t>
      </w:r>
      <w:r w:rsidRPr="00DE7F8A">
        <w:rPr>
          <w:rFonts w:ascii="Arial" w:hAnsi="Arial" w:cs="Arial"/>
          <w:caps/>
          <w:sz w:val="24"/>
          <w:szCs w:val="24"/>
        </w:rPr>
        <w:t>S</w:t>
      </w:r>
      <w:r w:rsidRPr="00DE7F8A">
        <w:rPr>
          <w:rFonts w:ascii="Arial" w:hAnsi="Arial" w:cs="Arial"/>
          <w:sz w:val="24"/>
          <w:szCs w:val="24"/>
        </w:rPr>
        <w:t>avivaldybės meras B. Markauskas</w:t>
      </w:r>
    </w:p>
    <w:p w14:paraId="0321B952" w14:textId="486C7D59" w:rsidR="00234E76" w:rsidRPr="00AB0DF8" w:rsidRDefault="00EB06D4" w:rsidP="00234E76">
      <w:pPr>
        <w:tabs>
          <w:tab w:val="left" w:pos="9639"/>
          <w:tab w:val="left" w:pos="9720"/>
        </w:tabs>
        <w:spacing w:after="240" w:line="276" w:lineRule="auto"/>
        <w:rPr>
          <w:rFonts w:ascii="Arial" w:hAnsi="Arial" w:cs="Arial"/>
          <w:sz w:val="24"/>
          <w:szCs w:val="24"/>
          <w:lang w:val="fi-FI"/>
        </w:rPr>
      </w:pPr>
      <w:r w:rsidRPr="00AB0DF8">
        <w:rPr>
          <w:rFonts w:ascii="Arial" w:hAnsi="Arial" w:cs="Arial"/>
          <w:sz w:val="24"/>
          <w:szCs w:val="24"/>
          <w:lang w:val="fi-FI"/>
        </w:rPr>
        <w:lastRenderedPageBreak/>
        <w:t xml:space="preserve">PARENGĖ </w:t>
      </w:r>
      <w:r w:rsidR="008A51B9" w:rsidRPr="00DE7F8A">
        <w:rPr>
          <w:rFonts w:ascii="Arial" w:hAnsi="Arial" w:cs="Arial"/>
          <w:sz w:val="24"/>
          <w:szCs w:val="24"/>
        </w:rPr>
        <w:t>I</w:t>
      </w:r>
      <w:r w:rsidR="008A51B9">
        <w:rPr>
          <w:rFonts w:ascii="Arial" w:hAnsi="Arial" w:cs="Arial"/>
          <w:sz w:val="24"/>
          <w:szCs w:val="24"/>
        </w:rPr>
        <w:t>.</w:t>
      </w:r>
      <w:r w:rsidR="008A51B9" w:rsidRPr="00DE7F8A">
        <w:rPr>
          <w:rFonts w:ascii="Arial" w:hAnsi="Arial" w:cs="Arial"/>
          <w:sz w:val="24"/>
          <w:szCs w:val="24"/>
        </w:rPr>
        <w:t xml:space="preserve"> </w:t>
      </w:r>
      <w:r w:rsidR="007E5A4B" w:rsidRPr="00DE7F8A">
        <w:rPr>
          <w:rFonts w:ascii="Arial" w:hAnsi="Arial" w:cs="Arial"/>
          <w:sz w:val="24"/>
          <w:szCs w:val="24"/>
        </w:rPr>
        <w:t>Gailiuvienė</w:t>
      </w:r>
    </w:p>
    <w:p w14:paraId="586B8254" w14:textId="2F73A8DB" w:rsidR="00234E76" w:rsidRPr="00AB0DF8" w:rsidRDefault="00234E76" w:rsidP="00234E76">
      <w:pPr>
        <w:tabs>
          <w:tab w:val="left" w:pos="3450"/>
        </w:tabs>
        <w:spacing w:line="276" w:lineRule="auto"/>
        <w:jc w:val="both"/>
        <w:rPr>
          <w:rFonts w:ascii="Arial" w:hAnsi="Arial" w:cs="Arial"/>
          <w:sz w:val="24"/>
          <w:szCs w:val="24"/>
          <w:lang w:val="fi-FI"/>
        </w:rPr>
      </w:pPr>
      <w:r w:rsidRPr="00AB0DF8">
        <w:rPr>
          <w:rFonts w:ascii="Arial" w:hAnsi="Arial" w:cs="Arial"/>
          <w:sz w:val="24"/>
          <w:szCs w:val="24"/>
          <w:lang w:val="fi-FI"/>
        </w:rPr>
        <w:t xml:space="preserve">SUDERINTA: </w:t>
      </w:r>
    </w:p>
    <w:p w14:paraId="5AC3B2F9" w14:textId="0BE14714" w:rsidR="008A51B9" w:rsidRDefault="008A51B9" w:rsidP="00234E76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K. Vainienė</w:t>
      </w:r>
    </w:p>
    <w:p w14:paraId="5EDE183E" w14:textId="1AFC43DA" w:rsidR="00234E76" w:rsidRPr="00DE7F8A" w:rsidRDefault="00234E76" w:rsidP="00234E76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E7F8A">
        <w:rPr>
          <w:rFonts w:ascii="Arial" w:hAnsi="Arial" w:cs="Arial"/>
          <w:sz w:val="24"/>
          <w:szCs w:val="24"/>
        </w:rPr>
        <w:t xml:space="preserve">D. Beliokaitė </w:t>
      </w:r>
    </w:p>
    <w:p w14:paraId="1F225D41" w14:textId="2FE12BC6" w:rsidR="00234E76" w:rsidRPr="00DE7F8A" w:rsidRDefault="007E2AF9" w:rsidP="00234E76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V. Jasas</w:t>
      </w:r>
    </w:p>
    <w:p w14:paraId="6EA19479" w14:textId="2567EE01" w:rsidR="00234E76" w:rsidRPr="00DE7F8A" w:rsidRDefault="00234E76" w:rsidP="00234E76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E7F8A">
        <w:rPr>
          <w:rFonts w:ascii="Arial" w:hAnsi="Arial" w:cs="Arial"/>
          <w:sz w:val="24"/>
          <w:szCs w:val="24"/>
        </w:rPr>
        <w:t>D. Kubilius</w:t>
      </w:r>
    </w:p>
    <w:p w14:paraId="162113AA" w14:textId="13DAF535" w:rsidR="00E36A0D" w:rsidRDefault="00E36A0D" w:rsidP="00234E76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M. Šatkus</w:t>
      </w:r>
    </w:p>
    <w:p w14:paraId="70C9D718" w14:textId="437FBA76" w:rsidR="00234E76" w:rsidRPr="00DE7F8A" w:rsidRDefault="00ED1478" w:rsidP="00234E76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R. Zubienė</w:t>
      </w:r>
    </w:p>
    <w:p w14:paraId="638A29A6" w14:textId="1975CD78" w:rsidR="00234E76" w:rsidRPr="00DE7F8A" w:rsidRDefault="007E5A4B" w:rsidP="00234E76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E7F8A">
        <w:rPr>
          <w:rFonts w:ascii="Arial" w:hAnsi="Arial" w:cs="Arial"/>
          <w:sz w:val="24"/>
          <w:szCs w:val="24"/>
        </w:rPr>
        <w:t>T. Tuzovaitė-Markūnienė</w:t>
      </w:r>
    </w:p>
    <w:p w14:paraId="2507FFD3" w14:textId="05118DA3" w:rsidR="00EB06D4" w:rsidRPr="00AB0DF8" w:rsidRDefault="00234E76" w:rsidP="00AB0DF8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E7F8A">
        <w:rPr>
          <w:rFonts w:ascii="Arial" w:hAnsi="Arial" w:cs="Arial"/>
          <w:sz w:val="24"/>
          <w:szCs w:val="24"/>
        </w:rPr>
        <w:t>B. Markauskas</w:t>
      </w:r>
    </w:p>
    <w:p w14:paraId="5AA559D3" w14:textId="0708A214" w:rsidR="00214D09" w:rsidRPr="00DE7F8A" w:rsidRDefault="00214D09" w:rsidP="00214D09">
      <w:pPr>
        <w:tabs>
          <w:tab w:val="left" w:pos="2694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E7F8A">
        <w:rPr>
          <w:rFonts w:ascii="Arial" w:hAnsi="Arial" w:cs="Arial"/>
          <w:sz w:val="24"/>
          <w:szCs w:val="24"/>
        </w:rPr>
        <w:br w:type="page"/>
      </w:r>
    </w:p>
    <w:p w14:paraId="181AAB2A" w14:textId="0A6559B8" w:rsidR="00EB06D4" w:rsidRPr="00DE7F8A" w:rsidRDefault="00FE7C21" w:rsidP="00FE7C21">
      <w:pPr>
        <w:pStyle w:val="Antrat3"/>
        <w:spacing w:before="0" w:after="240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DE7F8A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AIŠKINAMASIS RAŠTAS</w:t>
      </w:r>
      <w:r w:rsidRPr="00DE7F8A"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DE7F8A">
        <w:rPr>
          <w:rFonts w:ascii="Arial" w:eastAsiaTheme="minorHAnsi" w:hAnsi="Arial" w:cs="Arial"/>
          <w:b/>
          <w:bCs/>
          <w:color w:val="auto"/>
          <w:sz w:val="24"/>
          <w:szCs w:val="24"/>
        </w:rPr>
        <w:t>DĖL TARYBOS SPRENDIMO „</w:t>
      </w:r>
      <w:r w:rsidRPr="00DE7F8A">
        <w:rPr>
          <w:rFonts w:ascii="Arial" w:hAnsi="Arial" w:cs="Arial"/>
          <w:b/>
          <w:bCs/>
          <w:color w:val="auto"/>
          <w:sz w:val="24"/>
          <w:szCs w:val="24"/>
        </w:rPr>
        <w:t xml:space="preserve">DĖL </w:t>
      </w:r>
      <w:r w:rsidR="00417F98" w:rsidRPr="00DE7F8A">
        <w:rPr>
          <w:rFonts w:ascii="Arial" w:hAnsi="Arial" w:cs="Arial"/>
          <w:b/>
          <w:bCs/>
          <w:color w:val="auto"/>
          <w:sz w:val="24"/>
          <w:szCs w:val="24"/>
        </w:rPr>
        <w:t>KLAIPĖDOS RAJONO SAVIVALDYBĖS 2024 METŲ BIUDŽETO PATIKSLINIMO</w:t>
      </w:r>
      <w:r w:rsidR="00203972" w:rsidRPr="00DE7F8A">
        <w:rPr>
          <w:rFonts w:ascii="Arial" w:hAnsi="Arial" w:cs="Arial"/>
          <w:b/>
          <w:bCs/>
          <w:color w:val="auto"/>
          <w:sz w:val="24"/>
          <w:szCs w:val="24"/>
        </w:rPr>
        <w:t>“</w:t>
      </w:r>
      <w:r w:rsidRPr="00DE7F8A">
        <w:rPr>
          <w:rFonts w:ascii="Arial" w:hAnsi="Arial" w:cs="Arial"/>
          <w:b/>
          <w:bCs/>
          <w:color w:val="auto"/>
          <w:sz w:val="24"/>
          <w:szCs w:val="24"/>
        </w:rPr>
        <w:t xml:space="preserve"> PROJEKTO</w:t>
      </w:r>
    </w:p>
    <w:p w14:paraId="5D597026" w14:textId="3FF1406E" w:rsidR="00FE7C21" w:rsidRPr="00DE7F8A" w:rsidRDefault="00EB06D4" w:rsidP="00FE7C21">
      <w:pPr>
        <w:widowControl w:val="0"/>
        <w:autoSpaceDE w:val="0"/>
        <w:autoSpaceDN w:val="0"/>
        <w:adjustRightInd w:val="0"/>
        <w:spacing w:after="240" w:line="276" w:lineRule="auto"/>
        <w:ind w:left="357"/>
        <w:jc w:val="center"/>
        <w:rPr>
          <w:rFonts w:ascii="Arial" w:eastAsiaTheme="minorEastAsia" w:hAnsi="Arial" w:cs="Arial"/>
          <w:bCs/>
          <w:sz w:val="24"/>
          <w:szCs w:val="24"/>
          <w:u w:color="000000"/>
          <w14:ligatures w14:val="standardContextual"/>
        </w:rPr>
      </w:pPr>
      <w:r w:rsidRPr="00DE7F8A">
        <w:rPr>
          <w:rFonts w:ascii="Arial" w:eastAsiaTheme="minorEastAsia" w:hAnsi="Arial" w:cs="Arial"/>
          <w:bCs/>
          <w:sz w:val="24"/>
          <w:szCs w:val="24"/>
          <w:u w:color="000000"/>
          <w14:ligatures w14:val="standardContextual"/>
        </w:rPr>
        <w:t>202</w:t>
      </w:r>
      <w:r w:rsidR="00417F98" w:rsidRPr="00DE7F8A">
        <w:rPr>
          <w:rFonts w:ascii="Arial" w:eastAsiaTheme="minorEastAsia" w:hAnsi="Arial" w:cs="Arial"/>
          <w:bCs/>
          <w:sz w:val="24"/>
          <w:szCs w:val="24"/>
          <w:u w:color="000000"/>
          <w14:ligatures w14:val="standardContextual"/>
        </w:rPr>
        <w:t>4</w:t>
      </w:r>
      <w:r w:rsidRPr="00DE7F8A">
        <w:rPr>
          <w:rFonts w:ascii="Arial" w:eastAsiaTheme="minorEastAsia" w:hAnsi="Arial" w:cs="Arial"/>
          <w:bCs/>
          <w:sz w:val="24"/>
          <w:szCs w:val="24"/>
          <w:u w:color="000000"/>
          <w14:ligatures w14:val="standardContextual"/>
        </w:rPr>
        <w:t xml:space="preserve"> m. </w:t>
      </w:r>
      <w:r w:rsidR="00C5592F">
        <w:rPr>
          <w:rFonts w:ascii="Arial" w:eastAsiaTheme="minorEastAsia" w:hAnsi="Arial" w:cs="Arial"/>
          <w:bCs/>
          <w:sz w:val="24"/>
          <w:szCs w:val="24"/>
          <w:u w:color="000000"/>
          <w14:ligatures w14:val="standardContextual"/>
        </w:rPr>
        <w:t>birželio</w:t>
      </w:r>
      <w:r w:rsidR="00417F98" w:rsidRPr="00DE7F8A">
        <w:rPr>
          <w:rFonts w:ascii="Arial" w:eastAsiaTheme="minorEastAsia" w:hAnsi="Arial" w:cs="Arial"/>
          <w:bCs/>
          <w:sz w:val="24"/>
          <w:szCs w:val="24"/>
          <w:u w:color="000000"/>
          <w14:ligatures w14:val="standardContextual"/>
        </w:rPr>
        <w:t xml:space="preserve"> </w:t>
      </w:r>
      <w:r w:rsidR="00C5592F">
        <w:rPr>
          <w:rFonts w:ascii="Arial" w:eastAsiaTheme="minorEastAsia" w:hAnsi="Arial" w:cs="Arial"/>
          <w:bCs/>
          <w:sz w:val="24"/>
          <w:szCs w:val="24"/>
          <w:u w:color="000000"/>
          <w14:ligatures w14:val="standardContextual"/>
        </w:rPr>
        <w:t>12</w:t>
      </w:r>
      <w:r w:rsidRPr="00DE7F8A">
        <w:rPr>
          <w:rFonts w:ascii="Arial" w:eastAsiaTheme="minorEastAsia" w:hAnsi="Arial" w:cs="Arial"/>
          <w:bCs/>
          <w:sz w:val="24"/>
          <w:szCs w:val="24"/>
          <w:u w:color="000000"/>
          <w14:ligatures w14:val="standardContextual"/>
        </w:rPr>
        <w:t xml:space="preserve"> d.</w:t>
      </w:r>
    </w:p>
    <w:p w14:paraId="2BBA6394" w14:textId="71ED4201" w:rsidR="00FC294D" w:rsidRPr="00DE7F8A" w:rsidRDefault="00FC294D" w:rsidP="00306A86">
      <w:pPr>
        <w:spacing w:after="120" w:line="276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DE7F8A">
        <w:rPr>
          <w:rFonts w:ascii="Arial" w:hAnsi="Arial" w:cs="Arial"/>
          <w:b/>
          <w:sz w:val="24"/>
          <w:szCs w:val="24"/>
        </w:rPr>
        <w:t xml:space="preserve">1. Parengto sprendimo projekto tikslai, uždaviniai (ko šiuo sprendimu norima pasiekti): </w:t>
      </w:r>
    </w:p>
    <w:p w14:paraId="2B0EF9E8" w14:textId="600FC4F0" w:rsidR="008C0093" w:rsidRPr="00DE7F8A" w:rsidRDefault="008C0093" w:rsidP="00306A86">
      <w:pPr>
        <w:pStyle w:val="Sraopastraipa"/>
        <w:tabs>
          <w:tab w:val="num" w:pos="567"/>
          <w:tab w:val="left" w:pos="851"/>
        </w:tabs>
        <w:spacing w:after="120" w:line="276" w:lineRule="auto"/>
        <w:ind w:left="283"/>
        <w:jc w:val="both"/>
        <w:rPr>
          <w:rFonts w:ascii="Arial" w:hAnsi="Arial" w:cs="Arial"/>
          <w:bCs/>
          <w:sz w:val="24"/>
          <w:szCs w:val="24"/>
        </w:rPr>
      </w:pPr>
      <w:r w:rsidRPr="00DE7F8A">
        <w:rPr>
          <w:rFonts w:ascii="Arial" w:hAnsi="Arial" w:cs="Arial"/>
          <w:bCs/>
          <w:sz w:val="24"/>
          <w:szCs w:val="24"/>
        </w:rPr>
        <w:t>Parengto sprendimo projekto tikslas – patikslinti 2024 metų Savivaldybės biudžetą.</w:t>
      </w:r>
    </w:p>
    <w:p w14:paraId="67DADA5E" w14:textId="565EC8ED" w:rsidR="00FC294D" w:rsidRPr="00DE7F8A" w:rsidRDefault="00FC294D" w:rsidP="00306A86">
      <w:pPr>
        <w:pStyle w:val="Pagrindiniotekstotrauka"/>
        <w:tabs>
          <w:tab w:val="left" w:pos="540"/>
          <w:tab w:val="right" w:pos="9639"/>
        </w:tabs>
        <w:spacing w:line="276" w:lineRule="auto"/>
        <w:ind w:left="0" w:right="-79"/>
        <w:jc w:val="both"/>
        <w:rPr>
          <w:rFonts w:ascii="Arial" w:hAnsi="Arial" w:cs="Arial"/>
          <w:b/>
          <w:sz w:val="24"/>
          <w:szCs w:val="24"/>
        </w:rPr>
      </w:pPr>
      <w:r w:rsidRPr="00DE7F8A">
        <w:rPr>
          <w:rFonts w:ascii="Arial" w:hAnsi="Arial" w:cs="Arial"/>
          <w:b/>
          <w:sz w:val="24"/>
          <w:szCs w:val="24"/>
        </w:rPr>
        <w:t xml:space="preserve">2. Kaip šiuo metu yra teisiškai reglamentuojami projekte aptariami klausimai: </w:t>
      </w:r>
    </w:p>
    <w:p w14:paraId="52473358" w14:textId="25418578" w:rsidR="008C0093" w:rsidRPr="00DE7F8A" w:rsidRDefault="00AD19CA" w:rsidP="00306A86">
      <w:pPr>
        <w:pStyle w:val="Pagrindiniotekstotrauka"/>
        <w:tabs>
          <w:tab w:val="left" w:pos="540"/>
          <w:tab w:val="right" w:pos="9639"/>
        </w:tabs>
        <w:spacing w:line="276" w:lineRule="auto"/>
        <w:ind w:left="0" w:firstLine="227"/>
        <w:jc w:val="both"/>
        <w:rPr>
          <w:rFonts w:ascii="Arial" w:hAnsi="Arial" w:cs="Arial"/>
          <w:bCs/>
          <w:sz w:val="24"/>
          <w:szCs w:val="24"/>
        </w:rPr>
      </w:pPr>
      <w:r w:rsidRPr="00DE7F8A">
        <w:rPr>
          <w:rFonts w:ascii="Arial" w:hAnsi="Arial" w:cs="Arial"/>
          <w:sz w:val="24"/>
          <w:szCs w:val="24"/>
        </w:rPr>
        <w:t>Vadovaujantis Lietuvos Respublikos vietos savivaldos įstatymo 15 straipsnio 2 dalies 12 punktu, sprendimą dėl savivaldybės biudžeto tikslinimo priima Savivaldybės taryba.</w:t>
      </w:r>
      <w:r w:rsidR="00B10728" w:rsidRPr="00DE7F8A">
        <w:rPr>
          <w:rFonts w:ascii="Arial" w:hAnsi="Arial" w:cs="Arial"/>
          <w:sz w:val="24"/>
          <w:szCs w:val="24"/>
        </w:rPr>
        <w:t xml:space="preserve"> </w:t>
      </w:r>
    </w:p>
    <w:p w14:paraId="44AC0C6F" w14:textId="709DA505" w:rsidR="00FC294D" w:rsidRPr="00DE7F8A" w:rsidRDefault="00FC294D" w:rsidP="00306A86">
      <w:pPr>
        <w:pStyle w:val="Pagrindiniotekstotrauka"/>
        <w:tabs>
          <w:tab w:val="left" w:pos="540"/>
          <w:tab w:val="right" w:pos="9639"/>
        </w:tabs>
        <w:spacing w:line="276" w:lineRule="auto"/>
        <w:ind w:left="0" w:right="-79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DE7F8A">
        <w:rPr>
          <w:rFonts w:ascii="Arial" w:hAnsi="Arial" w:cs="Arial"/>
          <w:b/>
          <w:color w:val="000000"/>
          <w:sz w:val="24"/>
          <w:szCs w:val="24"/>
        </w:rPr>
        <w:t>3. Kokios siūlomos naujos teisinio reguliavimo nuostatos ir kokių teigiamų rezultatų laukiama:</w:t>
      </w:r>
    </w:p>
    <w:p w14:paraId="2356C941" w14:textId="28A67D0B" w:rsidR="00803E70" w:rsidRPr="00DE7F8A" w:rsidRDefault="00803E70" w:rsidP="00306A86">
      <w:pPr>
        <w:pStyle w:val="Pagrindiniotekstotrauka"/>
        <w:tabs>
          <w:tab w:val="left" w:pos="0"/>
          <w:tab w:val="left" w:pos="142"/>
          <w:tab w:val="left" w:pos="851"/>
        </w:tabs>
        <w:spacing w:line="276" w:lineRule="auto"/>
        <w:ind w:left="0" w:firstLine="283"/>
        <w:jc w:val="both"/>
        <w:rPr>
          <w:rFonts w:ascii="Arial" w:hAnsi="Arial" w:cs="Arial"/>
          <w:bCs/>
          <w:sz w:val="24"/>
          <w:szCs w:val="24"/>
        </w:rPr>
      </w:pPr>
      <w:r w:rsidRPr="00DE7F8A">
        <w:rPr>
          <w:rFonts w:ascii="Arial" w:hAnsi="Arial" w:cs="Arial"/>
          <w:bCs/>
          <w:sz w:val="24"/>
          <w:szCs w:val="24"/>
        </w:rPr>
        <w:t xml:space="preserve">Naujų teisinio reguliavimo priemonių nesiūloma. Bus užtikrintas biudžetinių įstaigų finansavimas ir Klaipėdos rajono strateginio veiklos plano 2024 metų programų įgyvendinimas. </w:t>
      </w:r>
    </w:p>
    <w:p w14:paraId="0A40BD58" w14:textId="73D08A1E" w:rsidR="00FC294D" w:rsidRPr="00DE7F8A" w:rsidRDefault="00FC294D" w:rsidP="00306A86">
      <w:pPr>
        <w:spacing w:after="12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DE7F8A">
        <w:rPr>
          <w:rStyle w:val="FontStyle150"/>
          <w:rFonts w:ascii="Arial" w:hAnsi="Arial" w:cs="Arial"/>
          <w:b/>
          <w:sz w:val="24"/>
          <w:szCs w:val="24"/>
        </w:rPr>
        <w:t xml:space="preserve">4. Galimos neigiamos pasekmės priėmus siūlomą Savivaldybės tarybos </w:t>
      </w:r>
      <w:r w:rsidRPr="00DE7F8A">
        <w:rPr>
          <w:rFonts w:ascii="Arial" w:hAnsi="Arial" w:cs="Arial"/>
          <w:b/>
          <w:sz w:val="24"/>
          <w:szCs w:val="24"/>
        </w:rPr>
        <w:t>sprendimą ir kokių priemonių būtina imtis, siekiant išvengti neigiamų pasekmių:</w:t>
      </w:r>
    </w:p>
    <w:p w14:paraId="4B4F0BC1" w14:textId="4DFD2B72" w:rsidR="00135B22" w:rsidRPr="00DE7F8A" w:rsidRDefault="00022354" w:rsidP="00306A86">
      <w:pPr>
        <w:spacing w:after="120" w:line="276" w:lineRule="auto"/>
        <w:ind w:left="283"/>
        <w:jc w:val="both"/>
        <w:rPr>
          <w:rFonts w:ascii="Arial" w:hAnsi="Arial" w:cs="Arial"/>
          <w:bCs/>
          <w:sz w:val="24"/>
          <w:szCs w:val="24"/>
        </w:rPr>
      </w:pPr>
      <w:r w:rsidRPr="00DE7F8A">
        <w:rPr>
          <w:rFonts w:ascii="Arial" w:hAnsi="Arial" w:cs="Arial"/>
          <w:bCs/>
          <w:sz w:val="24"/>
          <w:szCs w:val="24"/>
        </w:rPr>
        <w:t>Neigiamų pasekmių nenumatoma.</w:t>
      </w:r>
    </w:p>
    <w:p w14:paraId="1C4162EA" w14:textId="224F842E" w:rsidR="00FC294D" w:rsidRPr="00DE7F8A" w:rsidRDefault="00FC294D" w:rsidP="00306A86">
      <w:pPr>
        <w:spacing w:after="120" w:line="276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DE7F8A">
        <w:rPr>
          <w:rFonts w:ascii="Arial" w:hAnsi="Arial" w:cs="Arial"/>
          <w:b/>
          <w:caps/>
          <w:color w:val="000000"/>
          <w:sz w:val="24"/>
          <w:szCs w:val="24"/>
        </w:rPr>
        <w:t>5. A</w:t>
      </w:r>
      <w:r w:rsidRPr="00DE7F8A">
        <w:rPr>
          <w:rFonts w:ascii="Arial" w:hAnsi="Arial" w:cs="Arial"/>
          <w:b/>
          <w:color w:val="000000"/>
          <w:sz w:val="24"/>
          <w:szCs w:val="24"/>
        </w:rPr>
        <w:t>r sprendimo projektas neprieštarauja Lietuvos Respublikos lygių galimybių įstatymui ir atitinka lygių galimybių principus:</w:t>
      </w:r>
    </w:p>
    <w:p w14:paraId="55D54739" w14:textId="77777777" w:rsidR="006D1F72" w:rsidRPr="00DE7F8A" w:rsidRDefault="006D1F72" w:rsidP="00306A86">
      <w:pPr>
        <w:tabs>
          <w:tab w:val="left" w:pos="851"/>
        </w:tabs>
        <w:spacing w:after="120" w:line="276" w:lineRule="auto"/>
        <w:ind w:firstLine="283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DE7F8A">
        <w:rPr>
          <w:rFonts w:ascii="Arial" w:hAnsi="Arial" w:cs="Arial"/>
          <w:bCs/>
          <w:color w:val="000000"/>
          <w:sz w:val="24"/>
          <w:szCs w:val="24"/>
        </w:rPr>
        <w:t>Sprendimo projektas neprieštarauja Lietuvos Respublikos lygių galimybių įstatymui ir atitinka lygių galimybių principus.</w:t>
      </w:r>
    </w:p>
    <w:p w14:paraId="357952B8" w14:textId="5F8EA61C" w:rsidR="00FC294D" w:rsidRPr="00DE7F8A" w:rsidRDefault="00FC294D" w:rsidP="00306A86">
      <w:pPr>
        <w:spacing w:after="120" w:line="276" w:lineRule="auto"/>
        <w:jc w:val="both"/>
        <w:rPr>
          <w:rStyle w:val="FontStyle150"/>
          <w:rFonts w:ascii="Arial" w:hAnsi="Arial" w:cs="Arial"/>
          <w:b/>
          <w:sz w:val="24"/>
          <w:szCs w:val="24"/>
        </w:rPr>
      </w:pPr>
      <w:r w:rsidRPr="00DE7F8A">
        <w:rPr>
          <w:rStyle w:val="FontStyle150"/>
          <w:rFonts w:ascii="Arial" w:hAnsi="Arial" w:cs="Arial"/>
          <w:b/>
          <w:sz w:val="24"/>
          <w:szCs w:val="24"/>
        </w:rPr>
        <w:t>6. Kokius teisės aktus būtina pakeisti ar panaikinti, priėmus teikiamą Savivaldybės tarybos sprendimą:</w:t>
      </w:r>
    </w:p>
    <w:p w14:paraId="6705E035" w14:textId="459C2070" w:rsidR="006D1F72" w:rsidRPr="00DE7F8A" w:rsidRDefault="00EE0329" w:rsidP="00306A86">
      <w:pPr>
        <w:spacing w:after="120" w:line="276" w:lineRule="auto"/>
        <w:ind w:left="283"/>
        <w:jc w:val="both"/>
        <w:rPr>
          <w:rFonts w:ascii="Arial" w:hAnsi="Arial" w:cs="Arial"/>
          <w:bCs/>
          <w:sz w:val="24"/>
          <w:szCs w:val="24"/>
        </w:rPr>
      </w:pPr>
      <w:r w:rsidRPr="00DE7F8A">
        <w:rPr>
          <w:rFonts w:ascii="Arial" w:hAnsi="Arial" w:cs="Arial"/>
          <w:bCs/>
          <w:sz w:val="24"/>
          <w:szCs w:val="24"/>
        </w:rPr>
        <w:t>Kitų teisės aktų keisti nereikės.</w:t>
      </w:r>
    </w:p>
    <w:p w14:paraId="58C9C6A3" w14:textId="09BDDDAC" w:rsidR="00FC294D" w:rsidRPr="00DE7F8A" w:rsidRDefault="00FC294D" w:rsidP="00F87A11">
      <w:pPr>
        <w:spacing w:line="276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DE7F8A">
        <w:rPr>
          <w:rFonts w:ascii="Arial" w:hAnsi="Arial" w:cs="Arial"/>
          <w:b/>
          <w:sz w:val="24"/>
          <w:szCs w:val="24"/>
        </w:rPr>
        <w:t>7. Projekto rengimo metu gauti specialistų vertinimai ir išvados, konsultavimosi su visuomene metu gauti pasiūlymai ir jų motyvuotas vertinimas (atsižvelgta ar ne):</w:t>
      </w:r>
    </w:p>
    <w:p w14:paraId="0411148A" w14:textId="3E220B74" w:rsidR="00E74437" w:rsidRPr="00DE7F8A" w:rsidRDefault="00473902" w:rsidP="00F87A11">
      <w:pPr>
        <w:spacing w:before="120" w:line="276" w:lineRule="auto"/>
        <w:ind w:firstLine="283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DE7F8A">
        <w:rPr>
          <w:rFonts w:ascii="Arial" w:hAnsi="Arial" w:cs="Arial"/>
          <w:bCs/>
          <w:sz w:val="24"/>
          <w:szCs w:val="24"/>
        </w:rPr>
        <w:t>Biudžetinių įstaigų ir Savivaldybės administracijos skyrių pateiktas poreikis dėl Strateginio veiklos plano priemonių ir biudžeto tikslinimo svarstytas Strateginio planavimo darbo grupės posėdyje.</w:t>
      </w:r>
    </w:p>
    <w:p w14:paraId="153602B3" w14:textId="53EDB732" w:rsidR="00FC294D" w:rsidRPr="00DE7F8A" w:rsidRDefault="00FC294D" w:rsidP="00306A86">
      <w:pPr>
        <w:spacing w:before="120" w:after="12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DE7F8A">
        <w:rPr>
          <w:rFonts w:ascii="Arial" w:hAnsi="Arial" w:cs="Arial"/>
          <w:b/>
          <w:sz w:val="24"/>
          <w:szCs w:val="24"/>
        </w:rPr>
        <w:t>8. Sprendimo įgyvendinimui reikalingos lėšos (ekonominiai apskaičiavimai), finansavimo šaltiniai:</w:t>
      </w:r>
    </w:p>
    <w:p w14:paraId="74188AF8" w14:textId="6AD8D669" w:rsidR="00153A40" w:rsidRDefault="00C5592F" w:rsidP="00C5592F">
      <w:pPr>
        <w:autoSpaceDE w:val="0"/>
        <w:autoSpaceDN w:val="0"/>
        <w:adjustRightInd w:val="0"/>
        <w:spacing w:line="276" w:lineRule="auto"/>
        <w:ind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Bendra b</w:t>
      </w:r>
      <w:r w:rsidR="005A17C0" w:rsidRPr="00DE7F8A">
        <w:rPr>
          <w:rFonts w:ascii="Arial" w:hAnsi="Arial" w:cs="Arial"/>
          <w:sz w:val="24"/>
          <w:szCs w:val="24"/>
        </w:rPr>
        <w:t>iudžeto pajam</w:t>
      </w:r>
      <w:r>
        <w:rPr>
          <w:rFonts w:ascii="Arial" w:hAnsi="Arial" w:cs="Arial"/>
          <w:sz w:val="24"/>
          <w:szCs w:val="24"/>
        </w:rPr>
        <w:t>ų</w:t>
      </w:r>
      <w:r w:rsidR="005A17C0" w:rsidRPr="00DE7F8A">
        <w:rPr>
          <w:rFonts w:ascii="Arial" w:hAnsi="Arial" w:cs="Arial"/>
          <w:sz w:val="24"/>
          <w:szCs w:val="24"/>
        </w:rPr>
        <w:t xml:space="preserve"> ir asignavim</w:t>
      </w:r>
      <w:r>
        <w:rPr>
          <w:rFonts w:ascii="Arial" w:hAnsi="Arial" w:cs="Arial"/>
          <w:sz w:val="24"/>
          <w:szCs w:val="24"/>
        </w:rPr>
        <w:t>ų</w:t>
      </w:r>
      <w:r w:rsidR="005A17C0" w:rsidRPr="00DE7F8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suma nesikeičia.</w:t>
      </w:r>
      <w:r w:rsidR="005A17C0" w:rsidRPr="00DE7F8A">
        <w:rPr>
          <w:rFonts w:ascii="Arial" w:hAnsi="Arial" w:cs="Arial"/>
          <w:sz w:val="24"/>
          <w:szCs w:val="24"/>
        </w:rPr>
        <w:t xml:space="preserve"> Pajamų dalyje</w:t>
      </w:r>
      <w:r w:rsidR="00A53F5F" w:rsidRPr="00DE7F8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48,8</w:t>
      </w:r>
      <w:r w:rsidR="00A0583C">
        <w:rPr>
          <w:rFonts w:ascii="Arial" w:hAnsi="Arial" w:cs="Arial"/>
          <w:sz w:val="24"/>
          <w:szCs w:val="24"/>
        </w:rPr>
        <w:t xml:space="preserve"> tūkst. eurų </w:t>
      </w:r>
      <w:r w:rsidR="005A17C0" w:rsidRPr="00DE7F8A">
        <w:rPr>
          <w:rFonts w:ascii="Arial" w:hAnsi="Arial" w:cs="Arial"/>
          <w:sz w:val="24"/>
          <w:szCs w:val="24"/>
        </w:rPr>
        <w:t xml:space="preserve">didinamos </w:t>
      </w:r>
      <w:r>
        <w:rPr>
          <w:rFonts w:ascii="Arial" w:hAnsi="Arial" w:cs="Arial"/>
          <w:sz w:val="24"/>
          <w:szCs w:val="24"/>
        </w:rPr>
        <w:t xml:space="preserve">biudžetinių įstaigų pajamos už prekes ir paslaugas, 48,8 tūkst. eurų mažinama specialioji tikslinė dotacija valstybinei funkcijai vykdyti. </w:t>
      </w:r>
      <w:r w:rsidR="00A0018C">
        <w:rPr>
          <w:rFonts w:ascii="Arial" w:hAnsi="Arial" w:cs="Arial"/>
          <w:sz w:val="24"/>
          <w:szCs w:val="24"/>
        </w:rPr>
        <w:t xml:space="preserve">tūkst. eurų skirti kompensuoti patirtas išlaidas, mokant </w:t>
      </w:r>
    </w:p>
    <w:p w14:paraId="0F75C01A" w14:textId="3B887117" w:rsidR="00EB5B08" w:rsidRPr="00DE7F8A" w:rsidRDefault="005A17C0" w:rsidP="00F87A11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DE7F8A">
        <w:rPr>
          <w:rFonts w:ascii="Arial" w:hAnsi="Arial" w:cs="Arial"/>
          <w:sz w:val="24"/>
          <w:szCs w:val="24"/>
        </w:rPr>
        <w:t xml:space="preserve">Asignavimų dalyje </w:t>
      </w:r>
      <w:r w:rsidR="00C5592F">
        <w:rPr>
          <w:rFonts w:ascii="Arial" w:hAnsi="Arial" w:cs="Arial"/>
          <w:sz w:val="24"/>
          <w:szCs w:val="24"/>
        </w:rPr>
        <w:t xml:space="preserve">švietimo įstaigoms skiriamos ugdymo lėšos vadovėliams įsigyti, </w:t>
      </w:r>
      <w:r w:rsidR="003C39A0" w:rsidRPr="00DE7F8A">
        <w:rPr>
          <w:rFonts w:ascii="Arial" w:hAnsi="Arial" w:cs="Arial"/>
          <w:sz w:val="24"/>
          <w:szCs w:val="24"/>
        </w:rPr>
        <w:t xml:space="preserve">paskirstoma dalis </w:t>
      </w:r>
      <w:r w:rsidR="00111901" w:rsidRPr="00DE7F8A">
        <w:rPr>
          <w:rFonts w:ascii="Arial" w:hAnsi="Arial" w:cs="Arial"/>
          <w:sz w:val="24"/>
          <w:szCs w:val="24"/>
        </w:rPr>
        <w:t>patalpų remontui ir priemonių įsigijimui skirtų asignavimų</w:t>
      </w:r>
      <w:r w:rsidR="0094007E">
        <w:rPr>
          <w:rFonts w:ascii="Arial" w:hAnsi="Arial" w:cs="Arial"/>
          <w:sz w:val="24"/>
          <w:szCs w:val="24"/>
        </w:rPr>
        <w:t xml:space="preserve">, </w:t>
      </w:r>
      <w:r w:rsidR="005B0815">
        <w:rPr>
          <w:rFonts w:ascii="Arial" w:hAnsi="Arial" w:cs="Arial"/>
          <w:sz w:val="24"/>
          <w:szCs w:val="24"/>
        </w:rPr>
        <w:t xml:space="preserve">Gargždų atviram jaunimo centrui padidinami asignavimai moduliniam konteineriui įsigyti, </w:t>
      </w:r>
      <w:r w:rsidR="005B0815">
        <w:rPr>
          <w:rFonts w:ascii="Arial" w:hAnsi="Arial" w:cs="Arial"/>
          <w:sz w:val="24"/>
          <w:szCs w:val="24"/>
        </w:rPr>
        <w:lastRenderedPageBreak/>
        <w:t xml:space="preserve">biudžetinėms įstaigoms padidinamos lėšos už paslaugas ir nuomą, </w:t>
      </w:r>
      <w:r w:rsidR="0094007E">
        <w:rPr>
          <w:rFonts w:ascii="Arial" w:hAnsi="Arial" w:cs="Arial"/>
          <w:sz w:val="24"/>
          <w:szCs w:val="24"/>
        </w:rPr>
        <w:t>patikslinami tarp programų ir priemonių Savivaldybės administracijai skirti asignavimai</w:t>
      </w:r>
      <w:r w:rsidR="00260517">
        <w:rPr>
          <w:rFonts w:ascii="Arial" w:hAnsi="Arial" w:cs="Arial"/>
          <w:sz w:val="24"/>
          <w:szCs w:val="24"/>
        </w:rPr>
        <w:t xml:space="preserve">. </w:t>
      </w:r>
    </w:p>
    <w:p w14:paraId="004BA945" w14:textId="6199DD57" w:rsidR="00FC294D" w:rsidRPr="00DE7F8A" w:rsidRDefault="00FC294D" w:rsidP="00306A86">
      <w:pPr>
        <w:pStyle w:val="Pagrindiniotekstotrauka2"/>
        <w:tabs>
          <w:tab w:val="left" w:pos="540"/>
        </w:tabs>
        <w:spacing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 w:rsidRPr="00DE7F8A">
        <w:rPr>
          <w:rFonts w:ascii="Arial" w:hAnsi="Arial" w:cs="Arial"/>
          <w:b/>
          <w:sz w:val="24"/>
          <w:szCs w:val="24"/>
        </w:rPr>
        <w:t>9. Kiti, autoriaus nuomone, reikalingi pagrindimai, skaičiavimai ir paaiškinimai:</w:t>
      </w:r>
    </w:p>
    <w:p w14:paraId="544A6944" w14:textId="6F24297D" w:rsidR="00A94052" w:rsidRPr="00DE7F8A" w:rsidRDefault="00CC1BC9" w:rsidP="00CC1BC9">
      <w:pPr>
        <w:pStyle w:val="Pagrindiniotekstotrauka2"/>
        <w:tabs>
          <w:tab w:val="left" w:pos="540"/>
        </w:tabs>
        <w:spacing w:line="276" w:lineRule="auto"/>
        <w:ind w:left="0" w:firstLine="283"/>
        <w:jc w:val="both"/>
        <w:rPr>
          <w:rFonts w:ascii="Arial" w:hAnsi="Arial" w:cs="Arial"/>
          <w:bCs/>
          <w:sz w:val="24"/>
          <w:szCs w:val="24"/>
        </w:rPr>
      </w:pPr>
      <w:r w:rsidRPr="00DE7F8A">
        <w:rPr>
          <w:rFonts w:ascii="Arial" w:hAnsi="Arial" w:cs="Arial"/>
          <w:bCs/>
          <w:sz w:val="24"/>
          <w:szCs w:val="24"/>
        </w:rPr>
        <w:t>Tikslinam</w:t>
      </w:r>
      <w:r w:rsidR="00EC6750" w:rsidRPr="00DE7F8A">
        <w:rPr>
          <w:rFonts w:ascii="Arial" w:hAnsi="Arial" w:cs="Arial"/>
          <w:bCs/>
          <w:sz w:val="24"/>
          <w:szCs w:val="24"/>
        </w:rPr>
        <w:t>ų</w:t>
      </w:r>
      <w:r w:rsidRPr="00DE7F8A">
        <w:rPr>
          <w:rFonts w:ascii="Arial" w:hAnsi="Arial" w:cs="Arial"/>
          <w:bCs/>
          <w:sz w:val="24"/>
          <w:szCs w:val="24"/>
        </w:rPr>
        <w:t xml:space="preserve"> sum</w:t>
      </w:r>
      <w:r w:rsidR="00EC6750" w:rsidRPr="00DE7F8A">
        <w:rPr>
          <w:rFonts w:ascii="Arial" w:hAnsi="Arial" w:cs="Arial"/>
          <w:bCs/>
          <w:sz w:val="24"/>
          <w:szCs w:val="24"/>
        </w:rPr>
        <w:t xml:space="preserve">ų detalizavimas </w:t>
      </w:r>
      <w:r w:rsidRPr="00DE7F8A">
        <w:rPr>
          <w:rFonts w:ascii="Arial" w:hAnsi="Arial" w:cs="Arial"/>
          <w:bCs/>
          <w:sz w:val="24"/>
          <w:szCs w:val="24"/>
        </w:rPr>
        <w:t xml:space="preserve">pagal </w:t>
      </w:r>
      <w:r w:rsidR="005552C3" w:rsidRPr="00DE7F8A">
        <w:rPr>
          <w:rFonts w:ascii="Arial" w:hAnsi="Arial" w:cs="Arial"/>
          <w:bCs/>
          <w:sz w:val="24"/>
          <w:szCs w:val="24"/>
        </w:rPr>
        <w:t>programas, lėšų šaltinius</w:t>
      </w:r>
      <w:r w:rsidR="00DD2728" w:rsidRPr="00DE7F8A">
        <w:rPr>
          <w:rFonts w:ascii="Arial" w:hAnsi="Arial" w:cs="Arial"/>
          <w:bCs/>
          <w:sz w:val="24"/>
          <w:szCs w:val="24"/>
        </w:rPr>
        <w:t>, asignavimų valdytojus,</w:t>
      </w:r>
      <w:r w:rsidR="005552C3" w:rsidRPr="00DE7F8A">
        <w:rPr>
          <w:rFonts w:ascii="Arial" w:hAnsi="Arial" w:cs="Arial"/>
          <w:bCs/>
          <w:sz w:val="24"/>
          <w:szCs w:val="24"/>
        </w:rPr>
        <w:t xml:space="preserve"> </w:t>
      </w:r>
      <w:r w:rsidRPr="00DE7F8A">
        <w:rPr>
          <w:rFonts w:ascii="Arial" w:hAnsi="Arial" w:cs="Arial"/>
          <w:bCs/>
          <w:sz w:val="24"/>
          <w:szCs w:val="24"/>
        </w:rPr>
        <w:t xml:space="preserve">ekonominės klasifikacijos straipsnius </w:t>
      </w:r>
      <w:r w:rsidR="00E161C4" w:rsidRPr="00DE7F8A">
        <w:rPr>
          <w:rFonts w:ascii="Arial" w:hAnsi="Arial" w:cs="Arial"/>
          <w:bCs/>
          <w:sz w:val="24"/>
          <w:szCs w:val="24"/>
        </w:rPr>
        <w:t xml:space="preserve">ir priemones </w:t>
      </w:r>
      <w:r w:rsidRPr="00DE7F8A">
        <w:rPr>
          <w:rFonts w:ascii="Arial" w:hAnsi="Arial" w:cs="Arial"/>
          <w:bCs/>
          <w:sz w:val="24"/>
          <w:szCs w:val="24"/>
        </w:rPr>
        <w:t>pateikiam</w:t>
      </w:r>
      <w:r w:rsidR="00EC6750" w:rsidRPr="00DE7F8A">
        <w:rPr>
          <w:rFonts w:ascii="Arial" w:hAnsi="Arial" w:cs="Arial"/>
          <w:bCs/>
          <w:sz w:val="24"/>
          <w:szCs w:val="24"/>
        </w:rPr>
        <w:t>as</w:t>
      </w:r>
      <w:r w:rsidRPr="00DE7F8A">
        <w:rPr>
          <w:rFonts w:ascii="Arial" w:hAnsi="Arial" w:cs="Arial"/>
          <w:bCs/>
          <w:sz w:val="24"/>
          <w:szCs w:val="24"/>
        </w:rPr>
        <w:t xml:space="preserve"> sprendimo projekto priede.</w:t>
      </w:r>
    </w:p>
    <w:p w14:paraId="0A93AB68" w14:textId="66CD4D30" w:rsidR="00FC294D" w:rsidRPr="00DE7F8A" w:rsidRDefault="00FC294D" w:rsidP="00306A86">
      <w:pPr>
        <w:pStyle w:val="Pagrindiniotekstotrauka"/>
        <w:tabs>
          <w:tab w:val="left" w:pos="540"/>
          <w:tab w:val="right" w:pos="9639"/>
        </w:tabs>
        <w:spacing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 w:rsidRPr="00DE7F8A">
        <w:rPr>
          <w:rFonts w:ascii="Arial" w:hAnsi="Arial" w:cs="Arial"/>
          <w:b/>
          <w:sz w:val="24"/>
          <w:szCs w:val="24"/>
        </w:rPr>
        <w:t xml:space="preserve">10. </w:t>
      </w:r>
      <w:r w:rsidRPr="00DE7F8A">
        <w:rPr>
          <w:rFonts w:ascii="Arial" w:hAnsi="Arial" w:cs="Arial"/>
          <w:b/>
          <w:color w:val="000000"/>
          <w:sz w:val="24"/>
          <w:szCs w:val="24"/>
        </w:rPr>
        <w:t>Sprendimo projekto iniciatoriai (institucija, asmenys ar piliečių įgalioti atstovai ir kt.) ir rengėjai</w:t>
      </w:r>
      <w:r w:rsidRPr="00DE7F8A">
        <w:rPr>
          <w:rFonts w:ascii="Arial" w:hAnsi="Arial" w:cs="Arial"/>
          <w:b/>
          <w:sz w:val="24"/>
          <w:szCs w:val="24"/>
        </w:rPr>
        <w:t>:</w:t>
      </w:r>
    </w:p>
    <w:p w14:paraId="4722ECF2" w14:textId="0566C08D" w:rsidR="001826EE" w:rsidRPr="00DE7F8A" w:rsidRDefault="001826EE" w:rsidP="00B27155">
      <w:pPr>
        <w:pStyle w:val="Pagrindiniotekstotrauka2"/>
        <w:tabs>
          <w:tab w:val="left" w:pos="284"/>
          <w:tab w:val="left" w:pos="851"/>
        </w:tabs>
        <w:spacing w:after="600"/>
        <w:rPr>
          <w:rFonts w:ascii="Arial" w:hAnsi="Arial" w:cs="Arial"/>
          <w:bCs/>
          <w:sz w:val="24"/>
          <w:szCs w:val="24"/>
        </w:rPr>
      </w:pPr>
      <w:r w:rsidRPr="00DE7F8A">
        <w:rPr>
          <w:rFonts w:ascii="Arial" w:hAnsi="Arial" w:cs="Arial"/>
          <w:bCs/>
          <w:sz w:val="24"/>
          <w:szCs w:val="24"/>
        </w:rPr>
        <w:t>Iniciatorius ir rengėjas – Biudžeto ir ekonomikos skyrius.</w:t>
      </w:r>
    </w:p>
    <w:p w14:paraId="377986B0" w14:textId="1C339943" w:rsidR="00013CD4" w:rsidRDefault="00F920BD" w:rsidP="00AB0DF8">
      <w:pPr>
        <w:pStyle w:val="Pagrindiniotekstotrauka2"/>
        <w:tabs>
          <w:tab w:val="left" w:pos="284"/>
          <w:tab w:val="left" w:pos="851"/>
        </w:tabs>
        <w:spacing w:after="360"/>
        <w:ind w:left="7797" w:hanging="7797"/>
        <w:rPr>
          <w:rFonts w:ascii="Arial" w:hAnsi="Arial" w:cs="Arial"/>
          <w:sz w:val="24"/>
          <w:szCs w:val="24"/>
        </w:rPr>
      </w:pPr>
      <w:r w:rsidRPr="00DE7F8A">
        <w:rPr>
          <w:rFonts w:ascii="Arial" w:hAnsi="Arial" w:cs="Arial"/>
          <w:sz w:val="24"/>
          <w:szCs w:val="24"/>
        </w:rPr>
        <w:t>Biudžeto ir ekonomikos skyriaus vedėja</w:t>
      </w:r>
      <w:r w:rsidR="008A51B9">
        <w:rPr>
          <w:rFonts w:ascii="Arial" w:hAnsi="Arial" w:cs="Arial"/>
          <w:sz w:val="24"/>
          <w:szCs w:val="24"/>
        </w:rPr>
        <w:tab/>
      </w:r>
      <w:r w:rsidRPr="00DE7F8A">
        <w:rPr>
          <w:rFonts w:ascii="Arial" w:hAnsi="Arial" w:cs="Arial"/>
          <w:sz w:val="24"/>
          <w:szCs w:val="24"/>
        </w:rPr>
        <w:t>Irena Gailiuvienė</w:t>
      </w:r>
    </w:p>
    <w:sectPr w:rsidR="00013CD4" w:rsidSect="002C407B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3C3921" w14:textId="77777777" w:rsidR="004D4CAB" w:rsidRDefault="004D4CAB">
      <w:r>
        <w:separator/>
      </w:r>
    </w:p>
  </w:endnote>
  <w:endnote w:type="continuationSeparator" w:id="0">
    <w:p w14:paraId="277F9515" w14:textId="77777777" w:rsidR="004D4CAB" w:rsidRDefault="004D4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C15A21" w14:textId="77777777" w:rsidR="004D4CAB" w:rsidRDefault="004D4CAB">
      <w:r>
        <w:separator/>
      </w:r>
    </w:p>
  </w:footnote>
  <w:footnote w:type="continuationSeparator" w:id="0">
    <w:p w14:paraId="1D4A21C7" w14:textId="77777777" w:rsidR="004D4CAB" w:rsidRDefault="004D4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54DACE42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F920BD">
      <w:rPr>
        <w:rStyle w:val="Puslapionumeris"/>
        <w:noProof/>
      </w:rPr>
      <w:t>8</w: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31538392"/>
      <w:docPartObj>
        <w:docPartGallery w:val="Page Numbers (Top of Page)"/>
        <w:docPartUnique/>
      </w:docPartObj>
    </w:sdtPr>
    <w:sdtContent>
      <w:p w14:paraId="4E561340" w14:textId="3C429975" w:rsidR="009E41DB" w:rsidRDefault="009E41DB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0C6FA3" w14:textId="77777777" w:rsidR="000A0356" w:rsidRDefault="000A035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286E80" w14:textId="5089E226" w:rsidR="000A0356" w:rsidRPr="00AB0DF8" w:rsidRDefault="000A0356">
    <w:pPr>
      <w:pStyle w:val="Antrats"/>
      <w:jc w:val="right"/>
      <w:rPr>
        <w:rFonts w:ascii="Arial" w:hAnsi="Arial" w:cs="Arial"/>
        <w:b/>
        <w:sz w:val="24"/>
        <w:szCs w:val="24"/>
      </w:rPr>
    </w:pPr>
    <w:r w:rsidRPr="00AB0DF8">
      <w:rPr>
        <w:rFonts w:ascii="Arial" w:hAnsi="Arial" w:cs="Arial"/>
        <w:b/>
        <w:sz w:val="24"/>
        <w:szCs w:val="24"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9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1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9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8"/>
  </w:num>
  <w:num w:numId="9" w16cid:durableId="1643956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5"/>
  </w:num>
  <w:num w:numId="12" w16cid:durableId="1235626148">
    <w:abstractNumId w:val="7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trackRevisions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13CD4"/>
    <w:rsid w:val="0002148B"/>
    <w:rsid w:val="00022354"/>
    <w:rsid w:val="000324AC"/>
    <w:rsid w:val="000331C4"/>
    <w:rsid w:val="0004330B"/>
    <w:rsid w:val="00050B85"/>
    <w:rsid w:val="00051D69"/>
    <w:rsid w:val="00052D91"/>
    <w:rsid w:val="00056C2F"/>
    <w:rsid w:val="00065A3B"/>
    <w:rsid w:val="0007440E"/>
    <w:rsid w:val="00075DE1"/>
    <w:rsid w:val="00075F1C"/>
    <w:rsid w:val="00076355"/>
    <w:rsid w:val="00077E99"/>
    <w:rsid w:val="00082779"/>
    <w:rsid w:val="00090E05"/>
    <w:rsid w:val="00097A66"/>
    <w:rsid w:val="000A0356"/>
    <w:rsid w:val="000A20A0"/>
    <w:rsid w:val="000B4D49"/>
    <w:rsid w:val="000B6E38"/>
    <w:rsid w:val="000D0160"/>
    <w:rsid w:val="000D1BB3"/>
    <w:rsid w:val="000D378F"/>
    <w:rsid w:val="000D7749"/>
    <w:rsid w:val="000E316D"/>
    <w:rsid w:val="000E7500"/>
    <w:rsid w:val="000F3C80"/>
    <w:rsid w:val="001012D3"/>
    <w:rsid w:val="001043CA"/>
    <w:rsid w:val="00111901"/>
    <w:rsid w:val="001141EE"/>
    <w:rsid w:val="001144A6"/>
    <w:rsid w:val="00114647"/>
    <w:rsid w:val="001171D4"/>
    <w:rsid w:val="00121ACB"/>
    <w:rsid w:val="0013267C"/>
    <w:rsid w:val="001337C1"/>
    <w:rsid w:val="0013493D"/>
    <w:rsid w:val="00135B22"/>
    <w:rsid w:val="0014556D"/>
    <w:rsid w:val="001467A0"/>
    <w:rsid w:val="001531A0"/>
    <w:rsid w:val="00153A40"/>
    <w:rsid w:val="00155682"/>
    <w:rsid w:val="001560F7"/>
    <w:rsid w:val="001567CB"/>
    <w:rsid w:val="00172EDB"/>
    <w:rsid w:val="00173989"/>
    <w:rsid w:val="001826EE"/>
    <w:rsid w:val="00184AA7"/>
    <w:rsid w:val="00184B50"/>
    <w:rsid w:val="001861FB"/>
    <w:rsid w:val="0019373A"/>
    <w:rsid w:val="00193A6D"/>
    <w:rsid w:val="001966DA"/>
    <w:rsid w:val="001A02AA"/>
    <w:rsid w:val="001A29C5"/>
    <w:rsid w:val="001A4506"/>
    <w:rsid w:val="001A686B"/>
    <w:rsid w:val="001A7249"/>
    <w:rsid w:val="001A72FF"/>
    <w:rsid w:val="001A7F9F"/>
    <w:rsid w:val="001B60A1"/>
    <w:rsid w:val="001C0A05"/>
    <w:rsid w:val="001C1BB2"/>
    <w:rsid w:val="001C20BB"/>
    <w:rsid w:val="001C3CA1"/>
    <w:rsid w:val="001C57C1"/>
    <w:rsid w:val="001C57DA"/>
    <w:rsid w:val="001D2ED5"/>
    <w:rsid w:val="001D2F4A"/>
    <w:rsid w:val="001D3EF7"/>
    <w:rsid w:val="001D54DF"/>
    <w:rsid w:val="001D588A"/>
    <w:rsid w:val="001D76B2"/>
    <w:rsid w:val="001E2DDB"/>
    <w:rsid w:val="001E404E"/>
    <w:rsid w:val="001E6C9D"/>
    <w:rsid w:val="001E7944"/>
    <w:rsid w:val="001F2780"/>
    <w:rsid w:val="001F3AA8"/>
    <w:rsid w:val="001F4084"/>
    <w:rsid w:val="001F4591"/>
    <w:rsid w:val="001F57BE"/>
    <w:rsid w:val="00203972"/>
    <w:rsid w:val="00204506"/>
    <w:rsid w:val="00204AC3"/>
    <w:rsid w:val="0020746A"/>
    <w:rsid w:val="0021037C"/>
    <w:rsid w:val="002103AE"/>
    <w:rsid w:val="0021210C"/>
    <w:rsid w:val="00214D09"/>
    <w:rsid w:val="002152F5"/>
    <w:rsid w:val="002156CC"/>
    <w:rsid w:val="00221624"/>
    <w:rsid w:val="00222828"/>
    <w:rsid w:val="00227E43"/>
    <w:rsid w:val="00230792"/>
    <w:rsid w:val="002307F9"/>
    <w:rsid w:val="00232A9A"/>
    <w:rsid w:val="00234E76"/>
    <w:rsid w:val="002365EF"/>
    <w:rsid w:val="00237067"/>
    <w:rsid w:val="00237D00"/>
    <w:rsid w:val="002403D8"/>
    <w:rsid w:val="00242C5F"/>
    <w:rsid w:val="002436E4"/>
    <w:rsid w:val="00243DEE"/>
    <w:rsid w:val="00247F19"/>
    <w:rsid w:val="00250B1B"/>
    <w:rsid w:val="00260517"/>
    <w:rsid w:val="002628A7"/>
    <w:rsid w:val="00263382"/>
    <w:rsid w:val="002649B2"/>
    <w:rsid w:val="00264D44"/>
    <w:rsid w:val="00272A21"/>
    <w:rsid w:val="00272BA4"/>
    <w:rsid w:val="0027545A"/>
    <w:rsid w:val="00285E35"/>
    <w:rsid w:val="00290B9C"/>
    <w:rsid w:val="0029474A"/>
    <w:rsid w:val="002947B2"/>
    <w:rsid w:val="00294FF9"/>
    <w:rsid w:val="00295711"/>
    <w:rsid w:val="00296E11"/>
    <w:rsid w:val="002A4902"/>
    <w:rsid w:val="002A78EC"/>
    <w:rsid w:val="002B3D94"/>
    <w:rsid w:val="002C0283"/>
    <w:rsid w:val="002C074A"/>
    <w:rsid w:val="002C407B"/>
    <w:rsid w:val="002C4E4C"/>
    <w:rsid w:val="002C76C3"/>
    <w:rsid w:val="002D7FC8"/>
    <w:rsid w:val="002F0722"/>
    <w:rsid w:val="002F5F21"/>
    <w:rsid w:val="0030346E"/>
    <w:rsid w:val="00306A86"/>
    <w:rsid w:val="003215BB"/>
    <w:rsid w:val="00322914"/>
    <w:rsid w:val="003406C5"/>
    <w:rsid w:val="00340704"/>
    <w:rsid w:val="003436F1"/>
    <w:rsid w:val="00344EBB"/>
    <w:rsid w:val="00350AC2"/>
    <w:rsid w:val="0035217C"/>
    <w:rsid w:val="00354FBD"/>
    <w:rsid w:val="00365FD0"/>
    <w:rsid w:val="00366BE3"/>
    <w:rsid w:val="00372A48"/>
    <w:rsid w:val="00373FFD"/>
    <w:rsid w:val="00375AA7"/>
    <w:rsid w:val="00376E43"/>
    <w:rsid w:val="0039175C"/>
    <w:rsid w:val="00392CD6"/>
    <w:rsid w:val="003A18E7"/>
    <w:rsid w:val="003A2057"/>
    <w:rsid w:val="003A27EF"/>
    <w:rsid w:val="003A61DB"/>
    <w:rsid w:val="003A65EC"/>
    <w:rsid w:val="003A6F0A"/>
    <w:rsid w:val="003B0414"/>
    <w:rsid w:val="003C36D9"/>
    <w:rsid w:val="003C39A0"/>
    <w:rsid w:val="003C4222"/>
    <w:rsid w:val="003C428F"/>
    <w:rsid w:val="003C5CE6"/>
    <w:rsid w:val="003D1560"/>
    <w:rsid w:val="003D6045"/>
    <w:rsid w:val="003D7C37"/>
    <w:rsid w:val="003E04B8"/>
    <w:rsid w:val="003E24EF"/>
    <w:rsid w:val="003F1193"/>
    <w:rsid w:val="003F670C"/>
    <w:rsid w:val="00401F2A"/>
    <w:rsid w:val="00402FEB"/>
    <w:rsid w:val="004032C9"/>
    <w:rsid w:val="00407F54"/>
    <w:rsid w:val="00413B8F"/>
    <w:rsid w:val="00415A84"/>
    <w:rsid w:val="00415ED1"/>
    <w:rsid w:val="00417F98"/>
    <w:rsid w:val="00421074"/>
    <w:rsid w:val="004231AF"/>
    <w:rsid w:val="004262BD"/>
    <w:rsid w:val="00433594"/>
    <w:rsid w:val="0043505E"/>
    <w:rsid w:val="00442C27"/>
    <w:rsid w:val="00443799"/>
    <w:rsid w:val="004506C5"/>
    <w:rsid w:val="004559DD"/>
    <w:rsid w:val="00456670"/>
    <w:rsid w:val="00457E54"/>
    <w:rsid w:val="00462A11"/>
    <w:rsid w:val="00467A01"/>
    <w:rsid w:val="00470589"/>
    <w:rsid w:val="0047145E"/>
    <w:rsid w:val="00473902"/>
    <w:rsid w:val="004741E4"/>
    <w:rsid w:val="00474748"/>
    <w:rsid w:val="004769F6"/>
    <w:rsid w:val="00482E5C"/>
    <w:rsid w:val="004830F0"/>
    <w:rsid w:val="00486872"/>
    <w:rsid w:val="00487486"/>
    <w:rsid w:val="00497A8B"/>
    <w:rsid w:val="004B1CEB"/>
    <w:rsid w:val="004B3EF7"/>
    <w:rsid w:val="004B563F"/>
    <w:rsid w:val="004C162C"/>
    <w:rsid w:val="004D135C"/>
    <w:rsid w:val="004D4CAB"/>
    <w:rsid w:val="004E30E8"/>
    <w:rsid w:val="004E5037"/>
    <w:rsid w:val="004E69FE"/>
    <w:rsid w:val="004F2329"/>
    <w:rsid w:val="004F2E9D"/>
    <w:rsid w:val="004F5F73"/>
    <w:rsid w:val="004F5FB3"/>
    <w:rsid w:val="004F6C40"/>
    <w:rsid w:val="005031BA"/>
    <w:rsid w:val="00504864"/>
    <w:rsid w:val="00505784"/>
    <w:rsid w:val="00506DE9"/>
    <w:rsid w:val="005118E9"/>
    <w:rsid w:val="005178F4"/>
    <w:rsid w:val="00522C33"/>
    <w:rsid w:val="00525372"/>
    <w:rsid w:val="00527546"/>
    <w:rsid w:val="00534170"/>
    <w:rsid w:val="00540296"/>
    <w:rsid w:val="005409BB"/>
    <w:rsid w:val="005419C8"/>
    <w:rsid w:val="005425DF"/>
    <w:rsid w:val="00546150"/>
    <w:rsid w:val="005477CD"/>
    <w:rsid w:val="005543FE"/>
    <w:rsid w:val="005552C3"/>
    <w:rsid w:val="0055583E"/>
    <w:rsid w:val="00555C92"/>
    <w:rsid w:val="00563B89"/>
    <w:rsid w:val="00566F21"/>
    <w:rsid w:val="0056737D"/>
    <w:rsid w:val="005731F2"/>
    <w:rsid w:val="0057489D"/>
    <w:rsid w:val="00577F3E"/>
    <w:rsid w:val="00580D72"/>
    <w:rsid w:val="005A17C0"/>
    <w:rsid w:val="005A2352"/>
    <w:rsid w:val="005A5610"/>
    <w:rsid w:val="005B0815"/>
    <w:rsid w:val="005B3A4F"/>
    <w:rsid w:val="005C0F7E"/>
    <w:rsid w:val="005D5302"/>
    <w:rsid w:val="005D7AC6"/>
    <w:rsid w:val="005E2B95"/>
    <w:rsid w:val="005F34AB"/>
    <w:rsid w:val="00602E94"/>
    <w:rsid w:val="006102C2"/>
    <w:rsid w:val="00613C92"/>
    <w:rsid w:val="00614BBA"/>
    <w:rsid w:val="00614E9A"/>
    <w:rsid w:val="00620A3B"/>
    <w:rsid w:val="0062112D"/>
    <w:rsid w:val="0062222A"/>
    <w:rsid w:val="0062368F"/>
    <w:rsid w:val="00634770"/>
    <w:rsid w:val="00644146"/>
    <w:rsid w:val="00651547"/>
    <w:rsid w:val="006518B3"/>
    <w:rsid w:val="00654491"/>
    <w:rsid w:val="00657B11"/>
    <w:rsid w:val="00661D65"/>
    <w:rsid w:val="0066289C"/>
    <w:rsid w:val="0066427F"/>
    <w:rsid w:val="00665638"/>
    <w:rsid w:val="006674EB"/>
    <w:rsid w:val="00667F14"/>
    <w:rsid w:val="00681B76"/>
    <w:rsid w:val="00683B77"/>
    <w:rsid w:val="00684830"/>
    <w:rsid w:val="00686650"/>
    <w:rsid w:val="00686D8D"/>
    <w:rsid w:val="00687D79"/>
    <w:rsid w:val="00693E0C"/>
    <w:rsid w:val="00694311"/>
    <w:rsid w:val="006B61A7"/>
    <w:rsid w:val="006B63E7"/>
    <w:rsid w:val="006C30DF"/>
    <w:rsid w:val="006C5C80"/>
    <w:rsid w:val="006C5F00"/>
    <w:rsid w:val="006D1F72"/>
    <w:rsid w:val="006D2B01"/>
    <w:rsid w:val="006D3DF6"/>
    <w:rsid w:val="006D7468"/>
    <w:rsid w:val="006E2A75"/>
    <w:rsid w:val="006E3A7A"/>
    <w:rsid w:val="006F245B"/>
    <w:rsid w:val="00702552"/>
    <w:rsid w:val="00704A05"/>
    <w:rsid w:val="00710118"/>
    <w:rsid w:val="00711569"/>
    <w:rsid w:val="00711D0E"/>
    <w:rsid w:val="00712672"/>
    <w:rsid w:val="00723133"/>
    <w:rsid w:val="00730501"/>
    <w:rsid w:val="007307FF"/>
    <w:rsid w:val="00741A08"/>
    <w:rsid w:val="00751048"/>
    <w:rsid w:val="00753952"/>
    <w:rsid w:val="00765151"/>
    <w:rsid w:val="00772432"/>
    <w:rsid w:val="00784B15"/>
    <w:rsid w:val="0078582A"/>
    <w:rsid w:val="00786E6E"/>
    <w:rsid w:val="00793FEF"/>
    <w:rsid w:val="00797BF9"/>
    <w:rsid w:val="007A1329"/>
    <w:rsid w:val="007A5748"/>
    <w:rsid w:val="007A5C90"/>
    <w:rsid w:val="007B1B81"/>
    <w:rsid w:val="007B785B"/>
    <w:rsid w:val="007B7A7D"/>
    <w:rsid w:val="007C12BD"/>
    <w:rsid w:val="007C387C"/>
    <w:rsid w:val="007C426C"/>
    <w:rsid w:val="007C52A9"/>
    <w:rsid w:val="007C5AF0"/>
    <w:rsid w:val="007C6225"/>
    <w:rsid w:val="007D4B1D"/>
    <w:rsid w:val="007E18B5"/>
    <w:rsid w:val="007E2AF9"/>
    <w:rsid w:val="007E470D"/>
    <w:rsid w:val="007E59E5"/>
    <w:rsid w:val="007E5A4B"/>
    <w:rsid w:val="007F0142"/>
    <w:rsid w:val="007F21C4"/>
    <w:rsid w:val="007F3EE6"/>
    <w:rsid w:val="007F6981"/>
    <w:rsid w:val="007F7690"/>
    <w:rsid w:val="007F7CA2"/>
    <w:rsid w:val="00803E70"/>
    <w:rsid w:val="008048BB"/>
    <w:rsid w:val="008071A6"/>
    <w:rsid w:val="00812399"/>
    <w:rsid w:val="008256E7"/>
    <w:rsid w:val="00830B4E"/>
    <w:rsid w:val="00834734"/>
    <w:rsid w:val="00840B19"/>
    <w:rsid w:val="00840D19"/>
    <w:rsid w:val="00845729"/>
    <w:rsid w:val="008508AB"/>
    <w:rsid w:val="00852342"/>
    <w:rsid w:val="00860248"/>
    <w:rsid w:val="00861982"/>
    <w:rsid w:val="00866B84"/>
    <w:rsid w:val="008709A7"/>
    <w:rsid w:val="0087780D"/>
    <w:rsid w:val="008810C0"/>
    <w:rsid w:val="00887767"/>
    <w:rsid w:val="00887A7C"/>
    <w:rsid w:val="008905E6"/>
    <w:rsid w:val="00890D92"/>
    <w:rsid w:val="00894D73"/>
    <w:rsid w:val="008A23EE"/>
    <w:rsid w:val="008A4DFF"/>
    <w:rsid w:val="008A51B9"/>
    <w:rsid w:val="008A523B"/>
    <w:rsid w:val="008A57EC"/>
    <w:rsid w:val="008B0DBA"/>
    <w:rsid w:val="008B1927"/>
    <w:rsid w:val="008B4026"/>
    <w:rsid w:val="008B4966"/>
    <w:rsid w:val="008B6EA9"/>
    <w:rsid w:val="008C0093"/>
    <w:rsid w:val="008C25C5"/>
    <w:rsid w:val="008C44B0"/>
    <w:rsid w:val="008D0239"/>
    <w:rsid w:val="008D1431"/>
    <w:rsid w:val="008D5D9E"/>
    <w:rsid w:val="008D6979"/>
    <w:rsid w:val="008E423B"/>
    <w:rsid w:val="008F11B8"/>
    <w:rsid w:val="008F3257"/>
    <w:rsid w:val="008F38B8"/>
    <w:rsid w:val="008F3C81"/>
    <w:rsid w:val="008F4B3C"/>
    <w:rsid w:val="00901FEC"/>
    <w:rsid w:val="0090203A"/>
    <w:rsid w:val="00903491"/>
    <w:rsid w:val="00911D7F"/>
    <w:rsid w:val="00912BC9"/>
    <w:rsid w:val="00913839"/>
    <w:rsid w:val="00914DFD"/>
    <w:rsid w:val="009162C8"/>
    <w:rsid w:val="0092099D"/>
    <w:rsid w:val="00925F09"/>
    <w:rsid w:val="0093040C"/>
    <w:rsid w:val="00931D6B"/>
    <w:rsid w:val="0093310C"/>
    <w:rsid w:val="00937150"/>
    <w:rsid w:val="0094007E"/>
    <w:rsid w:val="00943BCC"/>
    <w:rsid w:val="00944BBD"/>
    <w:rsid w:val="009451E2"/>
    <w:rsid w:val="00953AD8"/>
    <w:rsid w:val="00957CBC"/>
    <w:rsid w:val="0096061E"/>
    <w:rsid w:val="00967139"/>
    <w:rsid w:val="0097117B"/>
    <w:rsid w:val="009726C1"/>
    <w:rsid w:val="009743A8"/>
    <w:rsid w:val="009911D9"/>
    <w:rsid w:val="00992141"/>
    <w:rsid w:val="009A031E"/>
    <w:rsid w:val="009A25A1"/>
    <w:rsid w:val="009B1061"/>
    <w:rsid w:val="009B1C92"/>
    <w:rsid w:val="009B3412"/>
    <w:rsid w:val="009B7C04"/>
    <w:rsid w:val="009D4B8B"/>
    <w:rsid w:val="009D6517"/>
    <w:rsid w:val="009E039D"/>
    <w:rsid w:val="009E1B88"/>
    <w:rsid w:val="009E41DB"/>
    <w:rsid w:val="009E4298"/>
    <w:rsid w:val="00A0018C"/>
    <w:rsid w:val="00A00459"/>
    <w:rsid w:val="00A029B0"/>
    <w:rsid w:val="00A0583C"/>
    <w:rsid w:val="00A07544"/>
    <w:rsid w:val="00A07CD0"/>
    <w:rsid w:val="00A10F53"/>
    <w:rsid w:val="00A1192C"/>
    <w:rsid w:val="00A122B3"/>
    <w:rsid w:val="00A15292"/>
    <w:rsid w:val="00A1696D"/>
    <w:rsid w:val="00A21DD1"/>
    <w:rsid w:val="00A24845"/>
    <w:rsid w:val="00A24850"/>
    <w:rsid w:val="00A27C6B"/>
    <w:rsid w:val="00A335D6"/>
    <w:rsid w:val="00A44F06"/>
    <w:rsid w:val="00A45B88"/>
    <w:rsid w:val="00A45E92"/>
    <w:rsid w:val="00A53F5F"/>
    <w:rsid w:val="00A5513D"/>
    <w:rsid w:val="00A64939"/>
    <w:rsid w:val="00A654FA"/>
    <w:rsid w:val="00A74A9B"/>
    <w:rsid w:val="00A74C35"/>
    <w:rsid w:val="00A76874"/>
    <w:rsid w:val="00A76D04"/>
    <w:rsid w:val="00A83631"/>
    <w:rsid w:val="00A8533E"/>
    <w:rsid w:val="00A86D60"/>
    <w:rsid w:val="00A87660"/>
    <w:rsid w:val="00A94052"/>
    <w:rsid w:val="00A94243"/>
    <w:rsid w:val="00A972AA"/>
    <w:rsid w:val="00AA0505"/>
    <w:rsid w:val="00AA0A4A"/>
    <w:rsid w:val="00AA5BEA"/>
    <w:rsid w:val="00AB09CC"/>
    <w:rsid w:val="00AB0DF8"/>
    <w:rsid w:val="00AB1D7A"/>
    <w:rsid w:val="00AC31A9"/>
    <w:rsid w:val="00AC5ABE"/>
    <w:rsid w:val="00AD02C2"/>
    <w:rsid w:val="00AD19CA"/>
    <w:rsid w:val="00AD2339"/>
    <w:rsid w:val="00AD3309"/>
    <w:rsid w:val="00AD6C32"/>
    <w:rsid w:val="00AE6592"/>
    <w:rsid w:val="00AE6815"/>
    <w:rsid w:val="00AF4C7A"/>
    <w:rsid w:val="00AF4D92"/>
    <w:rsid w:val="00AF7B18"/>
    <w:rsid w:val="00B0788C"/>
    <w:rsid w:val="00B10728"/>
    <w:rsid w:val="00B10939"/>
    <w:rsid w:val="00B12045"/>
    <w:rsid w:val="00B127F7"/>
    <w:rsid w:val="00B12FCF"/>
    <w:rsid w:val="00B14993"/>
    <w:rsid w:val="00B24CBE"/>
    <w:rsid w:val="00B27155"/>
    <w:rsid w:val="00B27C98"/>
    <w:rsid w:val="00B304E5"/>
    <w:rsid w:val="00B32333"/>
    <w:rsid w:val="00B334F0"/>
    <w:rsid w:val="00B350B6"/>
    <w:rsid w:val="00B37A04"/>
    <w:rsid w:val="00B42471"/>
    <w:rsid w:val="00B455D9"/>
    <w:rsid w:val="00B475DD"/>
    <w:rsid w:val="00B5721E"/>
    <w:rsid w:val="00B574F7"/>
    <w:rsid w:val="00B63DBE"/>
    <w:rsid w:val="00B666EA"/>
    <w:rsid w:val="00B707C5"/>
    <w:rsid w:val="00B729E2"/>
    <w:rsid w:val="00B72EBC"/>
    <w:rsid w:val="00B74117"/>
    <w:rsid w:val="00B75978"/>
    <w:rsid w:val="00B77F78"/>
    <w:rsid w:val="00B90A71"/>
    <w:rsid w:val="00B912CF"/>
    <w:rsid w:val="00B9599A"/>
    <w:rsid w:val="00BC249E"/>
    <w:rsid w:val="00BC2D0D"/>
    <w:rsid w:val="00BC30BA"/>
    <w:rsid w:val="00BC3D39"/>
    <w:rsid w:val="00BC7FA5"/>
    <w:rsid w:val="00BD56DD"/>
    <w:rsid w:val="00BD7E1F"/>
    <w:rsid w:val="00BE2D23"/>
    <w:rsid w:val="00BE7DC8"/>
    <w:rsid w:val="00C11CD2"/>
    <w:rsid w:val="00C11F15"/>
    <w:rsid w:val="00C16CD6"/>
    <w:rsid w:val="00C1720D"/>
    <w:rsid w:val="00C2058C"/>
    <w:rsid w:val="00C23AB1"/>
    <w:rsid w:val="00C368CE"/>
    <w:rsid w:val="00C36DD9"/>
    <w:rsid w:val="00C42A9F"/>
    <w:rsid w:val="00C45EED"/>
    <w:rsid w:val="00C50AFA"/>
    <w:rsid w:val="00C51FCA"/>
    <w:rsid w:val="00C558AF"/>
    <w:rsid w:val="00C5592F"/>
    <w:rsid w:val="00C56A3F"/>
    <w:rsid w:val="00C577ED"/>
    <w:rsid w:val="00C663B4"/>
    <w:rsid w:val="00C8076F"/>
    <w:rsid w:val="00C80E87"/>
    <w:rsid w:val="00C86DFD"/>
    <w:rsid w:val="00C91710"/>
    <w:rsid w:val="00C95828"/>
    <w:rsid w:val="00C96B4D"/>
    <w:rsid w:val="00CA0F5C"/>
    <w:rsid w:val="00CA1CA8"/>
    <w:rsid w:val="00CA5CC2"/>
    <w:rsid w:val="00CB0ECD"/>
    <w:rsid w:val="00CB371E"/>
    <w:rsid w:val="00CB7660"/>
    <w:rsid w:val="00CC0DE5"/>
    <w:rsid w:val="00CC1BC9"/>
    <w:rsid w:val="00CC45A0"/>
    <w:rsid w:val="00CC6B35"/>
    <w:rsid w:val="00CC7A63"/>
    <w:rsid w:val="00CD0594"/>
    <w:rsid w:val="00CD1D5A"/>
    <w:rsid w:val="00CD2E00"/>
    <w:rsid w:val="00CD3D3A"/>
    <w:rsid w:val="00CD4E23"/>
    <w:rsid w:val="00CE1853"/>
    <w:rsid w:val="00D004A7"/>
    <w:rsid w:val="00D00CA2"/>
    <w:rsid w:val="00D02257"/>
    <w:rsid w:val="00D032B3"/>
    <w:rsid w:val="00D05758"/>
    <w:rsid w:val="00D11742"/>
    <w:rsid w:val="00D169C3"/>
    <w:rsid w:val="00D16A69"/>
    <w:rsid w:val="00D217A2"/>
    <w:rsid w:val="00D2640F"/>
    <w:rsid w:val="00D31ADF"/>
    <w:rsid w:val="00D3693C"/>
    <w:rsid w:val="00D37CC0"/>
    <w:rsid w:val="00D41191"/>
    <w:rsid w:val="00D50459"/>
    <w:rsid w:val="00D522FC"/>
    <w:rsid w:val="00D606CA"/>
    <w:rsid w:val="00D64B75"/>
    <w:rsid w:val="00D6703A"/>
    <w:rsid w:val="00D71882"/>
    <w:rsid w:val="00D74642"/>
    <w:rsid w:val="00D8401A"/>
    <w:rsid w:val="00D85ABA"/>
    <w:rsid w:val="00D8676E"/>
    <w:rsid w:val="00DA381B"/>
    <w:rsid w:val="00DA3919"/>
    <w:rsid w:val="00DA56E2"/>
    <w:rsid w:val="00DB6DDC"/>
    <w:rsid w:val="00DB7E30"/>
    <w:rsid w:val="00DC1996"/>
    <w:rsid w:val="00DC24EA"/>
    <w:rsid w:val="00DC585F"/>
    <w:rsid w:val="00DD2728"/>
    <w:rsid w:val="00DE36D1"/>
    <w:rsid w:val="00DE7F8A"/>
    <w:rsid w:val="00DF585B"/>
    <w:rsid w:val="00E008EF"/>
    <w:rsid w:val="00E009D0"/>
    <w:rsid w:val="00E00F86"/>
    <w:rsid w:val="00E06F17"/>
    <w:rsid w:val="00E073B0"/>
    <w:rsid w:val="00E07685"/>
    <w:rsid w:val="00E10C88"/>
    <w:rsid w:val="00E115EF"/>
    <w:rsid w:val="00E13D49"/>
    <w:rsid w:val="00E161C4"/>
    <w:rsid w:val="00E24DA0"/>
    <w:rsid w:val="00E279BE"/>
    <w:rsid w:val="00E36A0D"/>
    <w:rsid w:val="00E37E30"/>
    <w:rsid w:val="00E43979"/>
    <w:rsid w:val="00E44DF8"/>
    <w:rsid w:val="00E4563F"/>
    <w:rsid w:val="00E46F2F"/>
    <w:rsid w:val="00E61A51"/>
    <w:rsid w:val="00E654A4"/>
    <w:rsid w:val="00E74437"/>
    <w:rsid w:val="00E75A75"/>
    <w:rsid w:val="00E777E0"/>
    <w:rsid w:val="00E84755"/>
    <w:rsid w:val="00E85C48"/>
    <w:rsid w:val="00E905BC"/>
    <w:rsid w:val="00E955EE"/>
    <w:rsid w:val="00EA357A"/>
    <w:rsid w:val="00EA5FA4"/>
    <w:rsid w:val="00EB06D4"/>
    <w:rsid w:val="00EB5366"/>
    <w:rsid w:val="00EB5B08"/>
    <w:rsid w:val="00EB75FC"/>
    <w:rsid w:val="00EC3107"/>
    <w:rsid w:val="00EC4F90"/>
    <w:rsid w:val="00EC6750"/>
    <w:rsid w:val="00ED1478"/>
    <w:rsid w:val="00ED299E"/>
    <w:rsid w:val="00EE0329"/>
    <w:rsid w:val="00EE5F20"/>
    <w:rsid w:val="00EF0BC6"/>
    <w:rsid w:val="00EF4B85"/>
    <w:rsid w:val="00F00368"/>
    <w:rsid w:val="00F017C6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31C8"/>
    <w:rsid w:val="00F263E5"/>
    <w:rsid w:val="00F313A9"/>
    <w:rsid w:val="00F35FE6"/>
    <w:rsid w:val="00F40AB9"/>
    <w:rsid w:val="00F46C3A"/>
    <w:rsid w:val="00F47058"/>
    <w:rsid w:val="00F504FE"/>
    <w:rsid w:val="00F51B2A"/>
    <w:rsid w:val="00F54C6F"/>
    <w:rsid w:val="00F56007"/>
    <w:rsid w:val="00F61583"/>
    <w:rsid w:val="00F660F6"/>
    <w:rsid w:val="00F72B10"/>
    <w:rsid w:val="00F812B5"/>
    <w:rsid w:val="00F8305B"/>
    <w:rsid w:val="00F879B1"/>
    <w:rsid w:val="00F87A11"/>
    <w:rsid w:val="00F920BD"/>
    <w:rsid w:val="00F93EBC"/>
    <w:rsid w:val="00F9475D"/>
    <w:rsid w:val="00FB1CDA"/>
    <w:rsid w:val="00FC294D"/>
    <w:rsid w:val="00FD0CD8"/>
    <w:rsid w:val="00FD4476"/>
    <w:rsid w:val="00FD5C58"/>
    <w:rsid w:val="00FD604C"/>
    <w:rsid w:val="00FD61A1"/>
    <w:rsid w:val="00FD6E9F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</w:style>
  <w:style w:type="paragraph" w:styleId="Antrat1">
    <w:name w:val="heading 1"/>
    <w:basedOn w:val="prastasis"/>
    <w:next w:val="prastasis"/>
    <w:link w:val="Antrat1Diagrama"/>
    <w:autoRedefine/>
    <w:qFormat/>
    <w:rsid w:val="00EE5F20"/>
    <w:pPr>
      <w:keepNext/>
      <w:keepLines/>
      <w:spacing w:before="240" w:after="240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EE5F20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  <w:style w:type="character" w:styleId="Hipersaitas">
    <w:name w:val="Hyperlink"/>
    <w:basedOn w:val="Numatytasispastraiposriftas"/>
    <w:uiPriority w:val="99"/>
    <w:unhideWhenUsed/>
    <w:rsid w:val="005A2352"/>
    <w:rPr>
      <w:color w:val="0563C1"/>
      <w:u w:val="single"/>
    </w:rPr>
  </w:style>
  <w:style w:type="character" w:styleId="Perirtashipersaitas">
    <w:name w:val="FollowedHyperlink"/>
    <w:basedOn w:val="Numatytasispastraiposriftas"/>
    <w:uiPriority w:val="99"/>
    <w:unhideWhenUsed/>
    <w:rsid w:val="005A2352"/>
    <w:rPr>
      <w:color w:val="954F72"/>
      <w:u w:val="single"/>
    </w:rPr>
  </w:style>
  <w:style w:type="paragraph" w:customStyle="1" w:styleId="msonormal0">
    <w:name w:val="msonormal"/>
    <w:basedOn w:val="prastasis"/>
    <w:rsid w:val="005A2352"/>
    <w:pPr>
      <w:spacing w:before="100" w:beforeAutospacing="1" w:after="100" w:afterAutospacing="1"/>
    </w:pPr>
  </w:style>
  <w:style w:type="paragraph" w:customStyle="1" w:styleId="xl66">
    <w:name w:val="xl66"/>
    <w:basedOn w:val="prastasis"/>
    <w:rsid w:val="005A2352"/>
    <w:pPr>
      <w:spacing w:before="100" w:beforeAutospacing="1" w:after="100" w:afterAutospacing="1"/>
    </w:pPr>
    <w:rPr>
      <w:sz w:val="18"/>
      <w:szCs w:val="18"/>
    </w:rPr>
  </w:style>
  <w:style w:type="paragraph" w:customStyle="1" w:styleId="xl67">
    <w:name w:val="xl67"/>
    <w:basedOn w:val="prastasis"/>
    <w:rsid w:val="005A235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prastasis"/>
    <w:rsid w:val="005A2352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69">
    <w:name w:val="xl69"/>
    <w:basedOn w:val="prastasis"/>
    <w:rsid w:val="005A2352"/>
    <w:pP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70">
    <w:name w:val="xl70"/>
    <w:basedOn w:val="prastasis"/>
    <w:rsid w:val="005A2352"/>
    <w:pPr>
      <w:pBdr>
        <w:top w:val="single" w:sz="4" w:space="0" w:color="auto"/>
        <w:left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prastasis"/>
    <w:rsid w:val="005A23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prastasis"/>
    <w:rsid w:val="005A235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prastasis"/>
    <w:rsid w:val="005A2352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4">
    <w:name w:val="xl74"/>
    <w:basedOn w:val="prastasis"/>
    <w:rsid w:val="005A2352"/>
    <w:pPr>
      <w:pBdr>
        <w:top w:val="single" w:sz="4" w:space="0" w:color="auto"/>
        <w:left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5">
    <w:name w:val="xl75"/>
    <w:basedOn w:val="prastasis"/>
    <w:rsid w:val="005A23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6">
    <w:name w:val="xl76"/>
    <w:basedOn w:val="prastasis"/>
    <w:rsid w:val="005A235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7">
    <w:name w:val="xl77"/>
    <w:basedOn w:val="prastasis"/>
    <w:rsid w:val="005A23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8">
    <w:name w:val="xl78"/>
    <w:basedOn w:val="prastasis"/>
    <w:rsid w:val="005A2352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prastasis"/>
    <w:rsid w:val="005A235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0">
    <w:name w:val="xl80"/>
    <w:basedOn w:val="prastasis"/>
    <w:rsid w:val="005A235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prastasis"/>
    <w:rsid w:val="005A23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2">
    <w:name w:val="xl82"/>
    <w:basedOn w:val="prastasis"/>
    <w:rsid w:val="005A2352"/>
    <w:pPr>
      <w:pBdr>
        <w:lef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3">
    <w:name w:val="xl83"/>
    <w:basedOn w:val="prastasis"/>
    <w:rsid w:val="005A2352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4">
    <w:name w:val="xl84"/>
    <w:basedOn w:val="prastasis"/>
    <w:rsid w:val="005A2352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5">
    <w:name w:val="xl85"/>
    <w:basedOn w:val="prastasis"/>
    <w:rsid w:val="005A23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6">
    <w:name w:val="xl86"/>
    <w:basedOn w:val="prastasis"/>
    <w:rsid w:val="005A2352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87">
    <w:name w:val="xl87"/>
    <w:basedOn w:val="prastasis"/>
    <w:rsid w:val="005A2352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</w:rPr>
  </w:style>
  <w:style w:type="paragraph" w:customStyle="1" w:styleId="xl88">
    <w:name w:val="xl88"/>
    <w:basedOn w:val="prastasis"/>
    <w:rsid w:val="005A23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89">
    <w:name w:val="xl89"/>
    <w:basedOn w:val="prastasis"/>
    <w:rsid w:val="005A2352"/>
    <w:pPr>
      <w:pBdr>
        <w:left w:val="single" w:sz="4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prastasis"/>
    <w:rsid w:val="005A2352"/>
    <w:pPr>
      <w:pBdr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91">
    <w:name w:val="xl91"/>
    <w:basedOn w:val="prastasis"/>
    <w:rsid w:val="005A235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</w:rPr>
  </w:style>
  <w:style w:type="paragraph" w:customStyle="1" w:styleId="xl92">
    <w:name w:val="xl92"/>
    <w:basedOn w:val="prastasis"/>
    <w:rsid w:val="005A23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3">
    <w:name w:val="xl93"/>
    <w:basedOn w:val="prastasis"/>
    <w:rsid w:val="005A2352"/>
    <w:pPr>
      <w:pBdr>
        <w:lef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94">
    <w:name w:val="xl94"/>
    <w:basedOn w:val="prastasis"/>
    <w:rsid w:val="005A23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95">
    <w:name w:val="xl95"/>
    <w:basedOn w:val="prastasis"/>
    <w:rsid w:val="005A23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96">
    <w:name w:val="xl96"/>
    <w:basedOn w:val="prastasis"/>
    <w:rsid w:val="005A23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7">
    <w:name w:val="xl97"/>
    <w:basedOn w:val="prastasis"/>
    <w:rsid w:val="005A2352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98">
    <w:name w:val="xl98"/>
    <w:basedOn w:val="prastasis"/>
    <w:rsid w:val="005A2352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99">
    <w:name w:val="xl99"/>
    <w:basedOn w:val="prastasis"/>
    <w:rsid w:val="005A235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100">
    <w:name w:val="xl100"/>
    <w:basedOn w:val="prastasis"/>
    <w:rsid w:val="005A23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101">
    <w:name w:val="xl101"/>
    <w:basedOn w:val="prastasis"/>
    <w:rsid w:val="005A235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02">
    <w:name w:val="xl102"/>
    <w:basedOn w:val="prastasis"/>
    <w:rsid w:val="005A23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03">
    <w:name w:val="xl103"/>
    <w:basedOn w:val="prastasis"/>
    <w:rsid w:val="005A2352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04">
    <w:name w:val="xl104"/>
    <w:basedOn w:val="prastasis"/>
    <w:rsid w:val="005A2352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105">
    <w:name w:val="xl105"/>
    <w:basedOn w:val="prastasis"/>
    <w:rsid w:val="005A23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106">
    <w:name w:val="xl106"/>
    <w:basedOn w:val="prastasis"/>
    <w:rsid w:val="005A23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107">
    <w:name w:val="xl107"/>
    <w:basedOn w:val="prastasis"/>
    <w:rsid w:val="005A235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8">
    <w:name w:val="xl108"/>
    <w:basedOn w:val="prastasis"/>
    <w:rsid w:val="005A235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</w:rPr>
  </w:style>
  <w:style w:type="paragraph" w:customStyle="1" w:styleId="xl109">
    <w:name w:val="xl109"/>
    <w:basedOn w:val="prastasis"/>
    <w:rsid w:val="005A235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10">
    <w:name w:val="xl110"/>
    <w:basedOn w:val="prastasis"/>
    <w:rsid w:val="005A23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11">
    <w:name w:val="xl111"/>
    <w:basedOn w:val="prastasis"/>
    <w:rsid w:val="005A2352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12">
    <w:name w:val="xl112"/>
    <w:basedOn w:val="prastasis"/>
    <w:rsid w:val="005A2352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13">
    <w:name w:val="xl113"/>
    <w:basedOn w:val="prastasis"/>
    <w:rsid w:val="005A23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14">
    <w:name w:val="xl114"/>
    <w:basedOn w:val="prastasis"/>
    <w:rsid w:val="005A2352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15">
    <w:name w:val="xl115"/>
    <w:basedOn w:val="prastasis"/>
    <w:rsid w:val="005A23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116">
    <w:name w:val="xl116"/>
    <w:basedOn w:val="prastasis"/>
    <w:rsid w:val="005A2352"/>
    <w:pPr>
      <w:spacing w:before="100" w:beforeAutospacing="1" w:after="100" w:afterAutospacing="1"/>
      <w:jc w:val="center"/>
    </w:pPr>
    <w:rPr>
      <w:rFonts w:ascii="Arial" w:hAnsi="Arial" w:cs="Arial"/>
      <w:i/>
      <w:iCs/>
    </w:rPr>
  </w:style>
  <w:style w:type="paragraph" w:customStyle="1" w:styleId="xl117">
    <w:name w:val="xl117"/>
    <w:basedOn w:val="prastasis"/>
    <w:rsid w:val="005A235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18">
    <w:name w:val="xl118"/>
    <w:basedOn w:val="prastasis"/>
    <w:rsid w:val="005A23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119">
    <w:name w:val="xl119"/>
    <w:basedOn w:val="prastasis"/>
    <w:rsid w:val="005A235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</w:rPr>
  </w:style>
  <w:style w:type="paragraph" w:customStyle="1" w:styleId="xl120">
    <w:name w:val="xl120"/>
    <w:basedOn w:val="prastasis"/>
    <w:rsid w:val="005A2352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21">
    <w:name w:val="xl121"/>
    <w:basedOn w:val="prastasis"/>
    <w:rsid w:val="005A23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22">
    <w:name w:val="xl122"/>
    <w:basedOn w:val="prastasis"/>
    <w:rsid w:val="005A2352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23">
    <w:name w:val="xl123"/>
    <w:basedOn w:val="prastasis"/>
    <w:rsid w:val="005A2352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24">
    <w:name w:val="xl124"/>
    <w:basedOn w:val="prastasis"/>
    <w:rsid w:val="005A2352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</w:rPr>
  </w:style>
  <w:style w:type="paragraph" w:customStyle="1" w:styleId="xl125">
    <w:name w:val="xl125"/>
    <w:basedOn w:val="prastasis"/>
    <w:rsid w:val="005A23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126">
    <w:name w:val="xl126"/>
    <w:basedOn w:val="prastasis"/>
    <w:rsid w:val="005A23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</w:rPr>
  </w:style>
  <w:style w:type="paragraph" w:customStyle="1" w:styleId="xl127">
    <w:name w:val="xl127"/>
    <w:basedOn w:val="prastasis"/>
    <w:rsid w:val="005A23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128">
    <w:name w:val="xl128"/>
    <w:basedOn w:val="prastasis"/>
    <w:rsid w:val="005A235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29">
    <w:name w:val="xl129"/>
    <w:basedOn w:val="prastasis"/>
    <w:rsid w:val="005A2352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130">
    <w:name w:val="xl130"/>
    <w:basedOn w:val="prastasis"/>
    <w:rsid w:val="005A23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131">
    <w:name w:val="xl131"/>
    <w:basedOn w:val="prastasis"/>
    <w:rsid w:val="005A235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2">
    <w:name w:val="xl132"/>
    <w:basedOn w:val="prastasis"/>
    <w:rsid w:val="005A23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33">
    <w:name w:val="xl133"/>
    <w:basedOn w:val="prastasis"/>
    <w:rsid w:val="005A235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</w:rPr>
  </w:style>
  <w:style w:type="paragraph" w:customStyle="1" w:styleId="xl134">
    <w:name w:val="xl134"/>
    <w:basedOn w:val="prastasis"/>
    <w:rsid w:val="005A23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35">
    <w:name w:val="xl135"/>
    <w:basedOn w:val="prastasis"/>
    <w:rsid w:val="005A235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36">
    <w:name w:val="xl136"/>
    <w:basedOn w:val="prastasis"/>
    <w:rsid w:val="005A23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37">
    <w:name w:val="xl137"/>
    <w:basedOn w:val="prastasis"/>
    <w:rsid w:val="005A235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38">
    <w:name w:val="xl138"/>
    <w:basedOn w:val="prastasis"/>
    <w:rsid w:val="005A2352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39">
    <w:name w:val="xl139"/>
    <w:basedOn w:val="prastasis"/>
    <w:rsid w:val="005A23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40">
    <w:name w:val="xl140"/>
    <w:basedOn w:val="prastasis"/>
    <w:rsid w:val="005A2352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</w:rPr>
  </w:style>
  <w:style w:type="paragraph" w:customStyle="1" w:styleId="xl141">
    <w:name w:val="xl141"/>
    <w:basedOn w:val="prastasis"/>
    <w:rsid w:val="005A23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42">
    <w:name w:val="xl142"/>
    <w:basedOn w:val="prastasis"/>
    <w:rsid w:val="005A23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143">
    <w:name w:val="xl143"/>
    <w:basedOn w:val="prastasis"/>
    <w:rsid w:val="005A23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44">
    <w:name w:val="xl144"/>
    <w:basedOn w:val="prastasis"/>
    <w:rsid w:val="005A2352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145">
    <w:name w:val="xl145"/>
    <w:basedOn w:val="prastasis"/>
    <w:rsid w:val="005A2352"/>
    <w:pPr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46">
    <w:name w:val="xl146"/>
    <w:basedOn w:val="prastasis"/>
    <w:rsid w:val="005A235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47">
    <w:name w:val="xl147"/>
    <w:basedOn w:val="prastasis"/>
    <w:rsid w:val="005A2352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48">
    <w:name w:val="xl148"/>
    <w:basedOn w:val="prastasis"/>
    <w:rsid w:val="005A2352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49">
    <w:name w:val="xl149"/>
    <w:basedOn w:val="prastasis"/>
    <w:rsid w:val="005A2352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50">
    <w:name w:val="xl150"/>
    <w:basedOn w:val="prastasis"/>
    <w:rsid w:val="005A2352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51">
    <w:name w:val="xl151"/>
    <w:basedOn w:val="prastasis"/>
    <w:rsid w:val="005A235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52">
    <w:name w:val="xl152"/>
    <w:basedOn w:val="prastasis"/>
    <w:rsid w:val="005A2352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53">
    <w:name w:val="xl153"/>
    <w:basedOn w:val="prastasis"/>
    <w:rsid w:val="005A235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54">
    <w:name w:val="xl154"/>
    <w:basedOn w:val="prastasis"/>
    <w:rsid w:val="005A2352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55">
    <w:name w:val="xl155"/>
    <w:basedOn w:val="prastasis"/>
    <w:rsid w:val="005A2352"/>
    <w:pP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156">
    <w:name w:val="xl156"/>
    <w:basedOn w:val="prastasis"/>
    <w:rsid w:val="005A23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57">
    <w:name w:val="xl157"/>
    <w:basedOn w:val="prastasis"/>
    <w:rsid w:val="005A2352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158">
    <w:name w:val="xl158"/>
    <w:basedOn w:val="prastasis"/>
    <w:rsid w:val="005A235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59">
    <w:name w:val="xl159"/>
    <w:basedOn w:val="prastasis"/>
    <w:rsid w:val="005A23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60">
    <w:name w:val="xl160"/>
    <w:basedOn w:val="prastasis"/>
    <w:rsid w:val="005A23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61">
    <w:name w:val="xl161"/>
    <w:basedOn w:val="prastasis"/>
    <w:rsid w:val="005A2352"/>
    <w:pP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162">
    <w:name w:val="xl162"/>
    <w:basedOn w:val="prastasis"/>
    <w:rsid w:val="005A2352"/>
    <w:pP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163">
    <w:name w:val="xl163"/>
    <w:basedOn w:val="prastasis"/>
    <w:rsid w:val="005A2352"/>
    <w:pP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164">
    <w:name w:val="xl164"/>
    <w:basedOn w:val="prastasis"/>
    <w:rsid w:val="005A2352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165">
    <w:name w:val="xl165"/>
    <w:basedOn w:val="prastasis"/>
    <w:rsid w:val="005A2352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66">
    <w:name w:val="xl166"/>
    <w:basedOn w:val="prastasis"/>
    <w:rsid w:val="005A2352"/>
    <w:pP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167">
    <w:name w:val="xl167"/>
    <w:basedOn w:val="prastasis"/>
    <w:rsid w:val="005A235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8">
    <w:name w:val="xl168"/>
    <w:basedOn w:val="prastasis"/>
    <w:rsid w:val="005A2352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169">
    <w:name w:val="xl169"/>
    <w:basedOn w:val="prastasis"/>
    <w:rsid w:val="005A2352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170">
    <w:name w:val="xl170"/>
    <w:basedOn w:val="prastasis"/>
    <w:rsid w:val="005A235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</w:rPr>
  </w:style>
  <w:style w:type="paragraph" w:customStyle="1" w:styleId="xl171">
    <w:name w:val="xl171"/>
    <w:basedOn w:val="prastasis"/>
    <w:rsid w:val="005A23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72">
    <w:name w:val="xl172"/>
    <w:basedOn w:val="prastasis"/>
    <w:rsid w:val="005A2352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173">
    <w:name w:val="xl173"/>
    <w:basedOn w:val="prastasis"/>
    <w:rsid w:val="005A23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74">
    <w:name w:val="xl174"/>
    <w:basedOn w:val="prastasis"/>
    <w:rsid w:val="005A23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75">
    <w:name w:val="xl175"/>
    <w:basedOn w:val="prastasis"/>
    <w:rsid w:val="005A2352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76">
    <w:name w:val="xl176"/>
    <w:basedOn w:val="prastasis"/>
    <w:rsid w:val="005A2352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77">
    <w:name w:val="xl177"/>
    <w:basedOn w:val="prastasis"/>
    <w:rsid w:val="005A2352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178">
    <w:name w:val="xl178"/>
    <w:basedOn w:val="prastasis"/>
    <w:rsid w:val="005A2352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79">
    <w:name w:val="xl179"/>
    <w:basedOn w:val="prastasis"/>
    <w:rsid w:val="005A2352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80">
    <w:name w:val="xl180"/>
    <w:basedOn w:val="prastasis"/>
    <w:rsid w:val="005A235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81">
    <w:name w:val="xl181"/>
    <w:basedOn w:val="prastasis"/>
    <w:rsid w:val="005A2352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82">
    <w:name w:val="xl182"/>
    <w:basedOn w:val="prastasis"/>
    <w:rsid w:val="005A2352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83">
    <w:name w:val="xl183"/>
    <w:basedOn w:val="prastasis"/>
    <w:rsid w:val="005A2352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84">
    <w:name w:val="xl184"/>
    <w:basedOn w:val="prastasis"/>
    <w:rsid w:val="005A235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85">
    <w:name w:val="xl185"/>
    <w:basedOn w:val="prastasis"/>
    <w:rsid w:val="005A2352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86">
    <w:name w:val="xl186"/>
    <w:basedOn w:val="prastasis"/>
    <w:rsid w:val="005A235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87">
    <w:name w:val="xl187"/>
    <w:basedOn w:val="prastasis"/>
    <w:rsid w:val="005A235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8">
    <w:name w:val="xl188"/>
    <w:basedOn w:val="prastasis"/>
    <w:rsid w:val="005A2352"/>
    <w:pPr>
      <w:spacing w:before="100" w:beforeAutospacing="1" w:after="100" w:afterAutospacing="1"/>
      <w:jc w:val="right"/>
    </w:pPr>
    <w:rPr>
      <w:rFonts w:ascii="Arial" w:hAnsi="Arial" w:cs="Arial"/>
      <w:color w:val="444444"/>
    </w:rPr>
  </w:style>
  <w:style w:type="paragraph" w:customStyle="1" w:styleId="xl189">
    <w:name w:val="xl189"/>
    <w:basedOn w:val="prastasis"/>
    <w:rsid w:val="005A2352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190">
    <w:name w:val="xl190"/>
    <w:basedOn w:val="prastasis"/>
    <w:rsid w:val="005A2352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91">
    <w:name w:val="xl191"/>
    <w:basedOn w:val="prastasis"/>
    <w:rsid w:val="005A235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192">
    <w:name w:val="xl192"/>
    <w:basedOn w:val="prastasis"/>
    <w:rsid w:val="005A235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93">
    <w:name w:val="xl193"/>
    <w:basedOn w:val="prastasis"/>
    <w:rsid w:val="005A2352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194">
    <w:name w:val="xl194"/>
    <w:basedOn w:val="prastasis"/>
    <w:rsid w:val="005A2352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95">
    <w:name w:val="xl195"/>
    <w:basedOn w:val="prastasis"/>
    <w:rsid w:val="005A2352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96">
    <w:name w:val="xl196"/>
    <w:basedOn w:val="prastasis"/>
    <w:rsid w:val="005A2352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197">
    <w:name w:val="xl197"/>
    <w:basedOn w:val="prastasis"/>
    <w:rsid w:val="005A23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198">
    <w:name w:val="xl198"/>
    <w:basedOn w:val="prastasis"/>
    <w:rsid w:val="005A23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199">
    <w:name w:val="xl199"/>
    <w:basedOn w:val="prastasis"/>
    <w:rsid w:val="005A2352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</w:rPr>
  </w:style>
  <w:style w:type="paragraph" w:customStyle="1" w:styleId="xl200">
    <w:name w:val="xl200"/>
    <w:basedOn w:val="prastasis"/>
    <w:rsid w:val="005A23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201">
    <w:name w:val="xl201"/>
    <w:basedOn w:val="prastasis"/>
    <w:rsid w:val="005A235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02">
    <w:name w:val="xl202"/>
    <w:basedOn w:val="prastasis"/>
    <w:rsid w:val="005A23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203">
    <w:name w:val="xl203"/>
    <w:basedOn w:val="prastasis"/>
    <w:rsid w:val="005A23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04">
    <w:name w:val="xl204"/>
    <w:basedOn w:val="prastasis"/>
    <w:rsid w:val="005A2352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9E41DB"/>
    <w:rPr>
      <w:sz w:val="24"/>
      <w:szCs w:val="24"/>
      <w:lang w:eastAsia="en-US"/>
    </w:rPr>
  </w:style>
  <w:style w:type="paragraph" w:customStyle="1" w:styleId="xl205">
    <w:name w:val="xl205"/>
    <w:basedOn w:val="prastasis"/>
    <w:rsid w:val="008810C0"/>
    <w:pPr>
      <w:spacing w:before="100" w:beforeAutospacing="1" w:after="100" w:afterAutospacing="1"/>
      <w:jc w:val="right"/>
    </w:pPr>
    <w:rPr>
      <w:rFonts w:ascii="Arial" w:hAnsi="Arial" w:cs="Arial"/>
      <w:color w:val="444444"/>
      <w:sz w:val="24"/>
      <w:szCs w:val="24"/>
    </w:rPr>
  </w:style>
  <w:style w:type="paragraph" w:customStyle="1" w:styleId="xl206">
    <w:name w:val="xl206"/>
    <w:basedOn w:val="prastasis"/>
    <w:rsid w:val="008810C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207">
    <w:name w:val="xl207"/>
    <w:basedOn w:val="prastasis"/>
    <w:rsid w:val="008810C0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24"/>
      <w:szCs w:val="24"/>
    </w:rPr>
  </w:style>
  <w:style w:type="paragraph" w:customStyle="1" w:styleId="xl208">
    <w:name w:val="xl208"/>
    <w:basedOn w:val="prastasis"/>
    <w:rsid w:val="008810C0"/>
    <w:pPr>
      <w:spacing w:before="100" w:beforeAutospacing="1" w:after="100" w:afterAutospacing="1"/>
    </w:pPr>
    <w:rPr>
      <w:rFonts w:ascii="Arial" w:hAnsi="Arial" w:cs="Arial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2</TotalTime>
  <Pages>8</Pages>
  <Words>7441</Words>
  <Characters>4242</Characters>
  <Application>Microsoft Office Word</Application>
  <DocSecurity>0</DocSecurity>
  <Lines>35</Lines>
  <Paragraphs>23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11660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Irena Gailiuvienė</cp:lastModifiedBy>
  <cp:revision>4</cp:revision>
  <cp:lastPrinted>2024-05-15T13:30:00Z</cp:lastPrinted>
  <dcterms:created xsi:type="dcterms:W3CDTF">2024-06-13T07:40:00Z</dcterms:created>
  <dcterms:modified xsi:type="dcterms:W3CDTF">2024-06-13T07:40:00Z</dcterms:modified>
</cp:coreProperties>
</file>