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4C793E" w14:textId="77777777" w:rsidR="00E15E93" w:rsidRPr="00723B90" w:rsidRDefault="00E15E93" w:rsidP="00E15E93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36D41B16" wp14:editId="021FF37D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97784" w14:textId="72776D9A" w:rsidR="00EB06D4" w:rsidRPr="00EB06D4" w:rsidRDefault="00234E76" w:rsidP="00E15E93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2ABD9A63" w:rsidR="00EB06D4" w:rsidRPr="00FE7C21" w:rsidRDefault="00CB7660" w:rsidP="00193EEA">
      <w:pPr>
        <w:pStyle w:val="Antrat2"/>
      </w:pPr>
      <w:r w:rsidRPr="00FE7C21">
        <w:t>SPRENDIMAS</w:t>
      </w:r>
      <w:r w:rsidRPr="00FE7C21">
        <w:br w:type="textWrapping" w:clear="all"/>
      </w:r>
      <w:r w:rsidR="00EB06D4" w:rsidRPr="00FE7C21">
        <w:t xml:space="preserve">DĖL </w:t>
      </w:r>
      <w:r w:rsidR="007B502A" w:rsidRPr="007B502A">
        <w:t>KITOS PASKIRTIES VALSTYBINĖS ŽEMĖS SKLYPO, KADASTRO</w:t>
      </w:r>
      <w:r w:rsidR="00E15E93">
        <w:br/>
      </w:r>
      <w:r w:rsidR="007B502A" w:rsidRPr="007B502A">
        <w:t xml:space="preserve">NR. </w:t>
      </w:r>
      <w:r w:rsidR="003A7802">
        <w:t>5520/001</w:t>
      </w:r>
      <w:r w:rsidR="008D5107">
        <w:t>1</w:t>
      </w:r>
      <w:r w:rsidR="003A7802">
        <w:t>:</w:t>
      </w:r>
      <w:r w:rsidR="0001023D">
        <w:t>2</w:t>
      </w:r>
      <w:r w:rsidR="00596E8E">
        <w:t>78</w:t>
      </w:r>
      <w:r w:rsidR="007B502A" w:rsidRPr="007B502A">
        <w:t xml:space="preserve">, </w:t>
      </w:r>
      <w:r w:rsidR="007B502A" w:rsidRPr="0001023D">
        <w:rPr>
          <w:caps/>
        </w:rPr>
        <w:t xml:space="preserve">ESANČIO </w:t>
      </w:r>
      <w:r w:rsidR="00596E8E">
        <w:rPr>
          <w:caps/>
        </w:rPr>
        <w:t>globėjų aklg</w:t>
      </w:r>
      <w:r w:rsidR="007B502A" w:rsidRPr="0001023D">
        <w:rPr>
          <w:caps/>
        </w:rPr>
        <w:t xml:space="preserve">. </w:t>
      </w:r>
      <w:r w:rsidR="00596E8E">
        <w:rPr>
          <w:caps/>
        </w:rPr>
        <w:t>8</w:t>
      </w:r>
      <w:r w:rsidR="007B502A" w:rsidRPr="0001023D">
        <w:rPr>
          <w:caps/>
        </w:rPr>
        <w:t>,</w:t>
      </w:r>
      <w:r w:rsidR="007B502A" w:rsidRPr="007B502A">
        <w:t xml:space="preserve"> </w:t>
      </w:r>
      <w:r w:rsidR="003A7802">
        <w:t>GARGŽDŲ MIESTE</w:t>
      </w:r>
      <w:r w:rsidR="007B502A" w:rsidRPr="007B502A">
        <w:t>,</w:t>
      </w:r>
      <w:r w:rsidR="00E15E93">
        <w:br/>
      </w:r>
      <w:r w:rsidR="003A7802">
        <w:t>GARGŽDŲ</w:t>
      </w:r>
      <w:r w:rsidR="007B502A" w:rsidRPr="007B502A">
        <w:t xml:space="preserve"> SENIŪNIJOJE, KLAIPĖDOS RAJONO SAVIVALDYBĖJE,</w:t>
      </w:r>
      <w:r w:rsidR="00E15E93">
        <w:br/>
      </w:r>
      <w:r w:rsidR="003A7802">
        <w:t>PARDAVIMO ATVIROJO AUKCIONO BŪDU</w:t>
      </w:r>
    </w:p>
    <w:p w14:paraId="01BC177C" w14:textId="459E3814" w:rsidR="00EB06D4" w:rsidRPr="00EB06D4" w:rsidRDefault="00EB06D4" w:rsidP="00193EEA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5B0178"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01023D">
        <w:rPr>
          <w:rFonts w:ascii="Arial" w:hAnsi="Arial" w:cs="Arial"/>
        </w:rPr>
        <w:t>birželio</w:t>
      </w:r>
      <w:r w:rsidR="005B0178">
        <w:rPr>
          <w:rFonts w:ascii="Arial" w:hAnsi="Arial" w:cs="Arial"/>
        </w:rPr>
        <w:t xml:space="preserve"> </w:t>
      </w:r>
      <w:r w:rsidR="00E15E93">
        <w:rPr>
          <w:rFonts w:ascii="Arial" w:hAnsi="Arial" w:cs="Arial"/>
        </w:rPr>
        <w:t>26</w:t>
      </w:r>
      <w:r w:rsidR="005B0178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  <w:r w:rsidR="0080587C">
        <w:rPr>
          <w:rFonts w:ascii="Arial" w:hAnsi="Arial" w:cs="Arial"/>
        </w:rPr>
        <w:t>282</w:t>
      </w:r>
    </w:p>
    <w:p w14:paraId="7BFF870D" w14:textId="27A8FF01" w:rsidR="00EB06D4" w:rsidRPr="00EB06D4" w:rsidRDefault="00EB06D4" w:rsidP="00193EEA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7D1828BA" w14:textId="77E3E031" w:rsidR="004978A1" w:rsidRPr="00E15E93" w:rsidRDefault="00EB06D4" w:rsidP="00E15E93">
      <w:pPr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467EB8" w:rsidRPr="00966CB1">
        <w:rPr>
          <w:rFonts w:ascii="Arial" w:hAnsi="Arial" w:cs="Arial"/>
        </w:rPr>
        <w:t>7 straipsnio 9 punktu, 15 straipsnio 2 dalies 20 punktu</w:t>
      </w:r>
      <w:r w:rsidR="00467EB8">
        <w:rPr>
          <w:rFonts w:ascii="Arial" w:hAnsi="Arial" w:cs="Arial"/>
        </w:rPr>
        <w:t>,</w:t>
      </w:r>
      <w:r w:rsidR="00467EB8" w:rsidRPr="00811B91">
        <w:rPr>
          <w:rFonts w:ascii="Arial" w:eastAsia="HG Mincho Light J" w:hAnsi="Arial" w:cs="Arial"/>
          <w:color w:val="000000"/>
          <w:lang w:eastAsia="ar-SA"/>
        </w:rPr>
        <w:t xml:space="preserve"> </w:t>
      </w:r>
      <w:r w:rsidR="00467EB8" w:rsidRPr="008F4313">
        <w:rPr>
          <w:rFonts w:ascii="Arial" w:eastAsia="HG Mincho Light J" w:hAnsi="Arial" w:cs="Arial"/>
          <w:lang w:eastAsia="ar-SA"/>
        </w:rPr>
        <w:t>Lietuvos Respublikos žemės įstatymo 7 straipsnio 1 dalies 2 punktu,</w:t>
      </w:r>
      <w:r w:rsidR="009D35AA" w:rsidRPr="008F4313">
        <w:rPr>
          <w:rFonts w:ascii="Arial" w:eastAsia="HG Mincho Light J" w:hAnsi="Arial" w:cs="Arial"/>
          <w:lang w:eastAsia="ar-SA"/>
        </w:rPr>
        <w:t xml:space="preserve"> </w:t>
      </w:r>
      <w:r w:rsidR="004978A1" w:rsidRPr="008F4313">
        <w:rPr>
          <w:rFonts w:ascii="Arial" w:eastAsia="HG Mincho Light J" w:hAnsi="Arial" w:cs="Arial"/>
          <w:lang w:eastAsia="ar-SA"/>
        </w:rPr>
        <w:t>Lietuvos Respublikos Vyriausybės 1999 m. vasario 24 d. nutarim</w:t>
      </w:r>
      <w:r w:rsidR="006F43E5" w:rsidRPr="008F4313">
        <w:rPr>
          <w:rFonts w:ascii="Arial" w:eastAsia="HG Mincho Light J" w:hAnsi="Arial" w:cs="Arial"/>
          <w:lang w:eastAsia="ar-SA"/>
        </w:rPr>
        <w:t>o</w:t>
      </w:r>
      <w:r w:rsidR="004978A1" w:rsidRPr="008F4313">
        <w:rPr>
          <w:rFonts w:ascii="Arial" w:eastAsia="HG Mincho Light J" w:hAnsi="Arial" w:cs="Arial"/>
          <w:lang w:eastAsia="ar-SA"/>
        </w:rPr>
        <w:t xml:space="preserve"> Nr. 205 „Dėl žemės įvertinimo tvarkos“</w:t>
      </w:r>
      <w:r w:rsidR="006B06EB" w:rsidRPr="008F4313">
        <w:rPr>
          <w:rFonts w:ascii="Arial" w:eastAsia="HG Mincho Light J" w:hAnsi="Arial" w:cs="Arial"/>
          <w:lang w:eastAsia="ar-SA"/>
        </w:rPr>
        <w:t xml:space="preserve"> </w:t>
      </w:r>
      <w:r w:rsidR="000D45FA" w:rsidRPr="008F4313">
        <w:rPr>
          <w:rFonts w:ascii="Arial" w:eastAsia="HG Mincho Light J" w:hAnsi="Arial" w:cs="Arial"/>
          <w:lang w:eastAsia="ar-SA"/>
        </w:rPr>
        <w:t>5.2</w:t>
      </w:r>
      <w:r w:rsidR="006B06EB" w:rsidRPr="008F4313">
        <w:rPr>
          <w:rFonts w:ascii="Arial" w:eastAsia="HG Mincho Light J" w:hAnsi="Arial" w:cs="Arial"/>
          <w:lang w:eastAsia="ar-SA"/>
        </w:rPr>
        <w:t xml:space="preserve"> punktu</w:t>
      </w:r>
      <w:r w:rsidR="004978A1" w:rsidRPr="008F4313">
        <w:rPr>
          <w:rFonts w:ascii="Arial" w:eastAsia="HG Mincho Light J" w:hAnsi="Arial" w:cs="Arial"/>
          <w:lang w:eastAsia="ar-SA"/>
        </w:rPr>
        <w:t xml:space="preserve">, </w:t>
      </w:r>
      <w:r w:rsidR="006919BC" w:rsidRPr="008F4313">
        <w:rPr>
          <w:rFonts w:ascii="Arial" w:eastAsia="HG Mincho Light J" w:hAnsi="Arial" w:cs="Arial"/>
          <w:lang w:eastAsia="ar-SA"/>
        </w:rPr>
        <w:t>K</w:t>
      </w:r>
      <w:r w:rsidR="00467EB8" w:rsidRPr="008F4313">
        <w:rPr>
          <w:rFonts w:ascii="Arial" w:eastAsia="HG Mincho Light J" w:hAnsi="Arial" w:cs="Arial"/>
          <w:lang w:eastAsia="ar-SA"/>
        </w:rPr>
        <w:t>itos paskirties valstybinės žemės sklypų pardavimo ir nuomos taisykl</w:t>
      </w:r>
      <w:r w:rsidR="006B06EB" w:rsidRPr="008F4313">
        <w:rPr>
          <w:rFonts w:ascii="Arial" w:eastAsia="HG Mincho Light J" w:hAnsi="Arial" w:cs="Arial"/>
          <w:lang w:eastAsia="ar-SA"/>
        </w:rPr>
        <w:t>ių</w:t>
      </w:r>
      <w:r w:rsidR="00467EB8" w:rsidRPr="008F4313">
        <w:rPr>
          <w:rFonts w:ascii="Arial" w:eastAsia="HG Mincho Light J" w:hAnsi="Arial" w:cs="Arial"/>
          <w:lang w:eastAsia="ar-SA"/>
        </w:rPr>
        <w:t>, patvirtint</w:t>
      </w:r>
      <w:r w:rsidR="006B06EB" w:rsidRPr="008F4313">
        <w:rPr>
          <w:rFonts w:ascii="Arial" w:eastAsia="HG Mincho Light J" w:hAnsi="Arial" w:cs="Arial"/>
          <w:lang w:eastAsia="ar-SA"/>
        </w:rPr>
        <w:t>ų</w:t>
      </w:r>
      <w:r w:rsidR="00467EB8" w:rsidRPr="008F4313">
        <w:rPr>
          <w:rFonts w:ascii="Arial" w:eastAsia="HG Mincho Light J" w:hAnsi="Arial" w:cs="Arial"/>
          <w:lang w:eastAsia="ar-SA"/>
        </w:rPr>
        <w:t xml:space="preserve"> Lietuvos Respublikos Vyriausybės 1999 m. kovo 9 d. nutarim</w:t>
      </w:r>
      <w:r w:rsidR="006B06EB" w:rsidRPr="008F4313">
        <w:rPr>
          <w:rFonts w:ascii="Arial" w:eastAsia="HG Mincho Light J" w:hAnsi="Arial" w:cs="Arial"/>
          <w:lang w:eastAsia="ar-SA"/>
        </w:rPr>
        <w:t>u</w:t>
      </w:r>
      <w:r w:rsidR="00467EB8" w:rsidRPr="008F4313">
        <w:rPr>
          <w:rFonts w:ascii="Arial" w:eastAsia="HG Mincho Light J" w:hAnsi="Arial" w:cs="Arial"/>
          <w:lang w:eastAsia="ar-SA"/>
        </w:rPr>
        <w:t xml:space="preserve"> Nr. 260 „Dėl</w:t>
      </w:r>
      <w:r w:rsidR="0021032A" w:rsidRPr="008F4313">
        <w:rPr>
          <w:rFonts w:ascii="Arial" w:eastAsia="HG Mincho Light J" w:hAnsi="Arial" w:cs="Arial"/>
          <w:lang w:eastAsia="ar-SA"/>
        </w:rPr>
        <w:t xml:space="preserve"> </w:t>
      </w:r>
      <w:r w:rsidR="00467EB8" w:rsidRPr="008F4313">
        <w:rPr>
          <w:rFonts w:ascii="Arial" w:eastAsia="HG Mincho Light J" w:hAnsi="Arial" w:cs="Arial"/>
          <w:lang w:eastAsia="ar-SA"/>
        </w:rPr>
        <w:t>kitos paskirties valstybinės žemės sklypų pardavimo ir nuomos</w:t>
      </w:r>
      <w:r w:rsidR="006B06EB" w:rsidRPr="008F4313">
        <w:rPr>
          <w:rFonts w:ascii="Arial" w:eastAsia="HG Mincho Light J" w:hAnsi="Arial" w:cs="Arial"/>
          <w:lang w:eastAsia="ar-SA"/>
        </w:rPr>
        <w:t xml:space="preserve"> taisyklių patvirtinimo</w:t>
      </w:r>
      <w:r w:rsidR="00467EB8" w:rsidRPr="008F4313">
        <w:rPr>
          <w:rFonts w:ascii="Arial" w:eastAsia="HG Mincho Light J" w:hAnsi="Arial" w:cs="Arial"/>
          <w:lang w:eastAsia="ar-SA"/>
        </w:rPr>
        <w:t>“</w:t>
      </w:r>
      <w:r w:rsidR="00063D9C" w:rsidRPr="008F4313">
        <w:rPr>
          <w:rFonts w:ascii="Arial" w:eastAsia="HG Mincho Light J" w:hAnsi="Arial" w:cs="Arial"/>
          <w:lang w:eastAsia="ar-SA"/>
        </w:rPr>
        <w:t>,</w:t>
      </w:r>
      <w:r w:rsidR="006B06EB" w:rsidRPr="008F4313">
        <w:rPr>
          <w:rFonts w:ascii="Arial" w:eastAsia="HG Mincho Light J" w:hAnsi="Arial" w:cs="Arial"/>
          <w:lang w:eastAsia="ar-SA"/>
        </w:rPr>
        <w:t xml:space="preserve"> 91 ir 92 punktais</w:t>
      </w:r>
      <w:r w:rsidR="00467EB8" w:rsidRPr="008F4313">
        <w:rPr>
          <w:rFonts w:ascii="Arial" w:eastAsia="HG Mincho Light J" w:hAnsi="Arial" w:cs="Arial"/>
          <w:lang w:eastAsia="ar-SA"/>
        </w:rPr>
        <w:t xml:space="preserve">, </w:t>
      </w:r>
      <w:r w:rsidR="0021032A" w:rsidRPr="008F4313">
        <w:rPr>
          <w:rFonts w:ascii="Arial" w:eastAsia="HG Mincho Light J" w:hAnsi="Arial" w:cs="Arial"/>
          <w:lang w:eastAsia="ar-SA"/>
        </w:rPr>
        <w:t>Valstybinės žemės sklypų pardavimo ir nuomos aukcionų organizavimo taisykl</w:t>
      </w:r>
      <w:r w:rsidR="006B06EB" w:rsidRPr="008F4313">
        <w:rPr>
          <w:rFonts w:ascii="Arial" w:eastAsia="HG Mincho Light J" w:hAnsi="Arial" w:cs="Arial"/>
          <w:lang w:eastAsia="ar-SA"/>
        </w:rPr>
        <w:t>ių</w:t>
      </w:r>
      <w:r w:rsidR="0021032A" w:rsidRPr="008F4313">
        <w:rPr>
          <w:rFonts w:ascii="Arial" w:eastAsia="HG Mincho Light J" w:hAnsi="Arial" w:cs="Arial"/>
          <w:lang w:eastAsia="ar-SA"/>
        </w:rPr>
        <w:t>, patvirtint</w:t>
      </w:r>
      <w:r w:rsidR="006B06EB" w:rsidRPr="008F4313">
        <w:rPr>
          <w:rFonts w:ascii="Arial" w:eastAsia="HG Mincho Light J" w:hAnsi="Arial" w:cs="Arial"/>
          <w:lang w:eastAsia="ar-SA"/>
        </w:rPr>
        <w:t>ų</w:t>
      </w:r>
      <w:r w:rsidR="0021032A" w:rsidRPr="008F4313">
        <w:rPr>
          <w:rFonts w:ascii="Arial" w:eastAsia="HG Mincho Light J" w:hAnsi="Arial" w:cs="Arial"/>
          <w:lang w:eastAsia="ar-SA"/>
        </w:rPr>
        <w:t xml:space="preserve"> Lietuvos Respublikos Vyriausybės 2014 m. kovo 19 d. nutarim</w:t>
      </w:r>
      <w:r w:rsidR="006B06EB" w:rsidRPr="008F4313">
        <w:rPr>
          <w:rFonts w:ascii="Arial" w:eastAsia="HG Mincho Light J" w:hAnsi="Arial" w:cs="Arial"/>
          <w:lang w:eastAsia="ar-SA"/>
        </w:rPr>
        <w:t>u</w:t>
      </w:r>
      <w:r w:rsidR="0021032A" w:rsidRPr="008F4313">
        <w:rPr>
          <w:rFonts w:ascii="Arial" w:eastAsia="HG Mincho Light J" w:hAnsi="Arial" w:cs="Arial"/>
          <w:lang w:eastAsia="ar-SA"/>
        </w:rPr>
        <w:t xml:space="preserve"> Nr. 261 „Dėl valstybinės žemės sklypų pardavimo ir nuomos aukcionų organizavimo</w:t>
      </w:r>
      <w:r w:rsidR="006B06EB" w:rsidRPr="008F4313">
        <w:rPr>
          <w:rFonts w:ascii="Arial" w:eastAsia="HG Mincho Light J" w:hAnsi="Arial" w:cs="Arial"/>
          <w:lang w:eastAsia="ar-SA"/>
        </w:rPr>
        <w:t xml:space="preserve"> taisyklių patvirtinimo</w:t>
      </w:r>
      <w:r w:rsidR="0021032A" w:rsidRPr="008F4313">
        <w:rPr>
          <w:rFonts w:ascii="Arial" w:eastAsia="HG Mincho Light J" w:hAnsi="Arial" w:cs="Arial"/>
          <w:lang w:eastAsia="ar-SA"/>
        </w:rPr>
        <w:t>“</w:t>
      </w:r>
      <w:r w:rsidR="00063D9C" w:rsidRPr="008F4313">
        <w:rPr>
          <w:rFonts w:ascii="Arial" w:eastAsia="HG Mincho Light J" w:hAnsi="Arial" w:cs="Arial"/>
          <w:lang w:eastAsia="ar-SA"/>
        </w:rPr>
        <w:t>,</w:t>
      </w:r>
      <w:r w:rsidR="006B06EB" w:rsidRPr="008F4313">
        <w:rPr>
          <w:rFonts w:ascii="Arial" w:eastAsia="HG Mincho Light J" w:hAnsi="Arial" w:cs="Arial"/>
          <w:lang w:eastAsia="ar-SA"/>
        </w:rPr>
        <w:t xml:space="preserve"> 3 punk</w:t>
      </w:r>
      <w:r w:rsidR="006B06EB">
        <w:rPr>
          <w:rFonts w:ascii="Arial" w:eastAsia="HG Mincho Light J" w:hAnsi="Arial" w:cs="Arial"/>
          <w:color w:val="000000"/>
          <w:lang w:eastAsia="ar-SA"/>
        </w:rPr>
        <w:t>tu,</w:t>
      </w:r>
      <w:r w:rsidR="0021032A" w:rsidRPr="00F008DA">
        <w:rPr>
          <w:rFonts w:ascii="Arial" w:eastAsia="HG Mincho Light J" w:hAnsi="Arial" w:cs="Arial"/>
          <w:color w:val="000000"/>
          <w:lang w:eastAsia="ar-SA"/>
        </w:rPr>
        <w:t xml:space="preserve"> </w:t>
      </w:r>
      <w:r w:rsidR="00467EB8" w:rsidRPr="00F008DA">
        <w:rPr>
          <w:rFonts w:ascii="Arial" w:hAnsi="Arial" w:cs="Arial"/>
        </w:rPr>
        <w:t xml:space="preserve">atsižvelgdama į </w:t>
      </w:r>
      <w:r w:rsidR="004978A1" w:rsidRPr="00F008DA">
        <w:rPr>
          <w:rFonts w:ascii="Arial" w:hAnsi="Arial" w:cs="Arial"/>
        </w:rPr>
        <w:t xml:space="preserve">2024 m. </w:t>
      </w:r>
      <w:r w:rsidR="0001023D">
        <w:rPr>
          <w:rFonts w:ascii="Arial" w:hAnsi="Arial" w:cs="Arial"/>
        </w:rPr>
        <w:t>gegužės</w:t>
      </w:r>
      <w:r w:rsidR="004978A1" w:rsidRPr="00F008DA">
        <w:rPr>
          <w:rFonts w:ascii="Arial" w:hAnsi="Arial" w:cs="Arial"/>
        </w:rPr>
        <w:t xml:space="preserve"> </w:t>
      </w:r>
      <w:r w:rsidR="0001023D">
        <w:rPr>
          <w:rFonts w:ascii="Arial" w:hAnsi="Arial" w:cs="Arial"/>
        </w:rPr>
        <w:t>24</w:t>
      </w:r>
      <w:r w:rsidR="004978A1" w:rsidRPr="00F008DA">
        <w:rPr>
          <w:rFonts w:ascii="Arial" w:hAnsi="Arial" w:cs="Arial"/>
        </w:rPr>
        <w:t xml:space="preserve"> d.</w:t>
      </w:r>
      <w:r w:rsidR="0068504E">
        <w:rPr>
          <w:rFonts w:ascii="Arial" w:hAnsi="Arial" w:cs="Arial"/>
        </w:rPr>
        <w:t xml:space="preserve"> Klaipėdos rajono savivaldybės administracijos posėdžio</w:t>
      </w:r>
      <w:r w:rsidR="004978A1" w:rsidRPr="00F008DA">
        <w:rPr>
          <w:rFonts w:ascii="Arial" w:hAnsi="Arial" w:cs="Arial"/>
        </w:rPr>
        <w:t xml:space="preserve"> protokolą Nr. A6-</w:t>
      </w:r>
      <w:r w:rsidR="0001023D">
        <w:rPr>
          <w:rFonts w:ascii="Arial" w:hAnsi="Arial" w:cs="Arial"/>
        </w:rPr>
        <w:t>224</w:t>
      </w:r>
      <w:r w:rsidR="0068504E">
        <w:rPr>
          <w:rFonts w:ascii="Arial" w:hAnsi="Arial" w:cs="Arial"/>
        </w:rPr>
        <w:t xml:space="preserve"> „Dėl valstybinės žemės sklypų pardavimo </w:t>
      </w:r>
      <w:r w:rsidR="0001023D">
        <w:rPr>
          <w:rFonts w:ascii="Arial" w:hAnsi="Arial" w:cs="Arial"/>
        </w:rPr>
        <w:t xml:space="preserve">atvirojo </w:t>
      </w:r>
      <w:r w:rsidR="0068504E">
        <w:rPr>
          <w:rFonts w:ascii="Arial" w:hAnsi="Arial" w:cs="Arial"/>
        </w:rPr>
        <w:t>aukciono būdu Klaipėdos rajono savivaldybės teritorijoje“</w:t>
      </w:r>
      <w:r w:rsidRPr="00F008DA">
        <w:rPr>
          <w:rFonts w:ascii="Arial" w:hAnsi="Arial" w:cs="Arial"/>
        </w:rPr>
        <w:t xml:space="preserve">, </w:t>
      </w:r>
      <w:r w:rsidR="0080587C" w:rsidRPr="00B9593C">
        <w:rPr>
          <w:rFonts w:ascii="Arial" w:hAnsi="Arial" w:cs="Arial"/>
          <w:iCs/>
          <w:color w:val="000000" w:themeColor="text1"/>
          <w:spacing w:val="60"/>
        </w:rPr>
        <w:t>nusprendži</w:t>
      </w:r>
      <w:r w:rsidR="0080587C" w:rsidRPr="00B9593C">
        <w:rPr>
          <w:rFonts w:ascii="Arial" w:hAnsi="Arial" w:cs="Arial"/>
          <w:iCs/>
          <w:color w:val="000000" w:themeColor="text1"/>
        </w:rPr>
        <w:t>a</w:t>
      </w:r>
      <w:r w:rsidR="0080587C" w:rsidRPr="00B9593C">
        <w:rPr>
          <w:rFonts w:ascii="Arial" w:hAnsi="Arial" w:cs="Arial"/>
          <w:iCs/>
        </w:rPr>
        <w:t>:</w:t>
      </w:r>
    </w:p>
    <w:p w14:paraId="7974E20F" w14:textId="766D390D" w:rsidR="00100163" w:rsidRPr="0001023D" w:rsidRDefault="000D7689" w:rsidP="000D7689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0D7689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="00742E0F">
        <w:rPr>
          <w:rFonts w:ascii="Arial" w:hAnsi="Arial" w:cs="Arial"/>
        </w:rPr>
        <w:t>Teikti patikėjimo teise valdomą valstybinės žemės sklypą p</w:t>
      </w:r>
      <w:r w:rsidR="004978A1" w:rsidRPr="00F008DA">
        <w:rPr>
          <w:rFonts w:ascii="Arial" w:hAnsi="Arial" w:cs="Arial"/>
        </w:rPr>
        <w:t xml:space="preserve">arduoti </w:t>
      </w:r>
      <w:r w:rsidR="00114845">
        <w:rPr>
          <w:rFonts w:ascii="Arial" w:hAnsi="Arial" w:cs="Arial"/>
        </w:rPr>
        <w:t xml:space="preserve">atviro </w:t>
      </w:r>
      <w:r w:rsidR="004978A1" w:rsidRPr="00F008DA">
        <w:rPr>
          <w:rFonts w:ascii="Arial" w:hAnsi="Arial" w:cs="Arial"/>
        </w:rPr>
        <w:t>aukciono būdu 0,</w:t>
      </w:r>
      <w:r w:rsidR="008D5107">
        <w:rPr>
          <w:rFonts w:ascii="Arial" w:hAnsi="Arial" w:cs="Arial"/>
        </w:rPr>
        <w:t>0</w:t>
      </w:r>
      <w:r w:rsidR="00596E8E">
        <w:rPr>
          <w:rFonts w:ascii="Arial" w:hAnsi="Arial" w:cs="Arial"/>
        </w:rPr>
        <w:t>896</w:t>
      </w:r>
      <w:r w:rsidR="004978A1" w:rsidRPr="00F008DA">
        <w:rPr>
          <w:rFonts w:ascii="Arial" w:hAnsi="Arial" w:cs="Arial"/>
        </w:rPr>
        <w:t xml:space="preserve"> ha naują</w:t>
      </w:r>
      <w:r w:rsidR="002014D0">
        <w:rPr>
          <w:rFonts w:ascii="Arial" w:hAnsi="Arial" w:cs="Arial"/>
        </w:rPr>
        <w:t>,</w:t>
      </w:r>
      <w:r w:rsidR="004978A1" w:rsidRPr="00F008DA">
        <w:rPr>
          <w:rFonts w:ascii="Arial" w:hAnsi="Arial" w:cs="Arial"/>
        </w:rPr>
        <w:t xml:space="preserve"> </w:t>
      </w:r>
      <w:r w:rsidR="009C73C7">
        <w:rPr>
          <w:rFonts w:ascii="Arial" w:hAnsi="Arial" w:cs="Arial"/>
        </w:rPr>
        <w:t>paskirtis</w:t>
      </w:r>
      <w:r w:rsidR="00077FBC">
        <w:rPr>
          <w:rFonts w:ascii="Arial" w:hAnsi="Arial" w:cs="Arial"/>
        </w:rPr>
        <w:t xml:space="preserve"> </w:t>
      </w:r>
      <w:r w:rsidR="009067B9" w:rsidRPr="009067B9">
        <w:rPr>
          <w:rFonts w:ascii="Arial" w:hAnsi="Arial" w:cs="Arial"/>
        </w:rPr>
        <w:t>–</w:t>
      </w:r>
      <w:r w:rsidR="00077FBC">
        <w:rPr>
          <w:rFonts w:ascii="Arial" w:hAnsi="Arial" w:cs="Arial"/>
        </w:rPr>
        <w:t xml:space="preserve"> kita</w:t>
      </w:r>
      <w:r w:rsidR="009C73C7" w:rsidRPr="00F008DA">
        <w:rPr>
          <w:rFonts w:ascii="Arial" w:hAnsi="Arial" w:cs="Arial"/>
        </w:rPr>
        <w:t xml:space="preserve">, būdas </w:t>
      </w:r>
      <w:bookmarkStart w:id="0" w:name="_Hlk166138227"/>
      <w:r w:rsidR="009C73C7" w:rsidRPr="00F008DA">
        <w:rPr>
          <w:rFonts w:ascii="Arial" w:hAnsi="Arial" w:cs="Arial"/>
        </w:rPr>
        <w:t>–</w:t>
      </w:r>
      <w:bookmarkEnd w:id="0"/>
      <w:r w:rsidR="009C73C7" w:rsidRPr="00F008DA">
        <w:rPr>
          <w:rFonts w:ascii="Arial" w:hAnsi="Arial" w:cs="Arial"/>
        </w:rPr>
        <w:t xml:space="preserve"> </w:t>
      </w:r>
      <w:r w:rsidR="008D5107">
        <w:rPr>
          <w:rFonts w:ascii="Arial" w:hAnsi="Arial" w:cs="Arial"/>
        </w:rPr>
        <w:t>vienbučių ir dvibučių gyvenamųjų pastatų teritorijos</w:t>
      </w:r>
      <w:r w:rsidR="002014D0">
        <w:rPr>
          <w:rFonts w:ascii="Arial" w:hAnsi="Arial" w:cs="Arial"/>
        </w:rPr>
        <w:t>,</w:t>
      </w:r>
      <w:r w:rsidR="009C73C7" w:rsidRPr="00F008DA">
        <w:rPr>
          <w:rFonts w:ascii="Arial" w:hAnsi="Arial" w:cs="Arial"/>
        </w:rPr>
        <w:t xml:space="preserve"> </w:t>
      </w:r>
      <w:r w:rsidR="004978A1" w:rsidRPr="00F008DA">
        <w:rPr>
          <w:rFonts w:ascii="Arial" w:hAnsi="Arial" w:cs="Arial"/>
        </w:rPr>
        <w:t>valstybinės žemės sklypą (</w:t>
      </w:r>
      <w:r w:rsidR="004978A1" w:rsidRPr="0001023D">
        <w:rPr>
          <w:rFonts w:ascii="Arial" w:hAnsi="Arial" w:cs="Arial"/>
        </w:rPr>
        <w:t>kadastro Nr. 5520/001</w:t>
      </w:r>
      <w:r w:rsidR="008D5107">
        <w:rPr>
          <w:rFonts w:ascii="Arial" w:hAnsi="Arial" w:cs="Arial"/>
        </w:rPr>
        <w:t>1</w:t>
      </w:r>
      <w:r w:rsidR="004978A1" w:rsidRPr="0001023D">
        <w:rPr>
          <w:rFonts w:ascii="Arial" w:hAnsi="Arial" w:cs="Arial"/>
        </w:rPr>
        <w:t>:</w:t>
      </w:r>
      <w:r w:rsidR="0001023D" w:rsidRPr="0001023D">
        <w:rPr>
          <w:rFonts w:ascii="Arial" w:hAnsi="Arial" w:cs="Arial"/>
        </w:rPr>
        <w:t>2</w:t>
      </w:r>
      <w:r w:rsidR="00596E8E">
        <w:rPr>
          <w:rFonts w:ascii="Arial" w:hAnsi="Arial" w:cs="Arial"/>
        </w:rPr>
        <w:t>78</w:t>
      </w:r>
      <w:r w:rsidR="002222A6" w:rsidRPr="0001023D">
        <w:rPr>
          <w:rFonts w:ascii="Arial" w:hAnsi="Arial" w:cs="Arial"/>
        </w:rPr>
        <w:t xml:space="preserve">, unikalus </w:t>
      </w:r>
      <w:r w:rsidR="008F4313">
        <w:rPr>
          <w:rFonts w:ascii="Arial" w:hAnsi="Arial" w:cs="Arial"/>
        </w:rPr>
        <w:br/>
      </w:r>
      <w:r w:rsidR="002222A6" w:rsidRPr="0001023D">
        <w:rPr>
          <w:rFonts w:ascii="Arial" w:hAnsi="Arial" w:cs="Arial"/>
        </w:rPr>
        <w:t xml:space="preserve">Nr. </w:t>
      </w:r>
      <w:r w:rsidR="002222A6" w:rsidRPr="0001023D">
        <w:rPr>
          <w:rFonts w:ascii="Arial" w:hAnsi="Arial" w:cs="Arial"/>
          <w:color w:val="000000"/>
        </w:rPr>
        <w:t>4400-</w:t>
      </w:r>
      <w:r w:rsidR="008D5107">
        <w:rPr>
          <w:rFonts w:ascii="Arial" w:hAnsi="Arial" w:cs="Arial"/>
          <w:color w:val="000000"/>
        </w:rPr>
        <w:t>5687</w:t>
      </w:r>
      <w:r w:rsidR="002222A6" w:rsidRPr="0001023D">
        <w:rPr>
          <w:rFonts w:ascii="Arial" w:hAnsi="Arial" w:cs="Arial"/>
          <w:color w:val="000000"/>
        </w:rPr>
        <w:t>-</w:t>
      </w:r>
      <w:r w:rsidR="00596E8E">
        <w:rPr>
          <w:rFonts w:ascii="Arial" w:hAnsi="Arial" w:cs="Arial"/>
          <w:color w:val="000000"/>
        </w:rPr>
        <w:t>5902</w:t>
      </w:r>
      <w:r w:rsidR="004978A1" w:rsidRPr="0001023D">
        <w:rPr>
          <w:rFonts w:ascii="Arial" w:hAnsi="Arial" w:cs="Arial"/>
        </w:rPr>
        <w:t>)</w:t>
      </w:r>
      <w:r w:rsidR="009C73C7" w:rsidRPr="0001023D">
        <w:rPr>
          <w:rFonts w:ascii="Arial" w:hAnsi="Arial" w:cs="Arial"/>
        </w:rPr>
        <w:t xml:space="preserve"> </w:t>
      </w:r>
      <w:r w:rsidR="004978A1" w:rsidRPr="0001023D">
        <w:rPr>
          <w:rFonts w:ascii="Arial" w:hAnsi="Arial" w:cs="Arial"/>
        </w:rPr>
        <w:t xml:space="preserve">esantį </w:t>
      </w:r>
      <w:r w:rsidR="00596E8E">
        <w:rPr>
          <w:rFonts w:ascii="Arial" w:hAnsi="Arial" w:cs="Arial"/>
        </w:rPr>
        <w:t>Globėjų aklg</w:t>
      </w:r>
      <w:r w:rsidR="004978A1" w:rsidRPr="0001023D">
        <w:rPr>
          <w:rFonts w:ascii="Arial" w:hAnsi="Arial" w:cs="Arial"/>
        </w:rPr>
        <w:t xml:space="preserve">. </w:t>
      </w:r>
      <w:r w:rsidR="00596E8E">
        <w:rPr>
          <w:rFonts w:ascii="Arial" w:hAnsi="Arial" w:cs="Arial"/>
        </w:rPr>
        <w:t>8</w:t>
      </w:r>
      <w:r w:rsidR="004978A1" w:rsidRPr="0001023D">
        <w:rPr>
          <w:rFonts w:ascii="Arial" w:hAnsi="Arial" w:cs="Arial"/>
        </w:rPr>
        <w:t>, Gargždų mieste, Gargždų seniūnijoje, Klaipėdos rajono savivaldybėje</w:t>
      </w:r>
      <w:r w:rsidR="00100163" w:rsidRPr="0001023D">
        <w:rPr>
          <w:rFonts w:ascii="Arial" w:hAnsi="Arial" w:cs="Arial"/>
        </w:rPr>
        <w:t>.</w:t>
      </w:r>
    </w:p>
    <w:p w14:paraId="49457573" w14:textId="0B73A477" w:rsidR="00DC1758" w:rsidRPr="00591A5D" w:rsidRDefault="00DC1758" w:rsidP="00DC1758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936D96">
        <w:rPr>
          <w:rFonts w:ascii="Arial" w:hAnsi="Arial" w:cs="Arial"/>
          <w:color w:val="000000"/>
        </w:rPr>
        <w:t>2. Patvirtinti šio sprendimo 1 punkte nurodyto</w:t>
      </w:r>
      <w:r>
        <w:rPr>
          <w:rFonts w:ascii="Arial" w:hAnsi="Arial" w:cs="Arial"/>
          <w:color w:val="000000"/>
        </w:rPr>
        <w:t xml:space="preserve"> v</w:t>
      </w:r>
      <w:r w:rsidRPr="000424DD">
        <w:rPr>
          <w:rFonts w:ascii="Arial" w:hAnsi="Arial" w:cs="Arial"/>
        </w:rPr>
        <w:t xml:space="preserve">alstybinės žemės sklypo </w:t>
      </w:r>
      <w:r>
        <w:rPr>
          <w:rFonts w:ascii="Arial" w:hAnsi="Arial" w:cs="Arial"/>
        </w:rPr>
        <w:t xml:space="preserve">pradinę pardavimo </w:t>
      </w:r>
      <w:r w:rsidRPr="000424DD">
        <w:rPr>
          <w:rFonts w:ascii="Arial" w:hAnsi="Arial" w:cs="Arial"/>
        </w:rPr>
        <w:t>kain</w:t>
      </w:r>
      <w:r>
        <w:rPr>
          <w:rFonts w:ascii="Arial" w:hAnsi="Arial" w:cs="Arial"/>
        </w:rPr>
        <w:t xml:space="preserve">ą – </w:t>
      </w:r>
      <w:r w:rsidR="00596E8E">
        <w:rPr>
          <w:rFonts w:ascii="Arial" w:hAnsi="Arial" w:cs="Arial"/>
        </w:rPr>
        <w:t>14 000</w:t>
      </w:r>
      <w:r w:rsidR="00936D96">
        <w:rPr>
          <w:rFonts w:ascii="Arial" w:hAnsi="Arial" w:cs="Arial"/>
        </w:rPr>
        <w:t xml:space="preserve"> Eur</w:t>
      </w:r>
      <w:r>
        <w:rPr>
          <w:rFonts w:ascii="Arial" w:hAnsi="Arial" w:cs="Arial"/>
        </w:rPr>
        <w:t xml:space="preserve"> (</w:t>
      </w:r>
      <w:r w:rsidR="00596E8E">
        <w:rPr>
          <w:rFonts w:ascii="Arial" w:hAnsi="Arial" w:cs="Arial"/>
        </w:rPr>
        <w:t>keturiolika</w:t>
      </w:r>
      <w:r w:rsidR="00936D96">
        <w:rPr>
          <w:rFonts w:ascii="Arial" w:hAnsi="Arial" w:cs="Arial"/>
        </w:rPr>
        <w:t xml:space="preserve"> tūkstanči</w:t>
      </w:r>
      <w:r w:rsidR="008D5107">
        <w:rPr>
          <w:rFonts w:ascii="Arial" w:hAnsi="Arial" w:cs="Arial"/>
        </w:rPr>
        <w:t xml:space="preserve">ų </w:t>
      </w:r>
      <w:r>
        <w:rPr>
          <w:rFonts w:ascii="Arial" w:hAnsi="Arial" w:cs="Arial"/>
        </w:rPr>
        <w:t>eur</w:t>
      </w:r>
      <w:r w:rsidR="008D5107">
        <w:rPr>
          <w:rFonts w:ascii="Arial" w:hAnsi="Arial" w:cs="Arial"/>
        </w:rPr>
        <w:t>ų</w:t>
      </w:r>
      <w:r>
        <w:rPr>
          <w:rFonts w:ascii="Arial" w:hAnsi="Arial" w:cs="Arial"/>
        </w:rPr>
        <w:t xml:space="preserve">) be </w:t>
      </w:r>
      <w:r w:rsidRPr="00591A5D">
        <w:rPr>
          <w:rFonts w:ascii="Arial" w:hAnsi="Arial" w:cs="Arial"/>
        </w:rPr>
        <w:t>aukciono organizavimo išlaidų</w:t>
      </w:r>
      <w:r w:rsidR="000A2FE7">
        <w:rPr>
          <w:rFonts w:ascii="Arial" w:hAnsi="Arial" w:cs="Arial"/>
        </w:rPr>
        <w:t xml:space="preserve">. Žemės sklypo suformavimo, kadastrinių matavimų parengimo ir įregistravimo išlaidų buhalteriniai dokumentai neišlikę, todėl nėra galimybių jų pateikti. </w:t>
      </w:r>
      <w:r w:rsidR="000A2FE7" w:rsidRPr="00591A5D">
        <w:rPr>
          <w:rFonts w:ascii="Arial" w:hAnsi="Arial" w:cs="Arial"/>
        </w:rPr>
        <w:t xml:space="preserve"> </w:t>
      </w:r>
    </w:p>
    <w:p w14:paraId="71B79788" w14:textId="4795F0E2" w:rsidR="00DC1758" w:rsidRPr="00591A5D" w:rsidRDefault="00DC1758" w:rsidP="00DC1758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591A5D">
        <w:rPr>
          <w:rFonts w:ascii="Arial" w:hAnsi="Arial" w:cs="Arial"/>
        </w:rPr>
        <w:t>3</w:t>
      </w:r>
      <w:r w:rsidR="00100163" w:rsidRPr="00591A5D">
        <w:rPr>
          <w:rFonts w:ascii="Arial" w:hAnsi="Arial" w:cs="Arial"/>
        </w:rPr>
        <w:t xml:space="preserve">. </w:t>
      </w:r>
      <w:r w:rsidR="006F43E5">
        <w:rPr>
          <w:rFonts w:ascii="Arial" w:hAnsi="Arial" w:cs="Arial"/>
        </w:rPr>
        <w:t>Siūlyti aukciono organizatoriui šias aukciono sąlygas:</w:t>
      </w:r>
      <w:bookmarkStart w:id="1" w:name="_Hlk164180325"/>
      <w:r w:rsidRPr="00591A5D">
        <w:rPr>
          <w:rFonts w:ascii="Arial" w:hAnsi="Arial" w:cs="Arial"/>
        </w:rPr>
        <w:t xml:space="preserve"> </w:t>
      </w:r>
    </w:p>
    <w:bookmarkEnd w:id="1"/>
    <w:p w14:paraId="38CF4668" w14:textId="5732A05B" w:rsidR="00DC1758" w:rsidRPr="00591A5D" w:rsidRDefault="00DC1758" w:rsidP="00DC1758">
      <w:pPr>
        <w:pStyle w:val="Betarp"/>
        <w:spacing w:line="276" w:lineRule="auto"/>
        <w:ind w:firstLine="1134"/>
        <w:jc w:val="both"/>
        <w:rPr>
          <w:rFonts w:ascii="Arial" w:hAnsi="Arial" w:cs="Arial"/>
          <w:color w:val="000000"/>
        </w:rPr>
      </w:pPr>
      <w:r w:rsidRPr="00591A5D">
        <w:rPr>
          <w:rFonts w:ascii="Arial" w:hAnsi="Arial" w:cs="Arial"/>
          <w:color w:val="000000"/>
        </w:rPr>
        <w:t>3.</w:t>
      </w:r>
      <w:r w:rsidR="000D7689">
        <w:rPr>
          <w:rFonts w:ascii="Arial" w:hAnsi="Arial" w:cs="Arial"/>
          <w:color w:val="000000"/>
        </w:rPr>
        <w:t>1</w:t>
      </w:r>
      <w:r w:rsidRPr="00591A5D">
        <w:rPr>
          <w:rFonts w:ascii="Arial" w:hAnsi="Arial" w:cs="Arial"/>
          <w:color w:val="000000"/>
        </w:rPr>
        <w:t xml:space="preserve">. Pageidaujama aukciono pradžios data (valandos, minutės): 2024 m. </w:t>
      </w:r>
      <w:r w:rsidR="008F4313">
        <w:rPr>
          <w:rFonts w:ascii="Arial" w:hAnsi="Arial" w:cs="Arial"/>
          <w:color w:val="000000"/>
        </w:rPr>
        <w:br/>
      </w:r>
      <w:r w:rsidR="00936D96">
        <w:rPr>
          <w:rFonts w:ascii="Arial" w:hAnsi="Arial" w:cs="Arial"/>
          <w:color w:val="000000"/>
        </w:rPr>
        <w:t>rugsėjo</w:t>
      </w:r>
      <w:r w:rsidRPr="00591A5D">
        <w:rPr>
          <w:rFonts w:ascii="Arial" w:hAnsi="Arial" w:cs="Arial"/>
          <w:color w:val="000000"/>
        </w:rPr>
        <w:t xml:space="preserve"> 7 d. 9:00 val.</w:t>
      </w:r>
    </w:p>
    <w:p w14:paraId="02CCDED3" w14:textId="71D42995" w:rsidR="00DC1758" w:rsidRPr="00591A5D" w:rsidRDefault="00DC1758" w:rsidP="00DC1758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591A5D">
        <w:rPr>
          <w:rFonts w:ascii="Arial" w:hAnsi="Arial" w:cs="Arial"/>
          <w:color w:val="000000"/>
        </w:rPr>
        <w:t>3.</w:t>
      </w:r>
      <w:r w:rsidR="000D7689">
        <w:rPr>
          <w:rFonts w:ascii="Arial" w:hAnsi="Arial" w:cs="Arial"/>
          <w:color w:val="000000"/>
        </w:rPr>
        <w:t>2</w:t>
      </w:r>
      <w:r w:rsidRPr="00591A5D">
        <w:rPr>
          <w:rFonts w:ascii="Arial" w:hAnsi="Arial" w:cs="Arial"/>
          <w:color w:val="000000"/>
        </w:rPr>
        <w:t xml:space="preserve">. Minimalus privalomas aukciono dalyvių skaičius: </w:t>
      </w:r>
      <w:r w:rsidR="0049256D">
        <w:rPr>
          <w:rFonts w:ascii="Arial" w:hAnsi="Arial" w:cs="Arial"/>
          <w:color w:val="000000"/>
        </w:rPr>
        <w:t>vienas dalyvis</w:t>
      </w:r>
      <w:r w:rsidRPr="00591A5D">
        <w:rPr>
          <w:rFonts w:ascii="Arial" w:hAnsi="Arial" w:cs="Arial"/>
          <w:color w:val="000000"/>
        </w:rPr>
        <w:t>.</w:t>
      </w:r>
    </w:p>
    <w:p w14:paraId="6AE876B1" w14:textId="75446FFF" w:rsidR="00DC1758" w:rsidRDefault="00DC1758" w:rsidP="00DC1758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0D7689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  <w:lang w:eastAsia="lt-LT"/>
        </w:rPr>
        <w:t>K</w:t>
      </w:r>
      <w:r w:rsidRPr="000424DD">
        <w:rPr>
          <w:rFonts w:ascii="Arial" w:hAnsi="Arial" w:cs="Arial"/>
          <w:lang w:eastAsia="lt-LT"/>
        </w:rPr>
        <w:t xml:space="preserve">itos paskirties valstybinės žemės sklypas parduodamas atsiskaitant </w:t>
      </w:r>
      <w:r w:rsidRPr="000424DD">
        <w:rPr>
          <w:rFonts w:ascii="Arial" w:hAnsi="Arial" w:cs="Arial"/>
        </w:rPr>
        <w:t>iš karto.</w:t>
      </w:r>
    </w:p>
    <w:p w14:paraId="4A12CCA1" w14:textId="5325C44C" w:rsidR="005F6799" w:rsidRDefault="00114845" w:rsidP="00DC1758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5F6799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Nustatyti, kad a</w:t>
      </w:r>
      <w:r w:rsidR="005F6799">
        <w:rPr>
          <w:rFonts w:ascii="Arial" w:hAnsi="Arial" w:cs="Arial"/>
        </w:rPr>
        <w:t>ukcionui neįvykus j</w:t>
      </w:r>
      <w:r>
        <w:rPr>
          <w:rFonts w:ascii="Arial" w:hAnsi="Arial" w:cs="Arial"/>
        </w:rPr>
        <w:t>is</w:t>
      </w:r>
      <w:r w:rsidR="005F6799">
        <w:rPr>
          <w:rFonts w:ascii="Arial" w:hAnsi="Arial" w:cs="Arial"/>
        </w:rPr>
        <w:t xml:space="preserve"> skelbi</w:t>
      </w:r>
      <w:r>
        <w:rPr>
          <w:rFonts w:ascii="Arial" w:hAnsi="Arial" w:cs="Arial"/>
        </w:rPr>
        <w:t>amas</w:t>
      </w:r>
      <w:r w:rsidR="005F6799">
        <w:rPr>
          <w:rFonts w:ascii="Arial" w:hAnsi="Arial" w:cs="Arial"/>
        </w:rPr>
        <w:t xml:space="preserve"> pakartotinai.</w:t>
      </w:r>
    </w:p>
    <w:p w14:paraId="677057F7" w14:textId="2B1EF6D6" w:rsidR="00822A19" w:rsidRPr="00234E76" w:rsidRDefault="00822A19" w:rsidP="006F7592">
      <w:pPr>
        <w:pStyle w:val="Betarp"/>
        <w:spacing w:after="480" w:line="276" w:lineRule="auto"/>
        <w:ind w:firstLine="1134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Šis sprendimas per vieną mėnesį nuo jo įteikimo ar pranešimo suinteresuotai šaliai apie viešojo administravimo subjekto veiksmus (atsisakymą atlikti veiksmus) dienos </w:t>
      </w:r>
      <w:r>
        <w:rPr>
          <w:rFonts w:ascii="Arial" w:hAnsi="Arial" w:cs="Arial"/>
          <w:color w:val="000000"/>
          <w:shd w:val="clear" w:color="auto" w:fill="FFFFFF"/>
        </w:rPr>
        <w:lastRenderedPageBreak/>
        <w:t>gali būti skundžiamas Lietuvos administracinių ginčų komisijos Klaipėdos apygardos skyriui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(Herkaus Manto g. 37</w:t>
      </w:r>
      <w:r w:rsidR="00063D9C">
        <w:rPr>
          <w:rFonts w:ascii="Arial" w:hAnsi="Arial" w:cs="Arial"/>
          <w:color w:val="000000"/>
          <w:shd w:val="clear" w:color="auto" w:fill="FFFFFF"/>
        </w:rPr>
        <w:t>,</w:t>
      </w:r>
      <w:r>
        <w:rPr>
          <w:rFonts w:ascii="Arial" w:hAnsi="Arial" w:cs="Arial"/>
          <w:color w:val="000000"/>
          <w:shd w:val="clear" w:color="auto" w:fill="FFFFFF"/>
        </w:rPr>
        <w:t xml:space="preserve"> LT-92236 Klaipėda)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arba Regionų administracinio teismo Klaipėdos rūmams (Galinio Pylimo g. 9</w:t>
      </w:r>
      <w:r w:rsidR="00063D9C">
        <w:rPr>
          <w:rFonts w:ascii="Arial" w:hAnsi="Arial" w:cs="Arial"/>
          <w:color w:val="000000"/>
          <w:shd w:val="clear" w:color="auto" w:fill="FFFFFF"/>
        </w:rPr>
        <w:t>,</w:t>
      </w:r>
      <w:r>
        <w:rPr>
          <w:rFonts w:ascii="Arial" w:hAnsi="Arial" w:cs="Arial"/>
          <w:color w:val="000000"/>
          <w:shd w:val="clear" w:color="auto" w:fill="FFFFFF"/>
        </w:rPr>
        <w:t xml:space="preserve"> LT-91230 Klaipėda) Lietuvos Respublikos administracinių bylų teisenos įstatymo nustatyta tvarka.</w:t>
      </w:r>
    </w:p>
    <w:p w14:paraId="6BD41138" w14:textId="12FF127B" w:rsidR="003215BB" w:rsidRDefault="00BA52E5" w:rsidP="00BA52E5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3215BB" w:rsidSect="004A54E4">
      <w:headerReference w:type="even" r:id="rId12"/>
      <w:headerReference w:type="default" r:id="rId13"/>
      <w:footerReference w:type="default" r:id="rId14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457BCA" w14:textId="77777777" w:rsidR="00975243" w:rsidRDefault="00975243">
      <w:r>
        <w:separator/>
      </w:r>
    </w:p>
  </w:endnote>
  <w:endnote w:type="continuationSeparator" w:id="0">
    <w:p w14:paraId="1E4FBC19" w14:textId="77777777" w:rsidR="00975243" w:rsidRDefault="00975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G Mincho Light J">
    <w:altName w:val="Times New Roman"/>
    <w:charset w:val="BA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 w:rsidP="00E75C2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6FE9DA" w14:textId="77777777" w:rsidR="00975243" w:rsidRDefault="00975243">
      <w:r>
        <w:separator/>
      </w:r>
    </w:p>
  </w:footnote>
  <w:footnote w:type="continuationSeparator" w:id="0">
    <w:p w14:paraId="390251EE" w14:textId="77777777" w:rsidR="00975243" w:rsidRDefault="00975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0687216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1D464036" w14:textId="7682A1E4" w:rsidR="00BA52E5" w:rsidRPr="00BA52E5" w:rsidRDefault="00BA52E5">
        <w:pPr>
          <w:pStyle w:val="Antrats"/>
          <w:jc w:val="center"/>
          <w:rPr>
            <w:rFonts w:ascii="Arial" w:hAnsi="Arial" w:cs="Arial"/>
          </w:rPr>
        </w:pPr>
        <w:r w:rsidRPr="00BA52E5">
          <w:rPr>
            <w:rFonts w:ascii="Arial" w:hAnsi="Arial" w:cs="Arial"/>
          </w:rPr>
          <w:fldChar w:fldCharType="begin"/>
        </w:r>
        <w:r w:rsidRPr="00BA52E5">
          <w:rPr>
            <w:rFonts w:ascii="Arial" w:hAnsi="Arial" w:cs="Arial"/>
          </w:rPr>
          <w:instrText>PAGE   \* MERGEFORMAT</w:instrText>
        </w:r>
        <w:r w:rsidRPr="00BA52E5">
          <w:rPr>
            <w:rFonts w:ascii="Arial" w:hAnsi="Arial" w:cs="Arial"/>
          </w:rPr>
          <w:fldChar w:fldCharType="separate"/>
        </w:r>
        <w:r w:rsidRPr="00BA52E5">
          <w:rPr>
            <w:rFonts w:ascii="Arial" w:hAnsi="Arial" w:cs="Arial"/>
          </w:rPr>
          <w:t>2</w:t>
        </w:r>
        <w:r w:rsidRPr="00BA52E5">
          <w:rPr>
            <w:rFonts w:ascii="Arial" w:hAnsi="Arial" w:cs="Arial"/>
          </w:rPr>
          <w:fldChar w:fldCharType="end"/>
        </w:r>
      </w:p>
    </w:sdtContent>
  </w:sdt>
  <w:p w14:paraId="56F0A790" w14:textId="77777777" w:rsidR="00BA52E5" w:rsidRPr="00BA52E5" w:rsidRDefault="00BA52E5">
    <w:pPr>
      <w:pStyle w:val="Antrats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0E84663"/>
    <w:multiLevelType w:val="hybridMultilevel"/>
    <w:tmpl w:val="4600CC14"/>
    <w:lvl w:ilvl="0" w:tplc="C6F43CD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14E42E08"/>
    <w:multiLevelType w:val="hybridMultilevel"/>
    <w:tmpl w:val="92146C7A"/>
    <w:lvl w:ilvl="0" w:tplc="906869B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1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2" w15:restartNumberingAfterBreak="0">
    <w:nsid w:val="4EEE54D7"/>
    <w:multiLevelType w:val="hybridMultilevel"/>
    <w:tmpl w:val="D8B8C2D6"/>
    <w:lvl w:ilvl="0" w:tplc="CA00F72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4"/>
  </w:num>
  <w:num w:numId="2" w16cid:durableId="892695588">
    <w:abstractNumId w:val="0"/>
  </w:num>
  <w:num w:numId="3" w16cid:durableId="996031820">
    <w:abstractNumId w:val="6"/>
  </w:num>
  <w:num w:numId="4" w16cid:durableId="950666351">
    <w:abstractNumId w:val="11"/>
  </w:num>
  <w:num w:numId="5" w16cid:durableId="433063036">
    <w:abstractNumId w:val="3"/>
  </w:num>
  <w:num w:numId="6" w16cid:durableId="329018235">
    <w:abstractNumId w:val="4"/>
  </w:num>
  <w:num w:numId="7" w16cid:durableId="2124760187">
    <w:abstractNumId w:val="1"/>
  </w:num>
  <w:num w:numId="8" w16cid:durableId="1906984214">
    <w:abstractNumId w:val="10"/>
  </w:num>
  <w:num w:numId="9" w16cid:durableId="16439568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7"/>
  </w:num>
  <w:num w:numId="12" w16cid:durableId="1235626148">
    <w:abstractNumId w:val="9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77744363">
    <w:abstractNumId w:val="2"/>
  </w:num>
  <w:num w:numId="14" w16cid:durableId="422991899">
    <w:abstractNumId w:val="5"/>
  </w:num>
  <w:num w:numId="15" w16cid:durableId="5127666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11EF"/>
    <w:rsid w:val="000079ED"/>
    <w:rsid w:val="0001023D"/>
    <w:rsid w:val="00011617"/>
    <w:rsid w:val="0002148B"/>
    <w:rsid w:val="00022F7F"/>
    <w:rsid w:val="00024416"/>
    <w:rsid w:val="000324AC"/>
    <w:rsid w:val="000331C4"/>
    <w:rsid w:val="000421AB"/>
    <w:rsid w:val="000424DD"/>
    <w:rsid w:val="0004330B"/>
    <w:rsid w:val="00043982"/>
    <w:rsid w:val="00050985"/>
    <w:rsid w:val="00050B85"/>
    <w:rsid w:val="00051D69"/>
    <w:rsid w:val="00052D91"/>
    <w:rsid w:val="00063D9C"/>
    <w:rsid w:val="00065A3B"/>
    <w:rsid w:val="0007440E"/>
    <w:rsid w:val="00075DE1"/>
    <w:rsid w:val="00077FBC"/>
    <w:rsid w:val="00081C08"/>
    <w:rsid w:val="00096FBE"/>
    <w:rsid w:val="00097A66"/>
    <w:rsid w:val="000A0356"/>
    <w:rsid w:val="000A20A0"/>
    <w:rsid w:val="000A2FE7"/>
    <w:rsid w:val="000B4D49"/>
    <w:rsid w:val="000D0160"/>
    <w:rsid w:val="000D1BB3"/>
    <w:rsid w:val="000D45FA"/>
    <w:rsid w:val="000D7689"/>
    <w:rsid w:val="000E0211"/>
    <w:rsid w:val="000E17F3"/>
    <w:rsid w:val="000E316D"/>
    <w:rsid w:val="000E7500"/>
    <w:rsid w:val="000F3C80"/>
    <w:rsid w:val="00100163"/>
    <w:rsid w:val="001028D2"/>
    <w:rsid w:val="00103F42"/>
    <w:rsid w:val="001043CA"/>
    <w:rsid w:val="00104494"/>
    <w:rsid w:val="0010553B"/>
    <w:rsid w:val="001141EE"/>
    <w:rsid w:val="001144A6"/>
    <w:rsid w:val="00114845"/>
    <w:rsid w:val="001171D4"/>
    <w:rsid w:val="00121ACB"/>
    <w:rsid w:val="0013267C"/>
    <w:rsid w:val="001337C1"/>
    <w:rsid w:val="0013493D"/>
    <w:rsid w:val="001448CF"/>
    <w:rsid w:val="0014556D"/>
    <w:rsid w:val="001531A0"/>
    <w:rsid w:val="00155682"/>
    <w:rsid w:val="001560F7"/>
    <w:rsid w:val="001567CB"/>
    <w:rsid w:val="00156977"/>
    <w:rsid w:val="00156F05"/>
    <w:rsid w:val="00166FB5"/>
    <w:rsid w:val="00167F38"/>
    <w:rsid w:val="00172EDB"/>
    <w:rsid w:val="00184AA7"/>
    <w:rsid w:val="00184B50"/>
    <w:rsid w:val="0019373A"/>
    <w:rsid w:val="00193EEA"/>
    <w:rsid w:val="001A4506"/>
    <w:rsid w:val="001A4602"/>
    <w:rsid w:val="001B60A1"/>
    <w:rsid w:val="001C1BB2"/>
    <w:rsid w:val="001C20BB"/>
    <w:rsid w:val="001C3CA1"/>
    <w:rsid w:val="001D2ED5"/>
    <w:rsid w:val="001D2F4A"/>
    <w:rsid w:val="001D54DF"/>
    <w:rsid w:val="001D588A"/>
    <w:rsid w:val="001D6F59"/>
    <w:rsid w:val="001D76B2"/>
    <w:rsid w:val="001E404E"/>
    <w:rsid w:val="001E6C9D"/>
    <w:rsid w:val="001E7944"/>
    <w:rsid w:val="001F2780"/>
    <w:rsid w:val="001F3AA8"/>
    <w:rsid w:val="001F4084"/>
    <w:rsid w:val="001F4591"/>
    <w:rsid w:val="002014D0"/>
    <w:rsid w:val="00203972"/>
    <w:rsid w:val="00204506"/>
    <w:rsid w:val="0020746A"/>
    <w:rsid w:val="0021032A"/>
    <w:rsid w:val="0021210C"/>
    <w:rsid w:val="0021301D"/>
    <w:rsid w:val="00214D09"/>
    <w:rsid w:val="002152F5"/>
    <w:rsid w:val="002156CC"/>
    <w:rsid w:val="002206B5"/>
    <w:rsid w:val="002222A6"/>
    <w:rsid w:val="00222828"/>
    <w:rsid w:val="00227E43"/>
    <w:rsid w:val="00230792"/>
    <w:rsid w:val="002308A1"/>
    <w:rsid w:val="00232A9A"/>
    <w:rsid w:val="00234E76"/>
    <w:rsid w:val="002365EF"/>
    <w:rsid w:val="00237067"/>
    <w:rsid w:val="00237B4C"/>
    <w:rsid w:val="002403D8"/>
    <w:rsid w:val="00242C5F"/>
    <w:rsid w:val="002436E4"/>
    <w:rsid w:val="00243DEE"/>
    <w:rsid w:val="00250B1B"/>
    <w:rsid w:val="00252F20"/>
    <w:rsid w:val="00264D44"/>
    <w:rsid w:val="00267FFD"/>
    <w:rsid w:val="00271C72"/>
    <w:rsid w:val="00272A21"/>
    <w:rsid w:val="0027545A"/>
    <w:rsid w:val="0028000D"/>
    <w:rsid w:val="00285E35"/>
    <w:rsid w:val="00290B9C"/>
    <w:rsid w:val="002947B2"/>
    <w:rsid w:val="00295711"/>
    <w:rsid w:val="00295C2C"/>
    <w:rsid w:val="00296E11"/>
    <w:rsid w:val="00296FAC"/>
    <w:rsid w:val="002A69E0"/>
    <w:rsid w:val="002A78EC"/>
    <w:rsid w:val="002B3D94"/>
    <w:rsid w:val="002C0283"/>
    <w:rsid w:val="002C074A"/>
    <w:rsid w:val="002C4E4C"/>
    <w:rsid w:val="002C568E"/>
    <w:rsid w:val="002C76C3"/>
    <w:rsid w:val="002C7C51"/>
    <w:rsid w:val="002F0722"/>
    <w:rsid w:val="002F334C"/>
    <w:rsid w:val="002F51CB"/>
    <w:rsid w:val="002F5F21"/>
    <w:rsid w:val="002F7818"/>
    <w:rsid w:val="0030346E"/>
    <w:rsid w:val="00310323"/>
    <w:rsid w:val="003120E6"/>
    <w:rsid w:val="0031422B"/>
    <w:rsid w:val="003157A5"/>
    <w:rsid w:val="003215BB"/>
    <w:rsid w:val="00322914"/>
    <w:rsid w:val="0033421B"/>
    <w:rsid w:val="00340704"/>
    <w:rsid w:val="003435A4"/>
    <w:rsid w:val="003436F1"/>
    <w:rsid w:val="00344EBB"/>
    <w:rsid w:val="00346C2C"/>
    <w:rsid w:val="00350AC2"/>
    <w:rsid w:val="00350DA6"/>
    <w:rsid w:val="0035217C"/>
    <w:rsid w:val="00354FBD"/>
    <w:rsid w:val="003609C8"/>
    <w:rsid w:val="00365FD0"/>
    <w:rsid w:val="00373A13"/>
    <w:rsid w:val="00373FFD"/>
    <w:rsid w:val="00384232"/>
    <w:rsid w:val="0039175C"/>
    <w:rsid w:val="00392732"/>
    <w:rsid w:val="00392CD6"/>
    <w:rsid w:val="00394CE1"/>
    <w:rsid w:val="003A18E7"/>
    <w:rsid w:val="003A2057"/>
    <w:rsid w:val="003A299B"/>
    <w:rsid w:val="003A5058"/>
    <w:rsid w:val="003A65EC"/>
    <w:rsid w:val="003A7802"/>
    <w:rsid w:val="003B0414"/>
    <w:rsid w:val="003B0C50"/>
    <w:rsid w:val="003C36D9"/>
    <w:rsid w:val="003C428F"/>
    <w:rsid w:val="003C68D0"/>
    <w:rsid w:val="003D1560"/>
    <w:rsid w:val="003D6045"/>
    <w:rsid w:val="003D6A34"/>
    <w:rsid w:val="003D7C37"/>
    <w:rsid w:val="003E04B8"/>
    <w:rsid w:val="003E5FA2"/>
    <w:rsid w:val="003F1193"/>
    <w:rsid w:val="003F5DA8"/>
    <w:rsid w:val="00401F2A"/>
    <w:rsid w:val="00402FEB"/>
    <w:rsid w:val="004032C9"/>
    <w:rsid w:val="00406C45"/>
    <w:rsid w:val="00407F54"/>
    <w:rsid w:val="00413B8F"/>
    <w:rsid w:val="00415A84"/>
    <w:rsid w:val="00421074"/>
    <w:rsid w:val="00421B4B"/>
    <w:rsid w:val="00425526"/>
    <w:rsid w:val="004262BD"/>
    <w:rsid w:val="00433594"/>
    <w:rsid w:val="0043505E"/>
    <w:rsid w:val="004506C5"/>
    <w:rsid w:val="004559DD"/>
    <w:rsid w:val="00457E54"/>
    <w:rsid w:val="00467A01"/>
    <w:rsid w:val="00467EB8"/>
    <w:rsid w:val="00470589"/>
    <w:rsid w:val="0047145E"/>
    <w:rsid w:val="00474748"/>
    <w:rsid w:val="004769F6"/>
    <w:rsid w:val="00482E5C"/>
    <w:rsid w:val="004830F0"/>
    <w:rsid w:val="00487486"/>
    <w:rsid w:val="00491246"/>
    <w:rsid w:val="0049256D"/>
    <w:rsid w:val="004952D2"/>
    <w:rsid w:val="00496DBE"/>
    <w:rsid w:val="004978A1"/>
    <w:rsid w:val="00497A8B"/>
    <w:rsid w:val="004A2BEA"/>
    <w:rsid w:val="004A54E4"/>
    <w:rsid w:val="004B1CEB"/>
    <w:rsid w:val="004B3EF7"/>
    <w:rsid w:val="004B6921"/>
    <w:rsid w:val="004C0D85"/>
    <w:rsid w:val="004C162C"/>
    <w:rsid w:val="004D15CE"/>
    <w:rsid w:val="004E30E8"/>
    <w:rsid w:val="004E5037"/>
    <w:rsid w:val="004E561D"/>
    <w:rsid w:val="004E7326"/>
    <w:rsid w:val="004F2329"/>
    <w:rsid w:val="004F2E9D"/>
    <w:rsid w:val="004F5F73"/>
    <w:rsid w:val="004F5FB3"/>
    <w:rsid w:val="004F6C40"/>
    <w:rsid w:val="00504864"/>
    <w:rsid w:val="00505784"/>
    <w:rsid w:val="00506DE9"/>
    <w:rsid w:val="005118E9"/>
    <w:rsid w:val="00513DC4"/>
    <w:rsid w:val="005178F4"/>
    <w:rsid w:val="00522C33"/>
    <w:rsid w:val="00525372"/>
    <w:rsid w:val="00527546"/>
    <w:rsid w:val="00527FDB"/>
    <w:rsid w:val="00531365"/>
    <w:rsid w:val="00534170"/>
    <w:rsid w:val="00537094"/>
    <w:rsid w:val="00540296"/>
    <w:rsid w:val="005405BE"/>
    <w:rsid w:val="005409BB"/>
    <w:rsid w:val="005425DF"/>
    <w:rsid w:val="00546150"/>
    <w:rsid w:val="005477CD"/>
    <w:rsid w:val="005543FE"/>
    <w:rsid w:val="00556F56"/>
    <w:rsid w:val="005576F2"/>
    <w:rsid w:val="005622E3"/>
    <w:rsid w:val="00562F34"/>
    <w:rsid w:val="00564F3E"/>
    <w:rsid w:val="00566F21"/>
    <w:rsid w:val="0056737D"/>
    <w:rsid w:val="005715C9"/>
    <w:rsid w:val="005731F2"/>
    <w:rsid w:val="0057489D"/>
    <w:rsid w:val="00577F3E"/>
    <w:rsid w:val="00580D72"/>
    <w:rsid w:val="00591A5D"/>
    <w:rsid w:val="00596E8E"/>
    <w:rsid w:val="005A79CA"/>
    <w:rsid w:val="005B0178"/>
    <w:rsid w:val="005B021F"/>
    <w:rsid w:val="005B3A4F"/>
    <w:rsid w:val="005C0F7E"/>
    <w:rsid w:val="005D7AC6"/>
    <w:rsid w:val="005E2B95"/>
    <w:rsid w:val="005F34AB"/>
    <w:rsid w:val="005F6799"/>
    <w:rsid w:val="00602E94"/>
    <w:rsid w:val="00614C62"/>
    <w:rsid w:val="00620A3B"/>
    <w:rsid w:val="0062112D"/>
    <w:rsid w:val="00634770"/>
    <w:rsid w:val="00636320"/>
    <w:rsid w:val="006401E3"/>
    <w:rsid w:val="00644FF1"/>
    <w:rsid w:val="00647B4D"/>
    <w:rsid w:val="00651547"/>
    <w:rsid w:val="006518B3"/>
    <w:rsid w:val="006526DE"/>
    <w:rsid w:val="00656EC1"/>
    <w:rsid w:val="00657B11"/>
    <w:rsid w:val="00657E32"/>
    <w:rsid w:val="00661D65"/>
    <w:rsid w:val="0066289C"/>
    <w:rsid w:val="006674EB"/>
    <w:rsid w:val="00667F14"/>
    <w:rsid w:val="00677493"/>
    <w:rsid w:val="00677AD4"/>
    <w:rsid w:val="0068504E"/>
    <w:rsid w:val="00686650"/>
    <w:rsid w:val="00686D8D"/>
    <w:rsid w:val="00687D79"/>
    <w:rsid w:val="006919BC"/>
    <w:rsid w:val="00693E0C"/>
    <w:rsid w:val="006953CC"/>
    <w:rsid w:val="00696498"/>
    <w:rsid w:val="006B06EB"/>
    <w:rsid w:val="006B61A7"/>
    <w:rsid w:val="006B63E7"/>
    <w:rsid w:val="006C30DF"/>
    <w:rsid w:val="006C5C80"/>
    <w:rsid w:val="006C5F00"/>
    <w:rsid w:val="006D2B01"/>
    <w:rsid w:val="006D3DF6"/>
    <w:rsid w:val="006D7468"/>
    <w:rsid w:val="006E1C42"/>
    <w:rsid w:val="006E3A7A"/>
    <w:rsid w:val="006F245B"/>
    <w:rsid w:val="006F43E5"/>
    <w:rsid w:val="006F7592"/>
    <w:rsid w:val="00702552"/>
    <w:rsid w:val="00710118"/>
    <w:rsid w:val="00711569"/>
    <w:rsid w:val="0071196B"/>
    <w:rsid w:val="00712672"/>
    <w:rsid w:val="00717471"/>
    <w:rsid w:val="00723133"/>
    <w:rsid w:val="007234DD"/>
    <w:rsid w:val="00727CB4"/>
    <w:rsid w:val="00730501"/>
    <w:rsid w:val="0074115B"/>
    <w:rsid w:val="00742E0F"/>
    <w:rsid w:val="00751048"/>
    <w:rsid w:val="0075133F"/>
    <w:rsid w:val="00753952"/>
    <w:rsid w:val="0076003F"/>
    <w:rsid w:val="00761378"/>
    <w:rsid w:val="0076501D"/>
    <w:rsid w:val="00773945"/>
    <w:rsid w:val="00782502"/>
    <w:rsid w:val="00783646"/>
    <w:rsid w:val="0078582A"/>
    <w:rsid w:val="00785C2B"/>
    <w:rsid w:val="00791DCB"/>
    <w:rsid w:val="00793FEF"/>
    <w:rsid w:val="007A1329"/>
    <w:rsid w:val="007A323E"/>
    <w:rsid w:val="007A5748"/>
    <w:rsid w:val="007A5C90"/>
    <w:rsid w:val="007B1B81"/>
    <w:rsid w:val="007B1E2E"/>
    <w:rsid w:val="007B3BF4"/>
    <w:rsid w:val="007B502A"/>
    <w:rsid w:val="007B785B"/>
    <w:rsid w:val="007B7A7D"/>
    <w:rsid w:val="007C12BD"/>
    <w:rsid w:val="007C387C"/>
    <w:rsid w:val="007C426C"/>
    <w:rsid w:val="007C52A9"/>
    <w:rsid w:val="007C5AF0"/>
    <w:rsid w:val="007C6225"/>
    <w:rsid w:val="007D2513"/>
    <w:rsid w:val="007E238C"/>
    <w:rsid w:val="007F0142"/>
    <w:rsid w:val="007F21C4"/>
    <w:rsid w:val="007F4DEF"/>
    <w:rsid w:val="007F4F8E"/>
    <w:rsid w:val="007F6981"/>
    <w:rsid w:val="008048BB"/>
    <w:rsid w:val="0080587C"/>
    <w:rsid w:val="008071A6"/>
    <w:rsid w:val="008200D8"/>
    <w:rsid w:val="00822A19"/>
    <w:rsid w:val="008256E7"/>
    <w:rsid w:val="00830B4E"/>
    <w:rsid w:val="00832808"/>
    <w:rsid w:val="00834734"/>
    <w:rsid w:val="0083558D"/>
    <w:rsid w:val="00840D19"/>
    <w:rsid w:val="00845729"/>
    <w:rsid w:val="008508AB"/>
    <w:rsid w:val="00852342"/>
    <w:rsid w:val="008554BA"/>
    <w:rsid w:val="00860248"/>
    <w:rsid w:val="00861982"/>
    <w:rsid w:val="008709A7"/>
    <w:rsid w:val="0087236A"/>
    <w:rsid w:val="008728AC"/>
    <w:rsid w:val="008761FA"/>
    <w:rsid w:val="0087780D"/>
    <w:rsid w:val="00877F2E"/>
    <w:rsid w:val="00881650"/>
    <w:rsid w:val="00887A7C"/>
    <w:rsid w:val="00894D73"/>
    <w:rsid w:val="0089527D"/>
    <w:rsid w:val="008A4DFF"/>
    <w:rsid w:val="008A57EC"/>
    <w:rsid w:val="008B0DBA"/>
    <w:rsid w:val="008B10C2"/>
    <w:rsid w:val="008B4026"/>
    <w:rsid w:val="008B4966"/>
    <w:rsid w:val="008B6EA9"/>
    <w:rsid w:val="008C25C5"/>
    <w:rsid w:val="008C7433"/>
    <w:rsid w:val="008D5107"/>
    <w:rsid w:val="008D5CC4"/>
    <w:rsid w:val="008D5D9E"/>
    <w:rsid w:val="008D63B3"/>
    <w:rsid w:val="008E0961"/>
    <w:rsid w:val="008E402B"/>
    <w:rsid w:val="008E423B"/>
    <w:rsid w:val="008F0F33"/>
    <w:rsid w:val="008F38B8"/>
    <w:rsid w:val="008F4313"/>
    <w:rsid w:val="008F4B3C"/>
    <w:rsid w:val="008F557C"/>
    <w:rsid w:val="00901FEC"/>
    <w:rsid w:val="0090203A"/>
    <w:rsid w:val="00902690"/>
    <w:rsid w:val="009067B9"/>
    <w:rsid w:val="009116C5"/>
    <w:rsid w:val="00911D7F"/>
    <w:rsid w:val="00913839"/>
    <w:rsid w:val="00913D04"/>
    <w:rsid w:val="00914DFD"/>
    <w:rsid w:val="009162C8"/>
    <w:rsid w:val="00925F09"/>
    <w:rsid w:val="0093040C"/>
    <w:rsid w:val="0093310C"/>
    <w:rsid w:val="00936D96"/>
    <w:rsid w:val="00937150"/>
    <w:rsid w:val="00937738"/>
    <w:rsid w:val="00942584"/>
    <w:rsid w:val="00942648"/>
    <w:rsid w:val="00943BCC"/>
    <w:rsid w:val="00944BBD"/>
    <w:rsid w:val="009451E2"/>
    <w:rsid w:val="00950868"/>
    <w:rsid w:val="00953AD8"/>
    <w:rsid w:val="009556AC"/>
    <w:rsid w:val="0096061E"/>
    <w:rsid w:val="00961605"/>
    <w:rsid w:val="00965FE4"/>
    <w:rsid w:val="00970563"/>
    <w:rsid w:val="0097117B"/>
    <w:rsid w:val="00974AB7"/>
    <w:rsid w:val="00975243"/>
    <w:rsid w:val="00983E43"/>
    <w:rsid w:val="009911D9"/>
    <w:rsid w:val="00992739"/>
    <w:rsid w:val="00997735"/>
    <w:rsid w:val="009A031E"/>
    <w:rsid w:val="009A783A"/>
    <w:rsid w:val="009B1061"/>
    <w:rsid w:val="009B1C92"/>
    <w:rsid w:val="009B3412"/>
    <w:rsid w:val="009B51D2"/>
    <w:rsid w:val="009B7C04"/>
    <w:rsid w:val="009C2BE5"/>
    <w:rsid w:val="009C73C7"/>
    <w:rsid w:val="009D35AA"/>
    <w:rsid w:val="009D6517"/>
    <w:rsid w:val="009E039D"/>
    <w:rsid w:val="009E4298"/>
    <w:rsid w:val="009F3D8A"/>
    <w:rsid w:val="009F4ABA"/>
    <w:rsid w:val="00A00459"/>
    <w:rsid w:val="00A029B0"/>
    <w:rsid w:val="00A04382"/>
    <w:rsid w:val="00A122B3"/>
    <w:rsid w:val="00A15292"/>
    <w:rsid w:val="00A1696D"/>
    <w:rsid w:val="00A17E20"/>
    <w:rsid w:val="00A21DD1"/>
    <w:rsid w:val="00A24850"/>
    <w:rsid w:val="00A26249"/>
    <w:rsid w:val="00A27C6B"/>
    <w:rsid w:val="00A3129B"/>
    <w:rsid w:val="00A335D6"/>
    <w:rsid w:val="00A36FA6"/>
    <w:rsid w:val="00A37406"/>
    <w:rsid w:val="00A430A4"/>
    <w:rsid w:val="00A45B88"/>
    <w:rsid w:val="00A541E8"/>
    <w:rsid w:val="00A55723"/>
    <w:rsid w:val="00A57C58"/>
    <w:rsid w:val="00A615A8"/>
    <w:rsid w:val="00A64939"/>
    <w:rsid w:val="00A654FA"/>
    <w:rsid w:val="00A65C2C"/>
    <w:rsid w:val="00A7273B"/>
    <w:rsid w:val="00A7529B"/>
    <w:rsid w:val="00A76874"/>
    <w:rsid w:val="00A76D04"/>
    <w:rsid w:val="00A82054"/>
    <w:rsid w:val="00A82866"/>
    <w:rsid w:val="00A83A8E"/>
    <w:rsid w:val="00A84607"/>
    <w:rsid w:val="00A8533E"/>
    <w:rsid w:val="00A87660"/>
    <w:rsid w:val="00A972AA"/>
    <w:rsid w:val="00AA0505"/>
    <w:rsid w:val="00AA5BEA"/>
    <w:rsid w:val="00AB09CC"/>
    <w:rsid w:val="00AB1D7A"/>
    <w:rsid w:val="00AB23E6"/>
    <w:rsid w:val="00AB2F75"/>
    <w:rsid w:val="00AC0D75"/>
    <w:rsid w:val="00AC31A9"/>
    <w:rsid w:val="00AC4AE5"/>
    <w:rsid w:val="00AC5ABE"/>
    <w:rsid w:val="00AD02C2"/>
    <w:rsid w:val="00AD3309"/>
    <w:rsid w:val="00AD3FAF"/>
    <w:rsid w:val="00AD6C32"/>
    <w:rsid w:val="00AE6592"/>
    <w:rsid w:val="00AE6815"/>
    <w:rsid w:val="00AF0D3D"/>
    <w:rsid w:val="00AF4C7A"/>
    <w:rsid w:val="00AF4D92"/>
    <w:rsid w:val="00AF5C23"/>
    <w:rsid w:val="00AF7B18"/>
    <w:rsid w:val="00B0053E"/>
    <w:rsid w:val="00B02E25"/>
    <w:rsid w:val="00B0788C"/>
    <w:rsid w:val="00B1045C"/>
    <w:rsid w:val="00B10939"/>
    <w:rsid w:val="00B12FCF"/>
    <w:rsid w:val="00B27C98"/>
    <w:rsid w:val="00B304E5"/>
    <w:rsid w:val="00B3191A"/>
    <w:rsid w:val="00B334F0"/>
    <w:rsid w:val="00B37A04"/>
    <w:rsid w:val="00B41381"/>
    <w:rsid w:val="00B42471"/>
    <w:rsid w:val="00B4383F"/>
    <w:rsid w:val="00B455D9"/>
    <w:rsid w:val="00B475DD"/>
    <w:rsid w:val="00B5721E"/>
    <w:rsid w:val="00B574F7"/>
    <w:rsid w:val="00B60274"/>
    <w:rsid w:val="00B63DBE"/>
    <w:rsid w:val="00B6779E"/>
    <w:rsid w:val="00B707C5"/>
    <w:rsid w:val="00B72EBC"/>
    <w:rsid w:val="00B74117"/>
    <w:rsid w:val="00B75978"/>
    <w:rsid w:val="00B77F78"/>
    <w:rsid w:val="00B912CF"/>
    <w:rsid w:val="00B9599A"/>
    <w:rsid w:val="00BA52E5"/>
    <w:rsid w:val="00BB5353"/>
    <w:rsid w:val="00BB70DF"/>
    <w:rsid w:val="00BC249E"/>
    <w:rsid w:val="00BC2D0D"/>
    <w:rsid w:val="00BC7FA5"/>
    <w:rsid w:val="00BD2593"/>
    <w:rsid w:val="00BD56DD"/>
    <w:rsid w:val="00BD736B"/>
    <w:rsid w:val="00BD73BD"/>
    <w:rsid w:val="00BD7E1F"/>
    <w:rsid w:val="00BE2D23"/>
    <w:rsid w:val="00BE7DC8"/>
    <w:rsid w:val="00BF07C0"/>
    <w:rsid w:val="00BF3BB6"/>
    <w:rsid w:val="00C00CEA"/>
    <w:rsid w:val="00C00FCA"/>
    <w:rsid w:val="00C0183D"/>
    <w:rsid w:val="00C01EF5"/>
    <w:rsid w:val="00C05202"/>
    <w:rsid w:val="00C05F08"/>
    <w:rsid w:val="00C11CD2"/>
    <w:rsid w:val="00C11F15"/>
    <w:rsid w:val="00C16CD6"/>
    <w:rsid w:val="00C23AB1"/>
    <w:rsid w:val="00C368CE"/>
    <w:rsid w:val="00C42A9F"/>
    <w:rsid w:val="00C459AD"/>
    <w:rsid w:val="00C51A92"/>
    <w:rsid w:val="00C51FCA"/>
    <w:rsid w:val="00C52889"/>
    <w:rsid w:val="00C529E3"/>
    <w:rsid w:val="00C56A3F"/>
    <w:rsid w:val="00C577ED"/>
    <w:rsid w:val="00C60D32"/>
    <w:rsid w:val="00C64660"/>
    <w:rsid w:val="00C65C09"/>
    <w:rsid w:val="00C663B4"/>
    <w:rsid w:val="00C6655B"/>
    <w:rsid w:val="00C76EB7"/>
    <w:rsid w:val="00C8076F"/>
    <w:rsid w:val="00C80E87"/>
    <w:rsid w:val="00C86DFD"/>
    <w:rsid w:val="00C91710"/>
    <w:rsid w:val="00C95828"/>
    <w:rsid w:val="00C97333"/>
    <w:rsid w:val="00CA0F5C"/>
    <w:rsid w:val="00CA1CA8"/>
    <w:rsid w:val="00CA453F"/>
    <w:rsid w:val="00CA5CC2"/>
    <w:rsid w:val="00CB0ECD"/>
    <w:rsid w:val="00CB371E"/>
    <w:rsid w:val="00CB7660"/>
    <w:rsid w:val="00CC0DE5"/>
    <w:rsid w:val="00CC30B1"/>
    <w:rsid w:val="00CC3FAB"/>
    <w:rsid w:val="00CC45A0"/>
    <w:rsid w:val="00CC6B35"/>
    <w:rsid w:val="00CC7A63"/>
    <w:rsid w:val="00CD1D5A"/>
    <w:rsid w:val="00CD2E00"/>
    <w:rsid w:val="00CD4E23"/>
    <w:rsid w:val="00CE0B05"/>
    <w:rsid w:val="00CE1853"/>
    <w:rsid w:val="00CE6AA7"/>
    <w:rsid w:val="00CF5640"/>
    <w:rsid w:val="00D004A7"/>
    <w:rsid w:val="00D02257"/>
    <w:rsid w:val="00D032B3"/>
    <w:rsid w:val="00D07B29"/>
    <w:rsid w:val="00D07CBD"/>
    <w:rsid w:val="00D11742"/>
    <w:rsid w:val="00D15AE1"/>
    <w:rsid w:val="00D16A69"/>
    <w:rsid w:val="00D170AD"/>
    <w:rsid w:val="00D217A2"/>
    <w:rsid w:val="00D25126"/>
    <w:rsid w:val="00D2640F"/>
    <w:rsid w:val="00D26762"/>
    <w:rsid w:val="00D30FA1"/>
    <w:rsid w:val="00D37CC0"/>
    <w:rsid w:val="00D44D0A"/>
    <w:rsid w:val="00D47829"/>
    <w:rsid w:val="00D500C0"/>
    <w:rsid w:val="00D50459"/>
    <w:rsid w:val="00D564B0"/>
    <w:rsid w:val="00D5793B"/>
    <w:rsid w:val="00D606CA"/>
    <w:rsid w:val="00D64B75"/>
    <w:rsid w:val="00D6703A"/>
    <w:rsid w:val="00D71882"/>
    <w:rsid w:val="00D73E81"/>
    <w:rsid w:val="00D8401A"/>
    <w:rsid w:val="00D85ABA"/>
    <w:rsid w:val="00D8676E"/>
    <w:rsid w:val="00D907EB"/>
    <w:rsid w:val="00D9104F"/>
    <w:rsid w:val="00D91A47"/>
    <w:rsid w:val="00DA381B"/>
    <w:rsid w:val="00DA3919"/>
    <w:rsid w:val="00DA56E2"/>
    <w:rsid w:val="00DB269C"/>
    <w:rsid w:val="00DB6BCA"/>
    <w:rsid w:val="00DB6DDC"/>
    <w:rsid w:val="00DB7221"/>
    <w:rsid w:val="00DB7E30"/>
    <w:rsid w:val="00DC1758"/>
    <w:rsid w:val="00DC1996"/>
    <w:rsid w:val="00DC24EA"/>
    <w:rsid w:val="00DC3B1C"/>
    <w:rsid w:val="00DC401D"/>
    <w:rsid w:val="00DC585F"/>
    <w:rsid w:val="00DD3D5D"/>
    <w:rsid w:val="00DD4822"/>
    <w:rsid w:val="00DE111C"/>
    <w:rsid w:val="00DE36D1"/>
    <w:rsid w:val="00DE76B8"/>
    <w:rsid w:val="00DF4106"/>
    <w:rsid w:val="00DF585B"/>
    <w:rsid w:val="00E008EF"/>
    <w:rsid w:val="00E009D0"/>
    <w:rsid w:val="00E00F86"/>
    <w:rsid w:val="00E039D4"/>
    <w:rsid w:val="00E06F17"/>
    <w:rsid w:val="00E073B0"/>
    <w:rsid w:val="00E07685"/>
    <w:rsid w:val="00E10C88"/>
    <w:rsid w:val="00E14A28"/>
    <w:rsid w:val="00E15E93"/>
    <w:rsid w:val="00E24B85"/>
    <w:rsid w:val="00E24DA0"/>
    <w:rsid w:val="00E44DF8"/>
    <w:rsid w:val="00E4563F"/>
    <w:rsid w:val="00E46F2F"/>
    <w:rsid w:val="00E516F6"/>
    <w:rsid w:val="00E61A51"/>
    <w:rsid w:val="00E62886"/>
    <w:rsid w:val="00E75A75"/>
    <w:rsid w:val="00E75C21"/>
    <w:rsid w:val="00E80F41"/>
    <w:rsid w:val="00E84C78"/>
    <w:rsid w:val="00E85C48"/>
    <w:rsid w:val="00E914C6"/>
    <w:rsid w:val="00E955EE"/>
    <w:rsid w:val="00EA357A"/>
    <w:rsid w:val="00EA5FA4"/>
    <w:rsid w:val="00EB06D4"/>
    <w:rsid w:val="00EC3107"/>
    <w:rsid w:val="00EC4F90"/>
    <w:rsid w:val="00EC773A"/>
    <w:rsid w:val="00ED299E"/>
    <w:rsid w:val="00ED3606"/>
    <w:rsid w:val="00ED5134"/>
    <w:rsid w:val="00EE5F20"/>
    <w:rsid w:val="00EF0BC6"/>
    <w:rsid w:val="00EF4B85"/>
    <w:rsid w:val="00EF715F"/>
    <w:rsid w:val="00F00368"/>
    <w:rsid w:val="00F008DA"/>
    <w:rsid w:val="00F017C6"/>
    <w:rsid w:val="00F03A79"/>
    <w:rsid w:val="00F03F10"/>
    <w:rsid w:val="00F07451"/>
    <w:rsid w:val="00F11174"/>
    <w:rsid w:val="00F11B53"/>
    <w:rsid w:val="00F14056"/>
    <w:rsid w:val="00F14EDD"/>
    <w:rsid w:val="00F16577"/>
    <w:rsid w:val="00F176EF"/>
    <w:rsid w:val="00F17A11"/>
    <w:rsid w:val="00F205B6"/>
    <w:rsid w:val="00F21456"/>
    <w:rsid w:val="00F231C8"/>
    <w:rsid w:val="00F313A9"/>
    <w:rsid w:val="00F315BC"/>
    <w:rsid w:val="00F35FE6"/>
    <w:rsid w:val="00F40AB9"/>
    <w:rsid w:val="00F47058"/>
    <w:rsid w:val="00F504FE"/>
    <w:rsid w:val="00F51B2A"/>
    <w:rsid w:val="00F54C6F"/>
    <w:rsid w:val="00F56007"/>
    <w:rsid w:val="00F61583"/>
    <w:rsid w:val="00F660F6"/>
    <w:rsid w:val="00F73CC9"/>
    <w:rsid w:val="00F812B5"/>
    <w:rsid w:val="00F8229A"/>
    <w:rsid w:val="00F8305B"/>
    <w:rsid w:val="00F83148"/>
    <w:rsid w:val="00F87379"/>
    <w:rsid w:val="00F879B1"/>
    <w:rsid w:val="00F939E2"/>
    <w:rsid w:val="00F93EBC"/>
    <w:rsid w:val="00FA3B3B"/>
    <w:rsid w:val="00FB1532"/>
    <w:rsid w:val="00FC294D"/>
    <w:rsid w:val="00FD383E"/>
    <w:rsid w:val="00FD5A3E"/>
    <w:rsid w:val="00FD5C58"/>
    <w:rsid w:val="00FD604C"/>
    <w:rsid w:val="00FD61A1"/>
    <w:rsid w:val="00FD6C8C"/>
    <w:rsid w:val="00FD6E9F"/>
    <w:rsid w:val="00FE2569"/>
    <w:rsid w:val="00FE7C21"/>
    <w:rsid w:val="00FF46E9"/>
    <w:rsid w:val="00FF541A"/>
    <w:rsid w:val="00FF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15E93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15E93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paragraph" w:styleId="Pagrindinistekstas2">
    <w:name w:val="Body Text 2"/>
    <w:basedOn w:val="prastasis"/>
    <w:link w:val="Pagrindinistekstas2Diagrama"/>
    <w:unhideWhenUsed/>
    <w:rsid w:val="00F008DA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F008DA"/>
    <w:rPr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BA52E5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14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5207F01C6C8B440AA42228736A4E340" ma:contentTypeVersion="12" ma:contentTypeDescription="Kurkite naują dokumentą." ma:contentTypeScope="" ma:versionID="21fb720e647acc5bb9ba79c737ffa5e7">
  <xsd:schema xmlns:xsd="http://www.w3.org/2001/XMLSchema" xmlns:xs="http://www.w3.org/2001/XMLSchema" xmlns:p="http://schemas.microsoft.com/office/2006/metadata/properties" xmlns:ns3="59639a75-2270-42b2-986b-fc84bf4a4ecb" targetNamespace="http://schemas.microsoft.com/office/2006/metadata/properties" ma:root="true" ma:fieldsID="10ba46f43a3435d400e9f819dbf5b7de" ns3:_="">
    <xsd:import namespace="59639a75-2270-42b2-986b-fc84bf4a4e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39a75-2270-42b2-986b-fc84bf4a4e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036E39-193C-48B5-A34D-692C7E2DC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639a75-2270-42b2-986b-fc84bf4a4e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74DA7C-073F-45F5-93F8-E12D13D998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91E0F1-7DF8-43A6-BE0A-FD797A70EB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13</TotalTime>
  <Pages>2</Pages>
  <Words>1891</Words>
  <Characters>1079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6</cp:revision>
  <cp:lastPrinted>2024-05-09T06:18:00Z</cp:lastPrinted>
  <dcterms:created xsi:type="dcterms:W3CDTF">2024-05-29T12:13:00Z</dcterms:created>
  <dcterms:modified xsi:type="dcterms:W3CDTF">2024-06-26T05:56:00Z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0x010100B5207F01C6C8B440AA42228736A4E340</vt:lpwstr>
  </property>
</Properties>
</file>