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57612" w14:textId="77777777" w:rsidR="00B275DF" w:rsidRPr="00723B90" w:rsidRDefault="00B275DF" w:rsidP="00B275DF">
      <w:pPr>
        <w:spacing w:after="120" w:line="276" w:lineRule="auto"/>
        <w:jc w:val="center"/>
        <w:rPr>
          <w:rFonts w:ascii="Arial" w:hAnsi="Arial" w:cs="Arial"/>
          <w:sz w:val="16"/>
          <w:szCs w:val="16"/>
        </w:rPr>
      </w:pPr>
      <w:r w:rsidRPr="00170437">
        <w:rPr>
          <w:noProof/>
        </w:rPr>
        <w:drawing>
          <wp:inline distT="0" distB="0" distL="0" distR="0" wp14:anchorId="62D3B260" wp14:editId="6E6EEBB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07F6608" w14:textId="77777777" w:rsidR="00B275DF" w:rsidRPr="00B275DF" w:rsidRDefault="00B275DF" w:rsidP="00255217">
      <w:pPr>
        <w:pStyle w:val="Antrat1"/>
        <w:spacing w:after="240" w:line="276" w:lineRule="auto"/>
        <w:rPr>
          <w:rFonts w:ascii="Arial" w:hAnsi="Arial" w:cs="Arial"/>
          <w:sz w:val="28"/>
          <w:szCs w:val="28"/>
        </w:rPr>
      </w:pPr>
      <w:r w:rsidRPr="00B275DF">
        <w:rPr>
          <w:rStyle w:val="Antrat1Diagrama"/>
          <w:rFonts w:ascii="Arial" w:hAnsi="Arial" w:cs="Arial"/>
          <w:b/>
          <w:sz w:val="28"/>
          <w:szCs w:val="28"/>
        </w:rPr>
        <w:t>KLAIPĖDOS RAJONO SAVIVALDYBĖS TARYBA</w:t>
      </w:r>
    </w:p>
    <w:p w14:paraId="11E21A9E" w14:textId="427A2469" w:rsidR="00B455D9" w:rsidRPr="00C017FF" w:rsidRDefault="00B275DF" w:rsidP="00B275DF">
      <w:pPr>
        <w:tabs>
          <w:tab w:val="left" w:pos="3450"/>
        </w:tabs>
        <w:spacing w:after="240" w:line="276" w:lineRule="auto"/>
        <w:jc w:val="center"/>
        <w:rPr>
          <w:rFonts w:ascii="Arial" w:eastAsiaTheme="minorHAnsi" w:hAnsi="Arial" w:cs="Arial"/>
          <w:b/>
          <w:caps/>
        </w:rPr>
      </w:pPr>
      <w:r w:rsidRPr="00B275DF">
        <w:rPr>
          <w:rStyle w:val="Antrat1Diagrama"/>
          <w:rFonts w:ascii="Arial" w:hAnsi="Arial" w:cs="Arial"/>
          <w:sz w:val="28"/>
          <w:szCs w:val="28"/>
        </w:rPr>
        <w:t>SPRENDIMAS</w:t>
      </w:r>
      <w:r w:rsidRPr="00B275DF">
        <w:rPr>
          <w:rStyle w:val="Antrat1Diagrama"/>
        </w:rPr>
        <w:br/>
      </w:r>
      <w:r w:rsidR="004A324A" w:rsidRPr="00C017FF">
        <w:rPr>
          <w:rFonts w:ascii="Arial" w:hAnsi="Arial" w:cs="Arial"/>
          <w:b/>
          <w:caps/>
          <w:sz w:val="28"/>
          <w:szCs w:val="28"/>
          <w:lang w:eastAsia="ar-SA"/>
        </w:rPr>
        <w:t xml:space="preserve">DĖL </w:t>
      </w:r>
      <w:r w:rsidR="009A3C13" w:rsidRPr="00C017FF">
        <w:rPr>
          <w:rFonts w:ascii="Arial" w:hAnsi="Arial" w:cs="Arial"/>
          <w:b/>
          <w:bCs/>
          <w:sz w:val="28"/>
          <w:szCs w:val="28"/>
        </w:rPr>
        <w:t>DAUGIAFUNKCIO SPORTO IR PRAMOGŲ CENTRO GARGŽDUOSE,</w:t>
      </w:r>
      <w:r w:rsidR="00C017FF">
        <w:rPr>
          <w:rFonts w:ascii="Arial" w:hAnsi="Arial" w:cs="Arial"/>
          <w:b/>
          <w:bCs/>
          <w:sz w:val="28"/>
          <w:szCs w:val="28"/>
        </w:rPr>
        <w:br/>
      </w:r>
      <w:r w:rsidR="009A3C13" w:rsidRPr="00C017FF">
        <w:rPr>
          <w:rFonts w:ascii="Arial" w:hAnsi="Arial" w:cs="Arial"/>
          <w:b/>
          <w:bCs/>
          <w:sz w:val="28"/>
          <w:szCs w:val="28"/>
        </w:rPr>
        <w:t>DARIAUS IR GIRĖNO G. 4, PERDAVIMO VALDYTI</w:t>
      </w:r>
      <w:r w:rsidR="006E3C31" w:rsidRPr="00C017FF">
        <w:rPr>
          <w:rFonts w:ascii="Arial" w:hAnsi="Arial" w:cs="Arial"/>
          <w:b/>
          <w:bCs/>
          <w:sz w:val="28"/>
          <w:szCs w:val="28"/>
        </w:rPr>
        <w:t>, NAUDOTI IR</w:t>
      </w:r>
      <w:r w:rsidR="00C017FF">
        <w:rPr>
          <w:rFonts w:ascii="Arial" w:hAnsi="Arial" w:cs="Arial"/>
          <w:b/>
          <w:bCs/>
          <w:sz w:val="28"/>
          <w:szCs w:val="28"/>
        </w:rPr>
        <w:br/>
      </w:r>
      <w:r w:rsidR="006E3C31" w:rsidRPr="00C017FF">
        <w:rPr>
          <w:rFonts w:ascii="Arial" w:hAnsi="Arial" w:cs="Arial"/>
          <w:b/>
          <w:bCs/>
          <w:sz w:val="28"/>
          <w:szCs w:val="28"/>
        </w:rPr>
        <w:t>DISPONUOTI JUO PATIKĖJIMO TEISE KLAIPĖDOS RAJONO</w:t>
      </w:r>
      <w:r w:rsidR="00C017FF">
        <w:rPr>
          <w:rFonts w:ascii="Arial" w:hAnsi="Arial" w:cs="Arial"/>
          <w:b/>
          <w:bCs/>
          <w:sz w:val="28"/>
          <w:szCs w:val="28"/>
        </w:rPr>
        <w:br/>
      </w:r>
      <w:r w:rsidR="006E3C31" w:rsidRPr="00C017FF">
        <w:rPr>
          <w:rFonts w:ascii="Arial" w:hAnsi="Arial" w:cs="Arial"/>
          <w:b/>
          <w:bCs/>
          <w:sz w:val="28"/>
          <w:szCs w:val="28"/>
        </w:rPr>
        <w:t>SAVIVALDYBĖS BIUDŽETINEI ĮSTAIGAI SPORTO CENTRUI</w:t>
      </w:r>
    </w:p>
    <w:p w14:paraId="3B0770ED" w14:textId="3EA1B663" w:rsidR="008F38B8" w:rsidRPr="00C8239A" w:rsidRDefault="002156CC" w:rsidP="00536990">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3860F7" w:rsidRPr="00C8239A">
        <w:rPr>
          <w:rFonts w:ascii="Arial" w:hAnsi="Arial" w:cs="Arial"/>
          <w:szCs w:val="24"/>
        </w:rPr>
        <w:t>4</w:t>
      </w:r>
      <w:r w:rsidR="008F38B8" w:rsidRPr="00C8239A">
        <w:rPr>
          <w:rFonts w:ascii="Arial" w:hAnsi="Arial" w:cs="Arial"/>
          <w:szCs w:val="24"/>
        </w:rPr>
        <w:t xml:space="preserve"> </w:t>
      </w:r>
      <w:r w:rsidR="008F38B8" w:rsidRPr="00C8239A">
        <w:rPr>
          <w:rFonts w:ascii="Arial" w:hAnsi="Arial" w:cs="Arial"/>
          <w:caps w:val="0"/>
          <w:szCs w:val="24"/>
        </w:rPr>
        <w:t>m.</w:t>
      </w:r>
      <w:r w:rsidR="006E3C31">
        <w:rPr>
          <w:rFonts w:ascii="Arial" w:hAnsi="Arial" w:cs="Arial"/>
          <w:caps w:val="0"/>
          <w:szCs w:val="24"/>
        </w:rPr>
        <w:t xml:space="preserve"> birželio</w:t>
      </w:r>
      <w:r w:rsidR="003860F7" w:rsidRPr="00C8239A">
        <w:rPr>
          <w:rFonts w:ascii="Arial" w:hAnsi="Arial" w:cs="Arial"/>
          <w:caps w:val="0"/>
          <w:szCs w:val="24"/>
        </w:rPr>
        <w:t xml:space="preserve"> </w:t>
      </w:r>
      <w:r w:rsidR="00C017FF">
        <w:rPr>
          <w:rFonts w:ascii="Arial" w:hAnsi="Arial" w:cs="Arial"/>
          <w:caps w:val="0"/>
          <w:szCs w:val="24"/>
        </w:rPr>
        <w:t>26</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336643">
        <w:rPr>
          <w:rFonts w:ascii="Arial" w:hAnsi="Arial" w:cs="Arial"/>
          <w:szCs w:val="24"/>
        </w:rPr>
        <w:t>315</w:t>
      </w:r>
      <w:r w:rsidR="008F38B8" w:rsidRPr="00C8239A">
        <w:rPr>
          <w:rFonts w:ascii="Arial" w:hAnsi="Arial" w:cs="Arial"/>
          <w:szCs w:val="24"/>
        </w:rPr>
        <w:br/>
        <w:t>G</w:t>
      </w:r>
      <w:r w:rsidR="008F38B8" w:rsidRPr="00C8239A">
        <w:rPr>
          <w:rFonts w:ascii="Arial" w:hAnsi="Arial" w:cs="Arial"/>
          <w:caps w:val="0"/>
          <w:szCs w:val="24"/>
        </w:rPr>
        <w:t>argždai</w:t>
      </w:r>
    </w:p>
    <w:p w14:paraId="64BA3ED7" w14:textId="0EADB732" w:rsidR="002C0527" w:rsidRPr="00B464F5" w:rsidRDefault="0085468A" w:rsidP="00536990">
      <w:pPr>
        <w:spacing w:line="276" w:lineRule="auto"/>
        <w:ind w:firstLine="1134"/>
        <w:jc w:val="both"/>
        <w:rPr>
          <w:rFonts w:ascii="Arial" w:hAnsi="Arial" w:cs="Arial"/>
        </w:rPr>
      </w:pPr>
      <w:r w:rsidRPr="00C8239A">
        <w:rPr>
          <w:rFonts w:ascii="Arial" w:hAnsi="Arial" w:cs="Arial"/>
        </w:rPr>
        <w:t>Klaipėdos rajono savivaldybės taryba, vadovaudamasi Lietuvos Respublikos vietos savivaldos įstatymo</w:t>
      </w:r>
      <w:r w:rsidR="005B293C">
        <w:rPr>
          <w:rFonts w:ascii="Arial" w:hAnsi="Arial" w:cs="Arial"/>
        </w:rPr>
        <w:t xml:space="preserve"> 6 straipsnio 3, 5, 8, 29, 38 punktais,</w:t>
      </w:r>
      <w:r w:rsidRPr="00C8239A">
        <w:rPr>
          <w:rFonts w:ascii="Arial" w:hAnsi="Arial" w:cs="Arial"/>
        </w:rPr>
        <w:t xml:space="preserve"> </w:t>
      </w:r>
      <w:r w:rsidR="00B464F5">
        <w:rPr>
          <w:rFonts w:ascii="Arial" w:hAnsi="Arial" w:cs="Arial"/>
        </w:rPr>
        <w:t>5</w:t>
      </w:r>
      <w:r w:rsidR="00940916" w:rsidRPr="00C8239A">
        <w:rPr>
          <w:rFonts w:ascii="Arial" w:hAnsi="Arial" w:cs="Arial"/>
        </w:rPr>
        <w:t xml:space="preserve">5 straipsnio </w:t>
      </w:r>
      <w:r w:rsidR="00B464F5">
        <w:rPr>
          <w:rFonts w:ascii="Arial" w:hAnsi="Arial" w:cs="Arial"/>
        </w:rPr>
        <w:t>2</w:t>
      </w:r>
      <w:r w:rsidR="00C062A8" w:rsidRPr="00C8239A">
        <w:rPr>
          <w:rFonts w:ascii="Arial" w:hAnsi="Arial" w:cs="Arial"/>
        </w:rPr>
        <w:t xml:space="preserve"> dali</w:t>
      </w:r>
      <w:r w:rsidR="00B464F5">
        <w:rPr>
          <w:rFonts w:ascii="Arial" w:hAnsi="Arial" w:cs="Arial"/>
        </w:rPr>
        <w:t xml:space="preserve">es </w:t>
      </w:r>
      <w:r w:rsidR="00255217">
        <w:rPr>
          <w:rFonts w:ascii="Arial" w:hAnsi="Arial" w:cs="Arial"/>
        </w:rPr>
        <w:br/>
      </w:r>
      <w:r w:rsidR="00B464F5">
        <w:rPr>
          <w:rFonts w:ascii="Arial" w:hAnsi="Arial" w:cs="Arial"/>
        </w:rPr>
        <w:t>4 punktu</w:t>
      </w:r>
      <w:r w:rsidR="00C017FF" w:rsidRPr="00226BAD">
        <w:rPr>
          <w:rFonts w:ascii="Arial" w:hAnsi="Arial" w:cs="Arial"/>
          <w:szCs w:val="20"/>
        </w:rPr>
        <w:t>,</w:t>
      </w:r>
      <w:r w:rsidR="00C017FF" w:rsidRPr="00CA75A1">
        <w:rPr>
          <w:rFonts w:ascii="Arial" w:hAnsi="Arial" w:cs="Arial"/>
          <w:shd w:val="clear" w:color="auto" w:fill="FFFFFF"/>
        </w:rPr>
        <w:t xml:space="preserve"> </w:t>
      </w:r>
      <w:r w:rsidR="00C017FF" w:rsidRPr="00654F0B">
        <w:rPr>
          <w:rFonts w:ascii="Arial" w:hAnsi="Arial" w:cs="Arial"/>
          <w:iCs/>
          <w:spacing w:val="60"/>
        </w:rPr>
        <w:t>nusprendži</w:t>
      </w:r>
      <w:r w:rsidR="00C017FF" w:rsidRPr="00654F0B">
        <w:rPr>
          <w:rFonts w:ascii="Arial" w:hAnsi="Arial" w:cs="Arial"/>
          <w:iCs/>
        </w:rPr>
        <w:t>a:</w:t>
      </w:r>
    </w:p>
    <w:p w14:paraId="23278BBD" w14:textId="77777777" w:rsidR="00CF14A8" w:rsidRDefault="00CF14A8" w:rsidP="00CF14A8">
      <w:pPr>
        <w:spacing w:line="276" w:lineRule="auto"/>
        <w:ind w:firstLine="1134"/>
        <w:jc w:val="both"/>
        <w:rPr>
          <w:rFonts w:ascii="Arial" w:hAnsi="Arial" w:cs="Arial"/>
          <w:shd w:val="clear" w:color="auto" w:fill="FFFFFF"/>
        </w:rPr>
      </w:pPr>
      <w:r>
        <w:rPr>
          <w:rFonts w:ascii="Arial" w:hAnsi="Arial" w:cs="Arial"/>
          <w:shd w:val="clear" w:color="auto" w:fill="FFFFFF"/>
        </w:rPr>
        <w:t xml:space="preserve">1. </w:t>
      </w:r>
      <w:r w:rsidR="00B464F5">
        <w:rPr>
          <w:rFonts w:ascii="Arial" w:hAnsi="Arial" w:cs="Arial"/>
          <w:shd w:val="clear" w:color="auto" w:fill="FFFFFF"/>
        </w:rPr>
        <w:t>Pasibaigus daugiafunkcio sporto ir pramogų centro Gargžduose, Dariaus ir Girėno g. 4, statybos darbams perduoti Klaipėdos rajono savivaldybės biudžetinei įstaigai sporto centrui savarankiškosioms</w:t>
      </w:r>
      <w:r w:rsidR="000A6F3A">
        <w:rPr>
          <w:rFonts w:ascii="Arial" w:hAnsi="Arial" w:cs="Arial"/>
          <w:shd w:val="clear" w:color="auto" w:fill="FFFFFF"/>
        </w:rPr>
        <w:t xml:space="preserve"> savivaldybių funkcijoms – savivaldybei nuosavybės teise priklausančio turto valdymui, naudojimui ir disponavimui, savivaldybės teritorijoje  vaikų iki 16 metų, mokymosi pagal privalomojo švietimo programas užtikrinimui, ikimokyklinio ugdymo, vaikų ir suaugusiųjų neformaliojo švietimo organizavimui, vaikų ir jaunimo užimtumo organizavimui, kūno kultūros ir sporto plėtojimui, gyventojų poilsio organizavimui</w:t>
      </w:r>
      <w:r w:rsidR="00A501E1">
        <w:rPr>
          <w:rFonts w:ascii="Arial" w:hAnsi="Arial" w:cs="Arial"/>
          <w:shd w:val="clear" w:color="auto" w:fill="FFFFFF"/>
        </w:rPr>
        <w:t>, sąlygų verslo ir turizmo plėtrai sudarymui</w:t>
      </w:r>
      <w:r w:rsidR="00D14170">
        <w:rPr>
          <w:rFonts w:ascii="Arial" w:hAnsi="Arial" w:cs="Arial"/>
          <w:shd w:val="clear" w:color="auto" w:fill="FFFFFF"/>
        </w:rPr>
        <w:t xml:space="preserve"> ir šios veiklos skatinimui įgyvendinti dvidešimčiai metų patikėjimo teise valdyti, naudoti ir disponuoti savivaldybės biudžeto lėšomis statomą objektą –</w:t>
      </w:r>
      <w:r w:rsidR="00D14170" w:rsidRPr="00D14170">
        <w:rPr>
          <w:rFonts w:ascii="Arial" w:hAnsi="Arial" w:cs="Arial"/>
          <w:shd w:val="clear" w:color="auto" w:fill="FFFFFF"/>
        </w:rPr>
        <w:t xml:space="preserve"> </w:t>
      </w:r>
      <w:r w:rsidR="00D14170">
        <w:rPr>
          <w:rFonts w:ascii="Arial" w:hAnsi="Arial" w:cs="Arial"/>
          <w:shd w:val="clear" w:color="auto" w:fill="FFFFFF"/>
        </w:rPr>
        <w:t>daugiafunkcį sporto ir pramogų centrą Gargžduose, Dariaus ir Girėno g. 4.</w:t>
      </w:r>
    </w:p>
    <w:p w14:paraId="308DAFF6" w14:textId="6BC95B8A" w:rsidR="00CF14A8" w:rsidRDefault="00CF14A8" w:rsidP="00CF14A8">
      <w:pPr>
        <w:spacing w:line="276" w:lineRule="auto"/>
        <w:ind w:firstLine="1134"/>
        <w:jc w:val="both"/>
        <w:rPr>
          <w:rFonts w:ascii="Arial" w:hAnsi="Arial" w:cs="Arial"/>
          <w:shd w:val="clear" w:color="auto" w:fill="FFFFFF"/>
        </w:rPr>
      </w:pPr>
      <w:r>
        <w:rPr>
          <w:rFonts w:ascii="Arial" w:hAnsi="Arial" w:cs="Arial"/>
          <w:shd w:val="clear" w:color="auto" w:fill="FFFFFF"/>
        </w:rPr>
        <w:t>2. Pavesti Klaipėdos rajono savivaldybės merui</w:t>
      </w:r>
      <w:r w:rsidRPr="004710F5">
        <w:rPr>
          <w:rFonts w:ascii="Arial" w:hAnsi="Arial" w:cs="Arial"/>
          <w:shd w:val="clear" w:color="auto" w:fill="FFFFFF"/>
        </w:rPr>
        <w:t xml:space="preserve"> </w:t>
      </w:r>
      <w:r>
        <w:rPr>
          <w:rFonts w:ascii="Arial" w:hAnsi="Arial" w:cs="Arial"/>
          <w:shd w:val="clear" w:color="auto" w:fill="FFFFFF"/>
        </w:rPr>
        <w:t xml:space="preserve">pasibaigus daugiafunkcio sporto ir pramogų centro Gargžduose, Dariaus ir Girėno g. 4, statybos darbams bei įregistravus turtą Klaipėdos rajono savivaldybės vardu Nekilnojamojo turto registre, parengti ir teikti Klaipėdos rajono savivaldybės tarybai sprendimo projektą dėl šio turto perdavimo valdyti, naudoti ir disponuoti juo patikėjimo teise Klaipėdos rajono savivaldybės biudžetinei įstaigai sporto centrui. </w:t>
      </w:r>
    </w:p>
    <w:p w14:paraId="611D5616" w14:textId="65A89F42" w:rsidR="005A5958" w:rsidRPr="00C8239A" w:rsidRDefault="00C8239A" w:rsidP="00C017FF">
      <w:pPr>
        <w:spacing w:after="480" w:line="276" w:lineRule="auto"/>
        <w:ind w:firstLine="1134"/>
        <w:jc w:val="both"/>
        <w:rPr>
          <w:rFonts w:ascii="Arial" w:hAnsi="Arial" w:cs="Arial"/>
          <w:bCs/>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0" w:name="_Hlk34219448"/>
      <w:r w:rsidRPr="00025531">
        <w:rPr>
          <w:rFonts w:ascii="Arial" w:hAnsi="Arial" w:cs="Arial"/>
          <w:shd w:val="clear" w:color="auto" w:fill="FFFFFF"/>
        </w:rPr>
        <w:t>R</w:t>
      </w:r>
      <w:bookmarkEnd w:id="0"/>
      <w:r w:rsidRPr="00025531">
        <w:rPr>
          <w:rFonts w:ascii="Arial" w:hAnsi="Arial" w:cs="Arial"/>
          <w:shd w:val="clear" w:color="auto" w:fill="FFFFFF"/>
        </w:rPr>
        <w:t>espublikos administracinių bylų teisenos įstatymo nustatyta tvarka</w:t>
      </w:r>
      <w:r>
        <w:rPr>
          <w:rFonts w:ascii="Arial" w:hAnsi="Arial" w:cs="Arial"/>
          <w:shd w:val="clear" w:color="auto" w:fill="FFFFFF"/>
        </w:rPr>
        <w:t>.</w:t>
      </w:r>
    </w:p>
    <w:p w14:paraId="15E8B5AD" w14:textId="08D5C72E" w:rsidR="00F51DCD" w:rsidRPr="00C017FF" w:rsidRDefault="00C017FF" w:rsidP="00C017FF">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F51DCD" w:rsidRPr="00C017FF" w:rsidSect="00665C0F">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5D73C" w14:textId="77777777" w:rsidR="00063C2C" w:rsidRDefault="00063C2C">
      <w:r>
        <w:separator/>
      </w:r>
    </w:p>
  </w:endnote>
  <w:endnote w:type="continuationSeparator" w:id="0">
    <w:p w14:paraId="14F829ED" w14:textId="77777777" w:rsidR="00063C2C" w:rsidRDefault="0006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21D79" w14:textId="77777777" w:rsidR="00063C2C" w:rsidRDefault="00063C2C">
      <w:r>
        <w:separator/>
      </w:r>
    </w:p>
  </w:footnote>
  <w:footnote w:type="continuationSeparator" w:id="0">
    <w:p w14:paraId="1F541575" w14:textId="77777777" w:rsidR="00063C2C" w:rsidRDefault="0006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DB9" w14:textId="4E313E2B"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C017FF">
      <w:rPr>
        <w:rStyle w:val="Puslapionumeris"/>
        <w:noProof/>
      </w:rPr>
      <w:t>1</w:t>
    </w:r>
    <w:r>
      <w:rPr>
        <w:rStyle w:val="Puslapionumeris"/>
      </w:rPr>
      <w:fldChar w:fldCharType="end"/>
    </w:r>
  </w:p>
  <w:p w14:paraId="27158974"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21B844EB"/>
    <w:multiLevelType w:val="hybridMultilevel"/>
    <w:tmpl w:val="C6C89050"/>
    <w:lvl w:ilvl="0" w:tplc="7F4ACD5C">
      <w:start w:val="1"/>
      <w:numFmt w:val="decimal"/>
      <w:lvlText w:val="%1"/>
      <w:lvlJc w:val="left"/>
      <w:pPr>
        <w:ind w:left="900" w:hanging="54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4"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C63D8"/>
    <w:multiLevelType w:val="hybridMultilevel"/>
    <w:tmpl w:val="AFC21F28"/>
    <w:lvl w:ilvl="0" w:tplc="6EAC1B96">
      <w:start w:val="2024"/>
      <w:numFmt w:val="decimal"/>
      <w:lvlText w:val="%1"/>
      <w:lvlJc w:val="left"/>
      <w:pPr>
        <w:ind w:left="1440" w:hanging="54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9"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0"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2"/>
  </w:num>
  <w:num w:numId="2" w16cid:durableId="121576408">
    <w:abstractNumId w:val="0"/>
  </w:num>
  <w:num w:numId="3" w16cid:durableId="981999700">
    <w:abstractNumId w:val="4"/>
  </w:num>
  <w:num w:numId="4" w16cid:durableId="201720672">
    <w:abstractNumId w:val="11"/>
  </w:num>
  <w:num w:numId="5" w16cid:durableId="504711422">
    <w:abstractNumId w:val="13"/>
  </w:num>
  <w:num w:numId="6" w16cid:durableId="1984263403">
    <w:abstractNumId w:val="9"/>
  </w:num>
  <w:num w:numId="7" w16cid:durableId="390732269">
    <w:abstractNumId w:val="6"/>
  </w:num>
  <w:num w:numId="8" w16cid:durableId="431820459">
    <w:abstractNumId w:val="7"/>
  </w:num>
  <w:num w:numId="9" w16cid:durableId="804659880">
    <w:abstractNumId w:val="3"/>
  </w:num>
  <w:num w:numId="10" w16cid:durableId="288509549">
    <w:abstractNumId w:val="10"/>
  </w:num>
  <w:num w:numId="11" w16cid:durableId="1933662223">
    <w:abstractNumId w:val="1"/>
  </w:num>
  <w:num w:numId="12" w16cid:durableId="715660749">
    <w:abstractNumId w:val="8"/>
  </w:num>
  <w:num w:numId="13" w16cid:durableId="68121093">
    <w:abstractNumId w:val="14"/>
  </w:num>
  <w:num w:numId="14" w16cid:durableId="289291068">
    <w:abstractNumId w:val="2"/>
  </w:num>
  <w:num w:numId="15" w16cid:durableId="398017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140E8"/>
    <w:rsid w:val="00016BFD"/>
    <w:rsid w:val="00020116"/>
    <w:rsid w:val="0002148B"/>
    <w:rsid w:val="000218A9"/>
    <w:rsid w:val="0002218E"/>
    <w:rsid w:val="00031642"/>
    <w:rsid w:val="00035E4F"/>
    <w:rsid w:val="00037B3B"/>
    <w:rsid w:val="0005169E"/>
    <w:rsid w:val="00063C2C"/>
    <w:rsid w:val="00070829"/>
    <w:rsid w:val="00091502"/>
    <w:rsid w:val="000A20A0"/>
    <w:rsid w:val="000A64E5"/>
    <w:rsid w:val="000A6F3A"/>
    <w:rsid w:val="000B13BE"/>
    <w:rsid w:val="000B31C9"/>
    <w:rsid w:val="000B75EA"/>
    <w:rsid w:val="000C6F9D"/>
    <w:rsid w:val="000C7BF8"/>
    <w:rsid w:val="000C7EA4"/>
    <w:rsid w:val="000D1BB3"/>
    <w:rsid w:val="000D756F"/>
    <w:rsid w:val="000E20AC"/>
    <w:rsid w:val="000E24E5"/>
    <w:rsid w:val="000E54A6"/>
    <w:rsid w:val="000F07B3"/>
    <w:rsid w:val="000F1501"/>
    <w:rsid w:val="000F212E"/>
    <w:rsid w:val="000F3E5A"/>
    <w:rsid w:val="000F6103"/>
    <w:rsid w:val="00106E74"/>
    <w:rsid w:val="001136E2"/>
    <w:rsid w:val="00113A51"/>
    <w:rsid w:val="001144A6"/>
    <w:rsid w:val="001154ED"/>
    <w:rsid w:val="00121ACB"/>
    <w:rsid w:val="00122784"/>
    <w:rsid w:val="001247AC"/>
    <w:rsid w:val="00124CDE"/>
    <w:rsid w:val="00130520"/>
    <w:rsid w:val="001337C1"/>
    <w:rsid w:val="00137CE1"/>
    <w:rsid w:val="001439C7"/>
    <w:rsid w:val="0014634D"/>
    <w:rsid w:val="00152AC4"/>
    <w:rsid w:val="00155682"/>
    <w:rsid w:val="0015589E"/>
    <w:rsid w:val="001567CB"/>
    <w:rsid w:val="0015787B"/>
    <w:rsid w:val="0016204D"/>
    <w:rsid w:val="00164744"/>
    <w:rsid w:val="00165B5E"/>
    <w:rsid w:val="00170B8C"/>
    <w:rsid w:val="00176DBE"/>
    <w:rsid w:val="001774C4"/>
    <w:rsid w:val="00177626"/>
    <w:rsid w:val="00184B50"/>
    <w:rsid w:val="0018517E"/>
    <w:rsid w:val="0018717A"/>
    <w:rsid w:val="00187657"/>
    <w:rsid w:val="001932DE"/>
    <w:rsid w:val="00194E62"/>
    <w:rsid w:val="001972D4"/>
    <w:rsid w:val="001A2C1D"/>
    <w:rsid w:val="001A53E7"/>
    <w:rsid w:val="001B0392"/>
    <w:rsid w:val="001B382C"/>
    <w:rsid w:val="001B6AC8"/>
    <w:rsid w:val="001C1A73"/>
    <w:rsid w:val="001D05B3"/>
    <w:rsid w:val="001D0F2F"/>
    <w:rsid w:val="001D2722"/>
    <w:rsid w:val="001D4C8A"/>
    <w:rsid w:val="001D4FF2"/>
    <w:rsid w:val="001D5E4C"/>
    <w:rsid w:val="001F3F59"/>
    <w:rsid w:val="001F6AC3"/>
    <w:rsid w:val="002030CF"/>
    <w:rsid w:val="002042CB"/>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539D5"/>
    <w:rsid w:val="00255217"/>
    <w:rsid w:val="002628A7"/>
    <w:rsid w:val="00265A3B"/>
    <w:rsid w:val="00265A76"/>
    <w:rsid w:val="00266DA9"/>
    <w:rsid w:val="0027225E"/>
    <w:rsid w:val="00272A21"/>
    <w:rsid w:val="0027483E"/>
    <w:rsid w:val="0027545A"/>
    <w:rsid w:val="002815C1"/>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14285"/>
    <w:rsid w:val="003220DC"/>
    <w:rsid w:val="003221D0"/>
    <w:rsid w:val="003321B1"/>
    <w:rsid w:val="00336643"/>
    <w:rsid w:val="003436F1"/>
    <w:rsid w:val="0035194C"/>
    <w:rsid w:val="00362486"/>
    <w:rsid w:val="00362CA0"/>
    <w:rsid w:val="00363238"/>
    <w:rsid w:val="0036366B"/>
    <w:rsid w:val="00365FD0"/>
    <w:rsid w:val="00372ACA"/>
    <w:rsid w:val="00373859"/>
    <w:rsid w:val="00373CB7"/>
    <w:rsid w:val="00381B7C"/>
    <w:rsid w:val="003860F7"/>
    <w:rsid w:val="00386157"/>
    <w:rsid w:val="00391EF2"/>
    <w:rsid w:val="00392CD6"/>
    <w:rsid w:val="003959F0"/>
    <w:rsid w:val="003A2057"/>
    <w:rsid w:val="003A3E0A"/>
    <w:rsid w:val="003A5362"/>
    <w:rsid w:val="003A5E97"/>
    <w:rsid w:val="003B0414"/>
    <w:rsid w:val="003B1996"/>
    <w:rsid w:val="003B1F84"/>
    <w:rsid w:val="003B52E9"/>
    <w:rsid w:val="003C23AA"/>
    <w:rsid w:val="003C36D9"/>
    <w:rsid w:val="003C38CD"/>
    <w:rsid w:val="003C3ECB"/>
    <w:rsid w:val="003C550F"/>
    <w:rsid w:val="003C5820"/>
    <w:rsid w:val="003D1560"/>
    <w:rsid w:val="003D4C1F"/>
    <w:rsid w:val="003E04B8"/>
    <w:rsid w:val="003E37E1"/>
    <w:rsid w:val="003E39F2"/>
    <w:rsid w:val="003F1193"/>
    <w:rsid w:val="003F1D5C"/>
    <w:rsid w:val="003F4049"/>
    <w:rsid w:val="003F5B2D"/>
    <w:rsid w:val="004021DC"/>
    <w:rsid w:val="00403B95"/>
    <w:rsid w:val="00407F54"/>
    <w:rsid w:val="00411A9A"/>
    <w:rsid w:val="00413B8F"/>
    <w:rsid w:val="00414653"/>
    <w:rsid w:val="004149A7"/>
    <w:rsid w:val="004158F8"/>
    <w:rsid w:val="00415B6D"/>
    <w:rsid w:val="004160ED"/>
    <w:rsid w:val="00416E98"/>
    <w:rsid w:val="00417480"/>
    <w:rsid w:val="004261D9"/>
    <w:rsid w:val="00430D04"/>
    <w:rsid w:val="00431263"/>
    <w:rsid w:val="00431CC1"/>
    <w:rsid w:val="00434A5A"/>
    <w:rsid w:val="00440CC2"/>
    <w:rsid w:val="00447324"/>
    <w:rsid w:val="0045061F"/>
    <w:rsid w:val="004506C5"/>
    <w:rsid w:val="004519D7"/>
    <w:rsid w:val="00456EF3"/>
    <w:rsid w:val="00474F53"/>
    <w:rsid w:val="0047500B"/>
    <w:rsid w:val="00481B5C"/>
    <w:rsid w:val="0048228C"/>
    <w:rsid w:val="00482E5C"/>
    <w:rsid w:val="00485CAE"/>
    <w:rsid w:val="0049073C"/>
    <w:rsid w:val="0049379C"/>
    <w:rsid w:val="004A266E"/>
    <w:rsid w:val="004A2764"/>
    <w:rsid w:val="004A324A"/>
    <w:rsid w:val="004B02A3"/>
    <w:rsid w:val="004B0B48"/>
    <w:rsid w:val="004B1CEB"/>
    <w:rsid w:val="004B5513"/>
    <w:rsid w:val="004B5AD8"/>
    <w:rsid w:val="004B6086"/>
    <w:rsid w:val="004B60EA"/>
    <w:rsid w:val="004C0A7C"/>
    <w:rsid w:val="004C1415"/>
    <w:rsid w:val="004C2649"/>
    <w:rsid w:val="004C60F2"/>
    <w:rsid w:val="004C7700"/>
    <w:rsid w:val="004D2774"/>
    <w:rsid w:val="004D6426"/>
    <w:rsid w:val="004E2835"/>
    <w:rsid w:val="004E30E8"/>
    <w:rsid w:val="004E5037"/>
    <w:rsid w:val="004E648D"/>
    <w:rsid w:val="004E7316"/>
    <w:rsid w:val="004F312B"/>
    <w:rsid w:val="004F3CC2"/>
    <w:rsid w:val="004F4C67"/>
    <w:rsid w:val="005040AF"/>
    <w:rsid w:val="00506B18"/>
    <w:rsid w:val="00506B76"/>
    <w:rsid w:val="0050749B"/>
    <w:rsid w:val="005105DD"/>
    <w:rsid w:val="00510C67"/>
    <w:rsid w:val="005129A8"/>
    <w:rsid w:val="00514762"/>
    <w:rsid w:val="00516210"/>
    <w:rsid w:val="005168C2"/>
    <w:rsid w:val="00525372"/>
    <w:rsid w:val="00527546"/>
    <w:rsid w:val="00534170"/>
    <w:rsid w:val="00535A0E"/>
    <w:rsid w:val="00536990"/>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20A9"/>
    <w:rsid w:val="00594499"/>
    <w:rsid w:val="00597871"/>
    <w:rsid w:val="005A39D2"/>
    <w:rsid w:val="005A5958"/>
    <w:rsid w:val="005B022B"/>
    <w:rsid w:val="005B155B"/>
    <w:rsid w:val="005B293C"/>
    <w:rsid w:val="005B2B7F"/>
    <w:rsid w:val="005B49D4"/>
    <w:rsid w:val="005B62F3"/>
    <w:rsid w:val="005B6CC9"/>
    <w:rsid w:val="005B729D"/>
    <w:rsid w:val="005C5AB4"/>
    <w:rsid w:val="005C7A00"/>
    <w:rsid w:val="005E0814"/>
    <w:rsid w:val="005E40D9"/>
    <w:rsid w:val="005E58C6"/>
    <w:rsid w:val="005F2611"/>
    <w:rsid w:val="005F5AF6"/>
    <w:rsid w:val="006021B0"/>
    <w:rsid w:val="0061027B"/>
    <w:rsid w:val="00610929"/>
    <w:rsid w:val="006120C5"/>
    <w:rsid w:val="00616140"/>
    <w:rsid w:val="00625AA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7963"/>
    <w:rsid w:val="006810CA"/>
    <w:rsid w:val="00690C32"/>
    <w:rsid w:val="00691BA4"/>
    <w:rsid w:val="00693BF1"/>
    <w:rsid w:val="006A16D9"/>
    <w:rsid w:val="006A48FB"/>
    <w:rsid w:val="006B0941"/>
    <w:rsid w:val="006B2976"/>
    <w:rsid w:val="006B53D5"/>
    <w:rsid w:val="006B63E7"/>
    <w:rsid w:val="006C30DF"/>
    <w:rsid w:val="006C5F00"/>
    <w:rsid w:val="006D2B01"/>
    <w:rsid w:val="006D696B"/>
    <w:rsid w:val="006D7468"/>
    <w:rsid w:val="006E24DB"/>
    <w:rsid w:val="006E2C76"/>
    <w:rsid w:val="006E3A7A"/>
    <w:rsid w:val="006E3C31"/>
    <w:rsid w:val="006E400B"/>
    <w:rsid w:val="006E5186"/>
    <w:rsid w:val="006E5596"/>
    <w:rsid w:val="006E590B"/>
    <w:rsid w:val="006F213A"/>
    <w:rsid w:val="006F245B"/>
    <w:rsid w:val="006F2D2D"/>
    <w:rsid w:val="006F57DB"/>
    <w:rsid w:val="006F58D4"/>
    <w:rsid w:val="0070154E"/>
    <w:rsid w:val="00712716"/>
    <w:rsid w:val="00714E77"/>
    <w:rsid w:val="00715332"/>
    <w:rsid w:val="007217A5"/>
    <w:rsid w:val="00722EBF"/>
    <w:rsid w:val="007233F5"/>
    <w:rsid w:val="00730815"/>
    <w:rsid w:val="007330A1"/>
    <w:rsid w:val="0073704F"/>
    <w:rsid w:val="007456B2"/>
    <w:rsid w:val="00754943"/>
    <w:rsid w:val="00756C81"/>
    <w:rsid w:val="00757B74"/>
    <w:rsid w:val="00762C56"/>
    <w:rsid w:val="00764D47"/>
    <w:rsid w:val="007665E3"/>
    <w:rsid w:val="007714D5"/>
    <w:rsid w:val="00783E04"/>
    <w:rsid w:val="00785742"/>
    <w:rsid w:val="00786E25"/>
    <w:rsid w:val="00792F86"/>
    <w:rsid w:val="007A1C9B"/>
    <w:rsid w:val="007A5C90"/>
    <w:rsid w:val="007B1B81"/>
    <w:rsid w:val="007B775B"/>
    <w:rsid w:val="007C097F"/>
    <w:rsid w:val="007C12BD"/>
    <w:rsid w:val="007D0E26"/>
    <w:rsid w:val="007D3824"/>
    <w:rsid w:val="007D3B11"/>
    <w:rsid w:val="007D3C6B"/>
    <w:rsid w:val="007E02CE"/>
    <w:rsid w:val="007E13DE"/>
    <w:rsid w:val="007E220F"/>
    <w:rsid w:val="007E4317"/>
    <w:rsid w:val="007E4905"/>
    <w:rsid w:val="007F0142"/>
    <w:rsid w:val="007F02BE"/>
    <w:rsid w:val="007F0337"/>
    <w:rsid w:val="007F106A"/>
    <w:rsid w:val="007F564F"/>
    <w:rsid w:val="00800C38"/>
    <w:rsid w:val="00802C24"/>
    <w:rsid w:val="00811D88"/>
    <w:rsid w:val="00813626"/>
    <w:rsid w:val="008150F1"/>
    <w:rsid w:val="00822597"/>
    <w:rsid w:val="00824E65"/>
    <w:rsid w:val="00826ED9"/>
    <w:rsid w:val="00830B4E"/>
    <w:rsid w:val="0083388A"/>
    <w:rsid w:val="008366CF"/>
    <w:rsid w:val="00836987"/>
    <w:rsid w:val="00836B12"/>
    <w:rsid w:val="00842152"/>
    <w:rsid w:val="00847418"/>
    <w:rsid w:val="0085468A"/>
    <w:rsid w:val="00854E06"/>
    <w:rsid w:val="008555D8"/>
    <w:rsid w:val="00861453"/>
    <w:rsid w:val="00861982"/>
    <w:rsid w:val="00864C5C"/>
    <w:rsid w:val="00873888"/>
    <w:rsid w:val="008751D2"/>
    <w:rsid w:val="00876B03"/>
    <w:rsid w:val="008820C6"/>
    <w:rsid w:val="008874B6"/>
    <w:rsid w:val="00890394"/>
    <w:rsid w:val="00894D73"/>
    <w:rsid w:val="00896055"/>
    <w:rsid w:val="00896E36"/>
    <w:rsid w:val="008A06D8"/>
    <w:rsid w:val="008A0C11"/>
    <w:rsid w:val="008A0D09"/>
    <w:rsid w:val="008A44FF"/>
    <w:rsid w:val="008A466D"/>
    <w:rsid w:val="008A4A2A"/>
    <w:rsid w:val="008A4DFF"/>
    <w:rsid w:val="008A58A9"/>
    <w:rsid w:val="008B1E6D"/>
    <w:rsid w:val="008B2A57"/>
    <w:rsid w:val="008B3A8A"/>
    <w:rsid w:val="008B69D4"/>
    <w:rsid w:val="008B6EA9"/>
    <w:rsid w:val="008C04D9"/>
    <w:rsid w:val="008C625D"/>
    <w:rsid w:val="008C6C35"/>
    <w:rsid w:val="008D4C38"/>
    <w:rsid w:val="008E1B9F"/>
    <w:rsid w:val="008E4286"/>
    <w:rsid w:val="008F38B8"/>
    <w:rsid w:val="008F3E0B"/>
    <w:rsid w:val="008F61B2"/>
    <w:rsid w:val="008F6A4F"/>
    <w:rsid w:val="00901FEC"/>
    <w:rsid w:val="00903551"/>
    <w:rsid w:val="009051A8"/>
    <w:rsid w:val="00907E54"/>
    <w:rsid w:val="0091000E"/>
    <w:rsid w:val="00913839"/>
    <w:rsid w:val="00914DFD"/>
    <w:rsid w:val="009164B5"/>
    <w:rsid w:val="00917912"/>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73A5C"/>
    <w:rsid w:val="009763FB"/>
    <w:rsid w:val="00981317"/>
    <w:rsid w:val="009821DE"/>
    <w:rsid w:val="00987D64"/>
    <w:rsid w:val="009911D9"/>
    <w:rsid w:val="00995953"/>
    <w:rsid w:val="009A031E"/>
    <w:rsid w:val="009A0356"/>
    <w:rsid w:val="009A3C13"/>
    <w:rsid w:val="009B072E"/>
    <w:rsid w:val="009B1235"/>
    <w:rsid w:val="009B1C92"/>
    <w:rsid w:val="009B2642"/>
    <w:rsid w:val="009B34FB"/>
    <w:rsid w:val="009C0D25"/>
    <w:rsid w:val="009C1D51"/>
    <w:rsid w:val="009C3E9C"/>
    <w:rsid w:val="009C6F3B"/>
    <w:rsid w:val="009C7778"/>
    <w:rsid w:val="009C79BE"/>
    <w:rsid w:val="009D1315"/>
    <w:rsid w:val="009D3C38"/>
    <w:rsid w:val="009D4F78"/>
    <w:rsid w:val="009D7158"/>
    <w:rsid w:val="009E039D"/>
    <w:rsid w:val="009E39C4"/>
    <w:rsid w:val="009E4DAF"/>
    <w:rsid w:val="009E5240"/>
    <w:rsid w:val="00A00272"/>
    <w:rsid w:val="00A03F91"/>
    <w:rsid w:val="00A100FE"/>
    <w:rsid w:val="00A1183F"/>
    <w:rsid w:val="00A11C3E"/>
    <w:rsid w:val="00A122B3"/>
    <w:rsid w:val="00A163CF"/>
    <w:rsid w:val="00A27C6B"/>
    <w:rsid w:val="00A501E1"/>
    <w:rsid w:val="00A536A5"/>
    <w:rsid w:val="00A53C7B"/>
    <w:rsid w:val="00A60F56"/>
    <w:rsid w:val="00A6234C"/>
    <w:rsid w:val="00A67FC6"/>
    <w:rsid w:val="00A701C9"/>
    <w:rsid w:val="00A716F5"/>
    <w:rsid w:val="00A76D04"/>
    <w:rsid w:val="00A77100"/>
    <w:rsid w:val="00A80D2A"/>
    <w:rsid w:val="00A829E8"/>
    <w:rsid w:val="00A838C3"/>
    <w:rsid w:val="00A858D4"/>
    <w:rsid w:val="00A87E2F"/>
    <w:rsid w:val="00A9050A"/>
    <w:rsid w:val="00AA513A"/>
    <w:rsid w:val="00AA5DF9"/>
    <w:rsid w:val="00AA656D"/>
    <w:rsid w:val="00AA7887"/>
    <w:rsid w:val="00AA7C02"/>
    <w:rsid w:val="00AB0590"/>
    <w:rsid w:val="00AC2A9B"/>
    <w:rsid w:val="00AC739E"/>
    <w:rsid w:val="00AD2E0F"/>
    <w:rsid w:val="00AD49D9"/>
    <w:rsid w:val="00AD7B25"/>
    <w:rsid w:val="00AE17D6"/>
    <w:rsid w:val="00AE4037"/>
    <w:rsid w:val="00AE5558"/>
    <w:rsid w:val="00B00AA5"/>
    <w:rsid w:val="00B01AD3"/>
    <w:rsid w:val="00B06211"/>
    <w:rsid w:val="00B10F4E"/>
    <w:rsid w:val="00B12746"/>
    <w:rsid w:val="00B14D82"/>
    <w:rsid w:val="00B153A9"/>
    <w:rsid w:val="00B17A52"/>
    <w:rsid w:val="00B17F71"/>
    <w:rsid w:val="00B21D92"/>
    <w:rsid w:val="00B275DF"/>
    <w:rsid w:val="00B34B09"/>
    <w:rsid w:val="00B406C4"/>
    <w:rsid w:val="00B433B2"/>
    <w:rsid w:val="00B455D9"/>
    <w:rsid w:val="00B464F5"/>
    <w:rsid w:val="00B51E12"/>
    <w:rsid w:val="00B53C4D"/>
    <w:rsid w:val="00B53CF2"/>
    <w:rsid w:val="00B6127C"/>
    <w:rsid w:val="00B70FB0"/>
    <w:rsid w:val="00B726B2"/>
    <w:rsid w:val="00B73656"/>
    <w:rsid w:val="00B75978"/>
    <w:rsid w:val="00B80B49"/>
    <w:rsid w:val="00B81882"/>
    <w:rsid w:val="00B82890"/>
    <w:rsid w:val="00B84BC1"/>
    <w:rsid w:val="00B84C65"/>
    <w:rsid w:val="00B86747"/>
    <w:rsid w:val="00B912CF"/>
    <w:rsid w:val="00B949F3"/>
    <w:rsid w:val="00BA436E"/>
    <w:rsid w:val="00BA51FD"/>
    <w:rsid w:val="00BB12E7"/>
    <w:rsid w:val="00BB3FA2"/>
    <w:rsid w:val="00BB65A9"/>
    <w:rsid w:val="00BC1F25"/>
    <w:rsid w:val="00BD0B9A"/>
    <w:rsid w:val="00BD506F"/>
    <w:rsid w:val="00BD56DD"/>
    <w:rsid w:val="00BF101C"/>
    <w:rsid w:val="00BF34B4"/>
    <w:rsid w:val="00BF42C6"/>
    <w:rsid w:val="00C017FF"/>
    <w:rsid w:val="00C062A8"/>
    <w:rsid w:val="00C13ACF"/>
    <w:rsid w:val="00C13B8B"/>
    <w:rsid w:val="00C1573C"/>
    <w:rsid w:val="00C238CD"/>
    <w:rsid w:val="00C247BB"/>
    <w:rsid w:val="00C2666E"/>
    <w:rsid w:val="00C27014"/>
    <w:rsid w:val="00C31C60"/>
    <w:rsid w:val="00C3257E"/>
    <w:rsid w:val="00C368CE"/>
    <w:rsid w:val="00C41367"/>
    <w:rsid w:val="00C43D0D"/>
    <w:rsid w:val="00C44181"/>
    <w:rsid w:val="00C45A44"/>
    <w:rsid w:val="00C46355"/>
    <w:rsid w:val="00C53E40"/>
    <w:rsid w:val="00C56F0A"/>
    <w:rsid w:val="00C577ED"/>
    <w:rsid w:val="00C645D6"/>
    <w:rsid w:val="00C66E15"/>
    <w:rsid w:val="00C74D78"/>
    <w:rsid w:val="00C776B0"/>
    <w:rsid w:val="00C77760"/>
    <w:rsid w:val="00C77EE3"/>
    <w:rsid w:val="00C8239A"/>
    <w:rsid w:val="00C873D7"/>
    <w:rsid w:val="00C91710"/>
    <w:rsid w:val="00C92E3F"/>
    <w:rsid w:val="00C94356"/>
    <w:rsid w:val="00C95D7A"/>
    <w:rsid w:val="00C9634D"/>
    <w:rsid w:val="00C97092"/>
    <w:rsid w:val="00CA1CA8"/>
    <w:rsid w:val="00CA58F0"/>
    <w:rsid w:val="00CA59FD"/>
    <w:rsid w:val="00CA65C0"/>
    <w:rsid w:val="00CB6933"/>
    <w:rsid w:val="00CD2E00"/>
    <w:rsid w:val="00CD37EA"/>
    <w:rsid w:val="00CD4E23"/>
    <w:rsid w:val="00CD5F23"/>
    <w:rsid w:val="00CE2E30"/>
    <w:rsid w:val="00CE3A81"/>
    <w:rsid w:val="00CE3DD3"/>
    <w:rsid w:val="00CE420B"/>
    <w:rsid w:val="00CF0618"/>
    <w:rsid w:val="00CF14A8"/>
    <w:rsid w:val="00CF378E"/>
    <w:rsid w:val="00D004A7"/>
    <w:rsid w:val="00D00B23"/>
    <w:rsid w:val="00D02223"/>
    <w:rsid w:val="00D065DC"/>
    <w:rsid w:val="00D06A37"/>
    <w:rsid w:val="00D12730"/>
    <w:rsid w:val="00D12C17"/>
    <w:rsid w:val="00D134DE"/>
    <w:rsid w:val="00D14170"/>
    <w:rsid w:val="00D21750"/>
    <w:rsid w:val="00D22D29"/>
    <w:rsid w:val="00D3112B"/>
    <w:rsid w:val="00D34529"/>
    <w:rsid w:val="00D35884"/>
    <w:rsid w:val="00D36167"/>
    <w:rsid w:val="00D37365"/>
    <w:rsid w:val="00D50C68"/>
    <w:rsid w:val="00D5373C"/>
    <w:rsid w:val="00D54571"/>
    <w:rsid w:val="00D55371"/>
    <w:rsid w:val="00D5578F"/>
    <w:rsid w:val="00D572F4"/>
    <w:rsid w:val="00D6251F"/>
    <w:rsid w:val="00D63AF3"/>
    <w:rsid w:val="00D64861"/>
    <w:rsid w:val="00D65F92"/>
    <w:rsid w:val="00D66E3C"/>
    <w:rsid w:val="00D71882"/>
    <w:rsid w:val="00D7609E"/>
    <w:rsid w:val="00D83E07"/>
    <w:rsid w:val="00D921CF"/>
    <w:rsid w:val="00D93274"/>
    <w:rsid w:val="00D9719D"/>
    <w:rsid w:val="00DA5520"/>
    <w:rsid w:val="00DB0B20"/>
    <w:rsid w:val="00DB2A3A"/>
    <w:rsid w:val="00DB5BD8"/>
    <w:rsid w:val="00DC155A"/>
    <w:rsid w:val="00DC2710"/>
    <w:rsid w:val="00DC585F"/>
    <w:rsid w:val="00DC5CBA"/>
    <w:rsid w:val="00DD1D97"/>
    <w:rsid w:val="00DD1FD4"/>
    <w:rsid w:val="00DD5224"/>
    <w:rsid w:val="00DD533A"/>
    <w:rsid w:val="00DE43A7"/>
    <w:rsid w:val="00DF3077"/>
    <w:rsid w:val="00E008EF"/>
    <w:rsid w:val="00E009D0"/>
    <w:rsid w:val="00E00F86"/>
    <w:rsid w:val="00E064E9"/>
    <w:rsid w:val="00E07424"/>
    <w:rsid w:val="00E10BAE"/>
    <w:rsid w:val="00E114B6"/>
    <w:rsid w:val="00E11BD6"/>
    <w:rsid w:val="00E12C5D"/>
    <w:rsid w:val="00E20004"/>
    <w:rsid w:val="00E24DA0"/>
    <w:rsid w:val="00E25034"/>
    <w:rsid w:val="00E2542E"/>
    <w:rsid w:val="00E27148"/>
    <w:rsid w:val="00E32920"/>
    <w:rsid w:val="00E354B7"/>
    <w:rsid w:val="00E4053A"/>
    <w:rsid w:val="00E4563F"/>
    <w:rsid w:val="00E46F2F"/>
    <w:rsid w:val="00E512E8"/>
    <w:rsid w:val="00E51C57"/>
    <w:rsid w:val="00E529DD"/>
    <w:rsid w:val="00E54A12"/>
    <w:rsid w:val="00E61909"/>
    <w:rsid w:val="00E61D28"/>
    <w:rsid w:val="00E76E5C"/>
    <w:rsid w:val="00E847DB"/>
    <w:rsid w:val="00E84836"/>
    <w:rsid w:val="00E87190"/>
    <w:rsid w:val="00E9542B"/>
    <w:rsid w:val="00E9797C"/>
    <w:rsid w:val="00EA357A"/>
    <w:rsid w:val="00EA3E3A"/>
    <w:rsid w:val="00EA585D"/>
    <w:rsid w:val="00EA59B2"/>
    <w:rsid w:val="00EA6BB6"/>
    <w:rsid w:val="00EB2B86"/>
    <w:rsid w:val="00EB5D0F"/>
    <w:rsid w:val="00EB6A0B"/>
    <w:rsid w:val="00EB772D"/>
    <w:rsid w:val="00EC2908"/>
    <w:rsid w:val="00EC3B4D"/>
    <w:rsid w:val="00EC4F90"/>
    <w:rsid w:val="00ED3DD5"/>
    <w:rsid w:val="00EE5008"/>
    <w:rsid w:val="00EE7B8E"/>
    <w:rsid w:val="00EF14EB"/>
    <w:rsid w:val="00EF2A40"/>
    <w:rsid w:val="00F01653"/>
    <w:rsid w:val="00F07451"/>
    <w:rsid w:val="00F1292F"/>
    <w:rsid w:val="00F13D94"/>
    <w:rsid w:val="00F145C3"/>
    <w:rsid w:val="00F16577"/>
    <w:rsid w:val="00F16F22"/>
    <w:rsid w:val="00F17A11"/>
    <w:rsid w:val="00F205B6"/>
    <w:rsid w:val="00F30750"/>
    <w:rsid w:val="00F3113D"/>
    <w:rsid w:val="00F32378"/>
    <w:rsid w:val="00F3389A"/>
    <w:rsid w:val="00F36862"/>
    <w:rsid w:val="00F4199B"/>
    <w:rsid w:val="00F47058"/>
    <w:rsid w:val="00F47C58"/>
    <w:rsid w:val="00F50310"/>
    <w:rsid w:val="00F51DCD"/>
    <w:rsid w:val="00F5431B"/>
    <w:rsid w:val="00F551D1"/>
    <w:rsid w:val="00F5743A"/>
    <w:rsid w:val="00F76AA7"/>
    <w:rsid w:val="00F82C36"/>
    <w:rsid w:val="00F8305B"/>
    <w:rsid w:val="00F84088"/>
    <w:rsid w:val="00F92C11"/>
    <w:rsid w:val="00F97F67"/>
    <w:rsid w:val="00FA09A4"/>
    <w:rsid w:val="00FA5D1B"/>
    <w:rsid w:val="00FB0C4A"/>
    <w:rsid w:val="00FB4628"/>
    <w:rsid w:val="00FC5140"/>
    <w:rsid w:val="00FD1706"/>
    <w:rsid w:val="00FD299C"/>
    <w:rsid w:val="00FD60A4"/>
    <w:rsid w:val="00FE0CA6"/>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 w:type="character" w:styleId="Hipersaitas">
    <w:name w:val="Hyperlink"/>
    <w:basedOn w:val="Numatytasispastraiposriftas"/>
    <w:uiPriority w:val="99"/>
    <w:semiHidden/>
    <w:unhideWhenUsed/>
    <w:rsid w:val="00170B8C"/>
    <w:rPr>
      <w:color w:val="0000FF"/>
      <w:u w:val="single"/>
    </w:rPr>
  </w:style>
  <w:style w:type="paragraph" w:styleId="Betarp">
    <w:name w:val="No Spacing"/>
    <w:uiPriority w:val="1"/>
    <w:qFormat/>
    <w:rsid w:val="00C45A4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 w:id="159331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20</TotalTime>
  <Pages>1</Pages>
  <Words>1485</Words>
  <Characters>848</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Emilija Baranauskaitė</cp:lastModifiedBy>
  <cp:revision>11</cp:revision>
  <cp:lastPrinted>2020-07-02T12:51:00Z</cp:lastPrinted>
  <dcterms:created xsi:type="dcterms:W3CDTF">2024-06-14T10:53:00Z</dcterms:created>
  <dcterms:modified xsi:type="dcterms:W3CDTF">2024-06-26T11:03:00Z</dcterms:modified>
</cp:coreProperties>
</file>