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FFB70AB" w14:textId="5B757524" w:rsidR="00B14DE7" w:rsidRPr="00321CE8" w:rsidRDefault="00B14DE7" w:rsidP="00894E1F">
      <w:pPr>
        <w:pStyle w:val="Antrat1"/>
        <w:jc w:val="center"/>
        <w:rPr>
          <w:rFonts w:ascii="Arial" w:hAnsi="Arial" w:cs="Arial"/>
          <w:b/>
          <w:bCs/>
          <w:color w:val="auto"/>
          <w:sz w:val="28"/>
          <w:szCs w:val="28"/>
        </w:rPr>
      </w:pPr>
      <w:bookmarkStart w:id="0" w:name="data_metai"/>
      <w:r w:rsidRPr="00321CE8">
        <w:rPr>
          <w:rFonts w:ascii="Arial" w:hAnsi="Arial" w:cs="Arial"/>
          <w:b/>
          <w:bCs/>
          <w:color w:val="auto"/>
          <w:sz w:val="28"/>
          <w:szCs w:val="28"/>
        </w:rPr>
        <w:t>KLAIPĖDOS RAJONO SAVIVALDYBĖS TARYBA</w:t>
      </w:r>
    </w:p>
    <w:bookmarkEnd w:id="0"/>
    <w:p w14:paraId="4B7A0247" w14:textId="478DE542" w:rsidR="008C3330" w:rsidRPr="00894E1F" w:rsidRDefault="008C3330" w:rsidP="00894E1F">
      <w:pPr>
        <w:pStyle w:val="Antrat1"/>
        <w:jc w:val="center"/>
        <w:rPr>
          <w:rFonts w:ascii="Arial" w:hAnsi="Arial" w:cs="Arial"/>
          <w:b/>
          <w:bCs/>
          <w:sz w:val="28"/>
          <w:szCs w:val="28"/>
        </w:rPr>
      </w:pPr>
      <w:r w:rsidRPr="00894E1F">
        <w:rPr>
          <w:rFonts w:ascii="Arial" w:hAnsi="Arial" w:cs="Arial"/>
          <w:b/>
          <w:bCs/>
          <w:color w:val="auto"/>
          <w:sz w:val="28"/>
          <w:szCs w:val="28"/>
        </w:rPr>
        <w:t>SPRENDIMAS</w:t>
      </w:r>
    </w:p>
    <w:p w14:paraId="4E60F92D" w14:textId="13D9932A" w:rsidR="00D32FDD" w:rsidRPr="007B54B1" w:rsidRDefault="00D32FDD" w:rsidP="00894E1F">
      <w:pPr>
        <w:spacing w:after="240" w:line="276" w:lineRule="auto"/>
        <w:jc w:val="center"/>
        <w:rPr>
          <w:rFonts w:ascii="Arial" w:hAnsi="Arial" w:cs="Arial"/>
          <w:bCs/>
        </w:rPr>
      </w:pPr>
      <w:bookmarkStart w:id="1" w:name="_Hlk54605192"/>
      <w:r w:rsidRPr="00894E1F">
        <w:rPr>
          <w:rFonts w:ascii="Arial" w:hAnsi="Arial" w:cs="Arial"/>
          <w:b/>
          <w:sz w:val="28"/>
          <w:szCs w:val="28"/>
        </w:rPr>
        <w:t>DĖL KLAIPĖDOS RAJONO</w:t>
      </w:r>
      <w:r w:rsidR="00C51719" w:rsidRPr="00894E1F">
        <w:rPr>
          <w:rFonts w:ascii="Arial" w:hAnsi="Arial" w:cs="Arial"/>
          <w:b/>
          <w:sz w:val="28"/>
          <w:szCs w:val="28"/>
        </w:rPr>
        <w:t xml:space="preserve"> SAVIVALDYBĖS</w:t>
      </w:r>
      <w:r w:rsidRPr="00894E1F">
        <w:rPr>
          <w:rFonts w:ascii="Arial" w:hAnsi="Arial" w:cs="Arial"/>
          <w:b/>
          <w:sz w:val="28"/>
          <w:szCs w:val="28"/>
        </w:rPr>
        <w:t xml:space="preserve"> </w:t>
      </w:r>
      <w:r w:rsidR="007575F6" w:rsidRPr="00894E1F">
        <w:rPr>
          <w:rFonts w:ascii="Arial" w:hAnsi="Arial" w:cs="Arial"/>
          <w:b/>
          <w:sz w:val="28"/>
          <w:szCs w:val="28"/>
        </w:rPr>
        <w:t xml:space="preserve">TARYBOS </w:t>
      </w:r>
      <w:r w:rsidR="00C51719" w:rsidRPr="00894E1F">
        <w:rPr>
          <w:rFonts w:ascii="Arial" w:hAnsi="Arial" w:cs="Arial"/>
          <w:b/>
          <w:sz w:val="28"/>
          <w:szCs w:val="28"/>
        </w:rPr>
        <w:t>202</w:t>
      </w:r>
      <w:r w:rsidR="00E755EB" w:rsidRPr="00894E1F">
        <w:rPr>
          <w:rFonts w:ascii="Arial" w:hAnsi="Arial" w:cs="Arial"/>
          <w:b/>
          <w:sz w:val="28"/>
          <w:szCs w:val="28"/>
        </w:rPr>
        <w:t>0</w:t>
      </w:r>
      <w:r w:rsidR="00C51719" w:rsidRPr="00894E1F">
        <w:rPr>
          <w:rFonts w:ascii="Arial" w:hAnsi="Arial" w:cs="Arial"/>
          <w:b/>
          <w:sz w:val="28"/>
          <w:szCs w:val="28"/>
        </w:rPr>
        <w:t xml:space="preserve"> M</w:t>
      </w:r>
      <w:r w:rsidR="00E755EB" w:rsidRPr="00894E1F">
        <w:rPr>
          <w:rFonts w:ascii="Arial" w:hAnsi="Arial" w:cs="Arial"/>
          <w:b/>
          <w:sz w:val="28"/>
          <w:szCs w:val="28"/>
        </w:rPr>
        <w:t>. RUGPJŪČIO 20 D. SPRENDIMO NR.</w:t>
      </w:r>
      <w:r w:rsidR="008329A6" w:rsidRPr="00894E1F">
        <w:rPr>
          <w:rFonts w:ascii="Arial" w:hAnsi="Arial" w:cs="Arial"/>
          <w:b/>
          <w:sz w:val="28"/>
          <w:szCs w:val="28"/>
        </w:rPr>
        <w:t xml:space="preserve"> </w:t>
      </w:r>
      <w:r w:rsidR="00E755EB" w:rsidRPr="00894E1F">
        <w:rPr>
          <w:rFonts w:ascii="Arial" w:hAnsi="Arial" w:cs="Arial"/>
          <w:b/>
          <w:sz w:val="28"/>
          <w:szCs w:val="28"/>
        </w:rPr>
        <w:t xml:space="preserve">T11-316 „DĖL PINIGINĖS SOCIALINĖS PARAMOS TEIKIMO KLAIPĖDOS RAJONO SAVIVALDYBĖJE TVARKOS APRAŠO PATVIRTINIMO“ PAKEITIMO </w:t>
      </w:r>
    </w:p>
    <w:p w14:paraId="794419C5" w14:textId="2D48E56B" w:rsidR="00D32FDD" w:rsidRPr="007B54B1" w:rsidRDefault="00D32FDD" w:rsidP="00912A75">
      <w:pPr>
        <w:spacing w:line="276" w:lineRule="auto"/>
        <w:jc w:val="center"/>
        <w:rPr>
          <w:rFonts w:ascii="Arial" w:hAnsi="Arial" w:cs="Arial"/>
          <w:bCs/>
        </w:rPr>
      </w:pPr>
      <w:r w:rsidRPr="007B54B1">
        <w:rPr>
          <w:rFonts w:ascii="Arial" w:hAnsi="Arial" w:cs="Arial"/>
          <w:bCs/>
        </w:rPr>
        <w:t>202</w:t>
      </w:r>
      <w:r w:rsidR="007B54B1">
        <w:rPr>
          <w:rFonts w:ascii="Arial" w:hAnsi="Arial" w:cs="Arial"/>
          <w:bCs/>
        </w:rPr>
        <w:t>4</w:t>
      </w:r>
      <w:r w:rsidRPr="007B54B1">
        <w:rPr>
          <w:rFonts w:ascii="Arial" w:hAnsi="Arial" w:cs="Arial"/>
          <w:bCs/>
        </w:rPr>
        <w:t xml:space="preserve"> m. </w:t>
      </w:r>
      <w:r w:rsidR="007B54B1">
        <w:rPr>
          <w:rFonts w:ascii="Arial" w:hAnsi="Arial" w:cs="Arial"/>
          <w:bCs/>
        </w:rPr>
        <w:t>rugpjūčio</w:t>
      </w:r>
      <w:r w:rsidR="007B54B1" w:rsidRPr="007B54B1">
        <w:rPr>
          <w:rFonts w:ascii="Arial" w:hAnsi="Arial" w:cs="Arial"/>
          <w:bCs/>
        </w:rPr>
        <w:t xml:space="preserve"> </w:t>
      </w:r>
      <w:r w:rsidRPr="007B54B1">
        <w:rPr>
          <w:rFonts w:ascii="Arial" w:hAnsi="Arial" w:cs="Arial"/>
          <w:bCs/>
        </w:rPr>
        <w:t>d. Nr. T11</w:t>
      </w:r>
      <w:r w:rsidR="00C51719" w:rsidRPr="007B54B1">
        <w:rPr>
          <w:rFonts w:ascii="Arial" w:hAnsi="Arial" w:cs="Arial"/>
          <w:bCs/>
        </w:rPr>
        <w:t>-</w:t>
      </w:r>
    </w:p>
    <w:p w14:paraId="2CBC81C6" w14:textId="7794D874" w:rsidR="00323618" w:rsidRPr="007B54B1" w:rsidRDefault="00D32FDD" w:rsidP="00894E1F">
      <w:pPr>
        <w:spacing w:after="240" w:line="276" w:lineRule="auto"/>
        <w:jc w:val="center"/>
        <w:rPr>
          <w:rFonts w:ascii="Arial" w:hAnsi="Arial" w:cs="Arial"/>
          <w:bCs/>
          <w:color w:val="000000" w:themeColor="text1"/>
        </w:rPr>
      </w:pPr>
      <w:r w:rsidRPr="007B54B1">
        <w:rPr>
          <w:rFonts w:ascii="Arial" w:hAnsi="Arial" w:cs="Arial"/>
          <w:bCs/>
        </w:rPr>
        <w:t>Gargždai</w:t>
      </w:r>
    </w:p>
    <w:p w14:paraId="27795F58" w14:textId="22AEC213" w:rsidR="00D32FDD" w:rsidRPr="007B54B1" w:rsidRDefault="00D32FDD" w:rsidP="00912A75">
      <w:pPr>
        <w:spacing w:line="276" w:lineRule="auto"/>
        <w:ind w:firstLine="720"/>
        <w:jc w:val="both"/>
        <w:rPr>
          <w:rFonts w:ascii="Arial" w:hAnsi="Arial" w:cs="Arial"/>
          <w:color w:val="000000" w:themeColor="text1"/>
        </w:rPr>
      </w:pPr>
      <w:r w:rsidRPr="007B54B1">
        <w:rPr>
          <w:rFonts w:ascii="Arial" w:hAnsi="Arial" w:cs="Arial"/>
          <w:color w:val="000000" w:themeColor="text1"/>
        </w:rPr>
        <w:t>Klaipėdos rajono savivaldybės taryba,</w:t>
      </w:r>
      <w:r w:rsidR="00323618" w:rsidRPr="007B54B1">
        <w:rPr>
          <w:rFonts w:ascii="Arial" w:hAnsi="Arial" w:cs="Arial"/>
          <w:color w:val="000000" w:themeColor="text1"/>
        </w:rPr>
        <w:t xml:space="preserve"> </w:t>
      </w:r>
      <w:r w:rsidRPr="007B54B1">
        <w:rPr>
          <w:rFonts w:ascii="Arial" w:hAnsi="Arial" w:cs="Arial"/>
          <w:color w:val="000000" w:themeColor="text1"/>
        </w:rPr>
        <w:t xml:space="preserve">vadovaudamasi Lietuvos Respublikos vietos savivaldos įstatymo </w:t>
      </w:r>
      <w:r w:rsidR="00274CBB" w:rsidRPr="007B54B1">
        <w:rPr>
          <w:rFonts w:ascii="Arial" w:hAnsi="Arial" w:cs="Arial"/>
          <w:color w:val="000000" w:themeColor="text1"/>
        </w:rPr>
        <w:t>6</w:t>
      </w:r>
      <w:r w:rsidR="00E755EB" w:rsidRPr="007B54B1">
        <w:rPr>
          <w:rFonts w:ascii="Arial" w:hAnsi="Arial" w:cs="Arial"/>
          <w:color w:val="000000" w:themeColor="text1"/>
        </w:rPr>
        <w:t xml:space="preserve"> straipsnio </w:t>
      </w:r>
      <w:r w:rsidR="00274CBB" w:rsidRPr="007B54B1">
        <w:rPr>
          <w:rFonts w:ascii="Arial" w:hAnsi="Arial" w:cs="Arial"/>
          <w:color w:val="000000" w:themeColor="text1"/>
        </w:rPr>
        <w:t>43</w:t>
      </w:r>
      <w:r w:rsidR="00E755EB" w:rsidRPr="007B54B1">
        <w:rPr>
          <w:rFonts w:ascii="Arial" w:hAnsi="Arial" w:cs="Arial"/>
          <w:color w:val="000000" w:themeColor="text1"/>
        </w:rPr>
        <w:t xml:space="preserve"> </w:t>
      </w:r>
      <w:r w:rsidR="000F4A4E" w:rsidRPr="007B54B1">
        <w:rPr>
          <w:rFonts w:ascii="Arial" w:hAnsi="Arial" w:cs="Arial"/>
          <w:color w:val="000000" w:themeColor="text1"/>
        </w:rPr>
        <w:t>punktu</w:t>
      </w:r>
      <w:r w:rsidR="00E755EB" w:rsidRPr="007B54B1">
        <w:rPr>
          <w:rFonts w:ascii="Arial" w:hAnsi="Arial" w:cs="Arial"/>
          <w:color w:val="000000" w:themeColor="text1"/>
        </w:rPr>
        <w:t xml:space="preserve">, </w:t>
      </w:r>
      <w:r w:rsidR="000F4A4E" w:rsidRPr="007B54B1">
        <w:rPr>
          <w:rFonts w:ascii="Arial" w:hAnsi="Arial" w:cs="Arial"/>
          <w:color w:val="000000" w:themeColor="text1"/>
        </w:rPr>
        <w:t xml:space="preserve">15 straipsnio 2 dalies 30 punktu, </w:t>
      </w:r>
      <w:r w:rsidR="00B14DE7" w:rsidRPr="007B54B1">
        <w:rPr>
          <w:rFonts w:ascii="Arial" w:hAnsi="Arial" w:cs="Arial"/>
          <w:color w:val="000000" w:themeColor="text1"/>
          <w:spacing w:val="40"/>
        </w:rPr>
        <w:t>nusprendži</w:t>
      </w:r>
      <w:r w:rsidR="00B14DE7" w:rsidRPr="007B54B1">
        <w:rPr>
          <w:rFonts w:ascii="Arial" w:hAnsi="Arial" w:cs="Arial"/>
          <w:color w:val="000000" w:themeColor="text1"/>
        </w:rPr>
        <w:t>a</w:t>
      </w:r>
      <w:r w:rsidRPr="007B54B1">
        <w:rPr>
          <w:rFonts w:ascii="Arial" w:hAnsi="Arial" w:cs="Arial"/>
          <w:color w:val="000000" w:themeColor="text1"/>
        </w:rPr>
        <w:t>:</w:t>
      </w:r>
    </w:p>
    <w:bookmarkEnd w:id="1"/>
    <w:p w14:paraId="7FD37EE3" w14:textId="4A8CB50A" w:rsidR="00B63691" w:rsidRPr="007B54B1" w:rsidRDefault="00B63691" w:rsidP="00912A75">
      <w:pPr>
        <w:spacing w:line="276" w:lineRule="auto"/>
        <w:ind w:firstLine="720"/>
        <w:jc w:val="both"/>
        <w:rPr>
          <w:rFonts w:ascii="Arial" w:hAnsi="Arial" w:cs="Arial"/>
          <w:color w:val="000000"/>
        </w:rPr>
      </w:pPr>
      <w:r w:rsidRPr="007B54B1">
        <w:rPr>
          <w:rFonts w:ascii="Arial" w:hAnsi="Arial" w:cs="Arial"/>
          <w:color w:val="000000" w:themeColor="text1"/>
        </w:rPr>
        <w:t>1. Pakeisti Piniginės socialinės paramos teikimo Klaipėdos rajono savivaldybėje tvarkos apraš</w:t>
      </w:r>
      <w:r w:rsidR="000F4A4E" w:rsidRPr="007B54B1">
        <w:rPr>
          <w:rFonts w:ascii="Arial" w:hAnsi="Arial" w:cs="Arial"/>
          <w:color w:val="000000" w:themeColor="text1"/>
        </w:rPr>
        <w:t>o</w:t>
      </w:r>
      <w:r w:rsidRPr="007B54B1">
        <w:rPr>
          <w:rFonts w:ascii="Arial" w:hAnsi="Arial" w:cs="Arial"/>
          <w:color w:val="000000" w:themeColor="text1"/>
        </w:rPr>
        <w:t>, patvirtint</w:t>
      </w:r>
      <w:r w:rsidR="000F4A4E" w:rsidRPr="007B54B1">
        <w:rPr>
          <w:rFonts w:ascii="Arial" w:hAnsi="Arial" w:cs="Arial"/>
          <w:color w:val="000000" w:themeColor="text1"/>
        </w:rPr>
        <w:t>o</w:t>
      </w:r>
      <w:r w:rsidRPr="007B54B1">
        <w:rPr>
          <w:rFonts w:ascii="Arial" w:hAnsi="Arial" w:cs="Arial"/>
          <w:color w:val="000000" w:themeColor="text1"/>
        </w:rPr>
        <w:t xml:space="preserve"> Klaipėdos rajono savivaldybės tarybos 2020 m. rugpjūčio 20 d. sprendimu Nr. T11-316 „Dėl Piniginės socialinės paramos teikimo Klaipėdos rajono savivaldybėje tvarkos aprašo patvirtinimo“ </w:t>
      </w:r>
      <w:r w:rsidRPr="007B54B1">
        <w:rPr>
          <w:rFonts w:ascii="Arial" w:hAnsi="Arial" w:cs="Arial"/>
          <w:color w:val="000000"/>
        </w:rPr>
        <w:t>32 punktą ir jį išdėstyti taip:</w:t>
      </w:r>
    </w:p>
    <w:p w14:paraId="6FB7C1E6" w14:textId="77777777" w:rsidR="00B63691" w:rsidRPr="007B54B1" w:rsidRDefault="00B63691" w:rsidP="00912A75">
      <w:pPr>
        <w:spacing w:line="276" w:lineRule="auto"/>
        <w:ind w:firstLine="709"/>
        <w:jc w:val="both"/>
        <w:rPr>
          <w:rFonts w:ascii="Arial" w:hAnsi="Arial" w:cs="Arial"/>
          <w:color w:val="000000"/>
          <w:lang w:eastAsia="lt-LT"/>
        </w:rPr>
      </w:pPr>
      <w:bookmarkStart w:id="2" w:name="part_f1f76130a78048878671a69f8b04ec03"/>
      <w:bookmarkStart w:id="3" w:name="part_d9e4870c1e3f420e8b8211cf8f6d6173"/>
      <w:bookmarkStart w:id="4" w:name="part_e6d8d991473e4153b0cd0cd59767db88"/>
      <w:bookmarkStart w:id="5" w:name="part_291ca31e54f54888bdc3fa43d8dea499"/>
      <w:bookmarkStart w:id="6" w:name="part_4982884f5fc648be95d83c78dfd40785"/>
      <w:bookmarkStart w:id="7" w:name="part_58e2ebdd04464269a12be5f0648aa683"/>
      <w:bookmarkEnd w:id="2"/>
      <w:bookmarkEnd w:id="3"/>
      <w:bookmarkEnd w:id="4"/>
      <w:bookmarkEnd w:id="5"/>
      <w:bookmarkEnd w:id="6"/>
      <w:bookmarkEnd w:id="7"/>
      <w:r w:rsidRPr="007B54B1">
        <w:rPr>
          <w:rFonts w:ascii="Arial" w:hAnsi="Arial" w:cs="Arial"/>
          <w:color w:val="000000"/>
          <w:lang w:eastAsia="lt-LT"/>
        </w:rPr>
        <w:t>„32. Klaipėdos rajono savivaldybėje nustatomos šios vidutinės kuro rūšių kainos, taikomos būsto šildymo ir karšto vandens ruošimo kompensacijoms skaičiuoti:</w:t>
      </w:r>
    </w:p>
    <w:p w14:paraId="77968312" w14:textId="23F685D1" w:rsidR="00B63691" w:rsidRPr="007B54B1" w:rsidRDefault="00B63691" w:rsidP="00912A75">
      <w:pPr>
        <w:spacing w:line="276" w:lineRule="auto"/>
        <w:ind w:firstLine="709"/>
        <w:jc w:val="both"/>
        <w:rPr>
          <w:rFonts w:ascii="Arial" w:hAnsi="Arial" w:cs="Arial"/>
          <w:color w:val="000000"/>
          <w:lang w:eastAsia="lt-LT"/>
        </w:rPr>
      </w:pPr>
      <w:r w:rsidRPr="007B54B1">
        <w:rPr>
          <w:rFonts w:ascii="Arial" w:hAnsi="Arial" w:cs="Arial"/>
          <w:color w:val="000000"/>
          <w:lang w:eastAsia="lt-LT"/>
        </w:rPr>
        <w:t>I kategorijos malkų kaina –</w:t>
      </w:r>
      <w:r w:rsidR="000571B0">
        <w:rPr>
          <w:rFonts w:ascii="Arial" w:hAnsi="Arial" w:cs="Arial"/>
          <w:color w:val="000000"/>
          <w:lang w:eastAsia="lt-LT"/>
        </w:rPr>
        <w:t xml:space="preserve"> </w:t>
      </w:r>
      <w:r w:rsidR="000571B0" w:rsidRPr="000571B0">
        <w:rPr>
          <w:rFonts w:ascii="Arial" w:hAnsi="Arial" w:cs="Arial"/>
          <w:strike/>
          <w:color w:val="000000"/>
          <w:lang w:eastAsia="lt-LT"/>
        </w:rPr>
        <w:t>65</w:t>
      </w:r>
      <w:r w:rsidR="000571B0">
        <w:rPr>
          <w:rFonts w:ascii="Arial" w:hAnsi="Arial" w:cs="Arial"/>
          <w:strike/>
          <w:color w:val="000000"/>
          <w:lang w:eastAsia="lt-LT"/>
        </w:rPr>
        <w:t xml:space="preserve">,00 </w:t>
      </w:r>
      <w:r w:rsidR="007B54B1" w:rsidRPr="000571B0">
        <w:rPr>
          <w:rFonts w:ascii="Arial" w:hAnsi="Arial" w:cs="Arial"/>
          <w:b/>
          <w:bCs/>
          <w:color w:val="000000"/>
          <w:lang w:eastAsia="lt-LT"/>
        </w:rPr>
        <w:t>60</w:t>
      </w:r>
      <w:r w:rsidRPr="000571B0">
        <w:rPr>
          <w:rFonts w:ascii="Arial" w:hAnsi="Arial" w:cs="Arial"/>
          <w:b/>
          <w:bCs/>
          <w:color w:val="000000"/>
          <w:lang w:eastAsia="lt-LT"/>
        </w:rPr>
        <w:t>,00</w:t>
      </w:r>
      <w:r w:rsidRPr="007B54B1">
        <w:rPr>
          <w:rFonts w:ascii="Arial" w:hAnsi="Arial" w:cs="Arial"/>
          <w:color w:val="000000"/>
          <w:lang w:eastAsia="lt-LT"/>
        </w:rPr>
        <w:t xml:space="preserve"> Eur už vieną kietmetrį;</w:t>
      </w:r>
    </w:p>
    <w:p w14:paraId="642F46BE" w14:textId="43786C0E" w:rsidR="00B63691" w:rsidRPr="007B54B1" w:rsidRDefault="00B63691" w:rsidP="00912A75">
      <w:pPr>
        <w:spacing w:line="276" w:lineRule="auto"/>
        <w:ind w:firstLine="709"/>
        <w:jc w:val="both"/>
        <w:rPr>
          <w:rFonts w:ascii="Arial" w:hAnsi="Arial" w:cs="Arial"/>
          <w:color w:val="000000"/>
          <w:lang w:eastAsia="lt-LT"/>
        </w:rPr>
      </w:pPr>
      <w:r w:rsidRPr="007B54B1">
        <w:rPr>
          <w:rFonts w:ascii="Arial" w:hAnsi="Arial" w:cs="Arial"/>
          <w:color w:val="000000"/>
          <w:lang w:eastAsia="lt-LT"/>
        </w:rPr>
        <w:t xml:space="preserve">Mišrių malkų kaina – </w:t>
      </w:r>
      <w:r w:rsidR="000571B0" w:rsidRPr="000571B0">
        <w:rPr>
          <w:rFonts w:ascii="Arial" w:hAnsi="Arial" w:cs="Arial"/>
          <w:strike/>
          <w:color w:val="000000"/>
          <w:lang w:eastAsia="lt-LT"/>
        </w:rPr>
        <w:t>55</w:t>
      </w:r>
      <w:r w:rsidR="000571B0">
        <w:rPr>
          <w:rFonts w:ascii="Arial" w:hAnsi="Arial" w:cs="Arial"/>
          <w:strike/>
          <w:color w:val="000000"/>
          <w:lang w:eastAsia="lt-LT"/>
        </w:rPr>
        <w:t xml:space="preserve">,00 </w:t>
      </w:r>
      <w:r w:rsidR="00121E8D" w:rsidRPr="000571B0">
        <w:rPr>
          <w:rFonts w:ascii="Arial" w:hAnsi="Arial" w:cs="Arial"/>
          <w:b/>
          <w:bCs/>
          <w:color w:val="000000"/>
          <w:lang w:eastAsia="lt-LT"/>
        </w:rPr>
        <w:t>50</w:t>
      </w:r>
      <w:r w:rsidRPr="000571B0">
        <w:rPr>
          <w:rFonts w:ascii="Arial" w:hAnsi="Arial" w:cs="Arial"/>
          <w:b/>
          <w:bCs/>
          <w:color w:val="000000"/>
          <w:lang w:eastAsia="lt-LT"/>
        </w:rPr>
        <w:t>,00</w:t>
      </w:r>
      <w:r w:rsidRPr="007B54B1">
        <w:rPr>
          <w:rFonts w:ascii="Arial" w:hAnsi="Arial" w:cs="Arial"/>
          <w:color w:val="000000"/>
          <w:lang w:eastAsia="lt-LT"/>
        </w:rPr>
        <w:t xml:space="preserve"> Eur už vieną kietmetrį;</w:t>
      </w:r>
    </w:p>
    <w:p w14:paraId="04B9D4F2" w14:textId="7DD639B6" w:rsidR="00B63691" w:rsidRPr="007B54B1" w:rsidRDefault="00B63691" w:rsidP="00912A75">
      <w:pPr>
        <w:spacing w:line="276" w:lineRule="auto"/>
        <w:ind w:firstLine="709"/>
        <w:jc w:val="both"/>
        <w:rPr>
          <w:rFonts w:ascii="Arial" w:hAnsi="Arial" w:cs="Arial"/>
          <w:color w:val="000000"/>
          <w:lang w:eastAsia="lt-LT"/>
        </w:rPr>
      </w:pPr>
      <w:r w:rsidRPr="007B54B1">
        <w:rPr>
          <w:rFonts w:ascii="Arial" w:hAnsi="Arial" w:cs="Arial"/>
          <w:color w:val="000000"/>
          <w:lang w:eastAsia="lt-LT"/>
        </w:rPr>
        <w:t xml:space="preserve">Akmens anglies kaina – </w:t>
      </w:r>
      <w:r w:rsidR="000571B0" w:rsidRPr="000571B0">
        <w:rPr>
          <w:rFonts w:ascii="Arial" w:hAnsi="Arial" w:cs="Arial"/>
          <w:strike/>
          <w:color w:val="000000"/>
          <w:lang w:eastAsia="lt-LT"/>
        </w:rPr>
        <w:t>360</w:t>
      </w:r>
      <w:r w:rsidR="000571B0">
        <w:rPr>
          <w:rFonts w:ascii="Arial" w:hAnsi="Arial" w:cs="Arial"/>
          <w:strike/>
          <w:color w:val="000000"/>
          <w:lang w:eastAsia="lt-LT"/>
        </w:rPr>
        <w:t>,00</w:t>
      </w:r>
      <w:r w:rsidR="000571B0">
        <w:rPr>
          <w:rFonts w:ascii="Arial" w:hAnsi="Arial" w:cs="Arial"/>
          <w:color w:val="000000"/>
          <w:lang w:eastAsia="lt-LT"/>
        </w:rPr>
        <w:t xml:space="preserve"> </w:t>
      </w:r>
      <w:r w:rsidR="00121E8D" w:rsidRPr="000571B0">
        <w:rPr>
          <w:rFonts w:ascii="Arial" w:hAnsi="Arial" w:cs="Arial"/>
          <w:b/>
          <w:bCs/>
          <w:color w:val="000000"/>
          <w:lang w:eastAsia="lt-LT"/>
        </w:rPr>
        <w:t>340</w:t>
      </w:r>
      <w:r w:rsidRPr="000571B0">
        <w:rPr>
          <w:rFonts w:ascii="Arial" w:hAnsi="Arial" w:cs="Arial"/>
          <w:b/>
          <w:bCs/>
          <w:color w:val="000000"/>
          <w:lang w:eastAsia="lt-LT"/>
        </w:rPr>
        <w:t xml:space="preserve">,00 </w:t>
      </w:r>
      <w:r w:rsidRPr="007B54B1">
        <w:rPr>
          <w:rFonts w:ascii="Arial" w:hAnsi="Arial" w:cs="Arial"/>
          <w:color w:val="000000"/>
          <w:lang w:eastAsia="lt-LT"/>
        </w:rPr>
        <w:t>Eur už toną;</w:t>
      </w:r>
    </w:p>
    <w:p w14:paraId="682B0D4C" w14:textId="1E70F926" w:rsidR="00B63691" w:rsidRPr="007B54B1" w:rsidRDefault="00B63691" w:rsidP="00912A75">
      <w:pPr>
        <w:spacing w:line="276" w:lineRule="auto"/>
        <w:ind w:firstLine="709"/>
        <w:jc w:val="both"/>
        <w:rPr>
          <w:rFonts w:ascii="Arial" w:hAnsi="Arial" w:cs="Arial"/>
          <w:color w:val="000000"/>
          <w:lang w:eastAsia="lt-LT"/>
        </w:rPr>
      </w:pPr>
      <w:r w:rsidRPr="007B54B1">
        <w:rPr>
          <w:rFonts w:ascii="Arial" w:hAnsi="Arial" w:cs="Arial"/>
          <w:color w:val="000000"/>
          <w:lang w:eastAsia="lt-LT"/>
        </w:rPr>
        <w:t xml:space="preserve">Biokuro kaina – </w:t>
      </w:r>
      <w:r w:rsidR="000571B0" w:rsidRPr="000571B0">
        <w:rPr>
          <w:rFonts w:ascii="Arial" w:hAnsi="Arial" w:cs="Arial"/>
          <w:strike/>
          <w:color w:val="000000"/>
          <w:lang w:eastAsia="lt-LT"/>
        </w:rPr>
        <w:t>300</w:t>
      </w:r>
      <w:r w:rsidR="000571B0">
        <w:rPr>
          <w:rFonts w:ascii="Arial" w:hAnsi="Arial" w:cs="Arial"/>
          <w:strike/>
          <w:color w:val="000000"/>
          <w:lang w:eastAsia="lt-LT"/>
        </w:rPr>
        <w:t>,00</w:t>
      </w:r>
      <w:r w:rsidR="000571B0">
        <w:rPr>
          <w:rFonts w:ascii="Arial" w:hAnsi="Arial" w:cs="Arial"/>
          <w:color w:val="000000"/>
          <w:lang w:eastAsia="lt-LT"/>
        </w:rPr>
        <w:t xml:space="preserve"> </w:t>
      </w:r>
      <w:r w:rsidR="0065469B" w:rsidRPr="000571B0">
        <w:rPr>
          <w:rFonts w:ascii="Arial" w:hAnsi="Arial" w:cs="Arial"/>
          <w:b/>
          <w:bCs/>
          <w:color w:val="000000"/>
          <w:lang w:eastAsia="lt-LT"/>
        </w:rPr>
        <w:t>240</w:t>
      </w:r>
      <w:r w:rsidRPr="000571B0">
        <w:rPr>
          <w:rFonts w:ascii="Arial" w:hAnsi="Arial" w:cs="Arial"/>
          <w:b/>
          <w:bCs/>
          <w:color w:val="000000"/>
          <w:lang w:eastAsia="lt-LT"/>
        </w:rPr>
        <w:t>,00</w:t>
      </w:r>
      <w:r w:rsidRPr="007B54B1">
        <w:rPr>
          <w:rFonts w:ascii="Arial" w:hAnsi="Arial" w:cs="Arial"/>
          <w:color w:val="000000"/>
          <w:lang w:eastAsia="lt-LT"/>
        </w:rPr>
        <w:t xml:space="preserve"> Eur už vienos tonos naftos ekvivalentą;</w:t>
      </w:r>
    </w:p>
    <w:p w14:paraId="56A9FE17" w14:textId="6F12EE5C" w:rsidR="00B63691" w:rsidRPr="007B54B1" w:rsidRDefault="00B63691" w:rsidP="00912A75">
      <w:pPr>
        <w:spacing w:line="276" w:lineRule="auto"/>
        <w:ind w:firstLine="709"/>
        <w:jc w:val="both"/>
        <w:rPr>
          <w:rFonts w:ascii="Arial" w:hAnsi="Arial" w:cs="Arial"/>
          <w:color w:val="000000"/>
          <w:lang w:eastAsia="lt-LT"/>
        </w:rPr>
      </w:pPr>
      <w:r w:rsidRPr="007B54B1">
        <w:rPr>
          <w:rFonts w:ascii="Arial" w:hAnsi="Arial" w:cs="Arial"/>
          <w:color w:val="000000"/>
          <w:lang w:eastAsia="lt-LT"/>
        </w:rPr>
        <w:t xml:space="preserve">Suskystintų naftos dujų kaina – </w:t>
      </w:r>
      <w:r w:rsidR="000571B0" w:rsidRPr="000571B0">
        <w:rPr>
          <w:rFonts w:ascii="Arial" w:hAnsi="Arial" w:cs="Arial"/>
          <w:strike/>
          <w:color w:val="000000"/>
          <w:lang w:eastAsia="lt-LT"/>
        </w:rPr>
        <w:t>1000</w:t>
      </w:r>
      <w:r w:rsidR="000571B0">
        <w:rPr>
          <w:rFonts w:ascii="Arial" w:hAnsi="Arial" w:cs="Arial"/>
          <w:strike/>
          <w:color w:val="000000"/>
          <w:lang w:eastAsia="lt-LT"/>
        </w:rPr>
        <w:t>,00</w:t>
      </w:r>
      <w:r w:rsidR="000571B0">
        <w:rPr>
          <w:rFonts w:ascii="Arial" w:hAnsi="Arial" w:cs="Arial"/>
          <w:color w:val="000000"/>
          <w:lang w:eastAsia="lt-LT"/>
        </w:rPr>
        <w:t xml:space="preserve"> </w:t>
      </w:r>
      <w:r w:rsidR="00121E8D" w:rsidRPr="000571B0">
        <w:rPr>
          <w:rFonts w:ascii="Arial" w:hAnsi="Arial" w:cs="Arial"/>
          <w:b/>
          <w:bCs/>
          <w:color w:val="000000"/>
          <w:lang w:eastAsia="lt-LT"/>
        </w:rPr>
        <w:t>865</w:t>
      </w:r>
      <w:r w:rsidRPr="000571B0">
        <w:rPr>
          <w:rFonts w:ascii="Arial" w:hAnsi="Arial" w:cs="Arial"/>
          <w:b/>
          <w:bCs/>
          <w:color w:val="000000"/>
          <w:lang w:eastAsia="lt-LT"/>
        </w:rPr>
        <w:t>,00</w:t>
      </w:r>
      <w:r w:rsidRPr="007B54B1">
        <w:rPr>
          <w:rFonts w:ascii="Arial" w:hAnsi="Arial" w:cs="Arial"/>
          <w:color w:val="000000"/>
          <w:lang w:eastAsia="lt-LT"/>
        </w:rPr>
        <w:t xml:space="preserve"> Eur už toną;</w:t>
      </w:r>
    </w:p>
    <w:p w14:paraId="52859E42" w14:textId="444F2B2B" w:rsidR="00B63691" w:rsidRPr="007B54B1" w:rsidRDefault="00B63691" w:rsidP="00912A75">
      <w:pPr>
        <w:spacing w:line="276" w:lineRule="auto"/>
        <w:ind w:firstLine="709"/>
        <w:jc w:val="both"/>
        <w:rPr>
          <w:rFonts w:ascii="Arial" w:hAnsi="Arial" w:cs="Arial"/>
          <w:color w:val="000000"/>
          <w:lang w:eastAsia="lt-LT"/>
        </w:rPr>
      </w:pPr>
      <w:r w:rsidRPr="007B54B1">
        <w:rPr>
          <w:rFonts w:ascii="Arial" w:hAnsi="Arial" w:cs="Arial"/>
          <w:color w:val="000000"/>
          <w:lang w:eastAsia="lt-LT"/>
        </w:rPr>
        <w:t>Dyzelino (krosnių kūrenimui) kaina –</w:t>
      </w:r>
      <w:r w:rsidR="000571B0">
        <w:rPr>
          <w:rFonts w:ascii="Arial" w:hAnsi="Arial" w:cs="Arial"/>
          <w:color w:val="000000"/>
          <w:lang w:eastAsia="lt-LT"/>
        </w:rPr>
        <w:t xml:space="preserve"> </w:t>
      </w:r>
      <w:r w:rsidR="000571B0" w:rsidRPr="000571B0">
        <w:rPr>
          <w:rFonts w:ascii="Arial" w:hAnsi="Arial" w:cs="Arial"/>
          <w:strike/>
          <w:color w:val="000000"/>
          <w:lang w:eastAsia="lt-LT"/>
        </w:rPr>
        <w:t>1040</w:t>
      </w:r>
      <w:r w:rsidR="000571B0">
        <w:rPr>
          <w:rFonts w:ascii="Arial" w:hAnsi="Arial" w:cs="Arial"/>
          <w:strike/>
          <w:color w:val="000000"/>
          <w:lang w:eastAsia="lt-LT"/>
        </w:rPr>
        <w:t>,00</w:t>
      </w:r>
      <w:r w:rsidR="000571B0">
        <w:rPr>
          <w:rFonts w:ascii="Arial" w:hAnsi="Arial" w:cs="Arial"/>
          <w:color w:val="000000"/>
          <w:lang w:eastAsia="lt-LT"/>
        </w:rPr>
        <w:t xml:space="preserve"> </w:t>
      </w:r>
      <w:r w:rsidR="00121E8D" w:rsidRPr="000571B0">
        <w:rPr>
          <w:rFonts w:ascii="Arial" w:hAnsi="Arial" w:cs="Arial"/>
          <w:b/>
          <w:bCs/>
          <w:color w:val="000000"/>
          <w:lang w:eastAsia="lt-LT"/>
        </w:rPr>
        <w:t>925</w:t>
      </w:r>
      <w:r w:rsidRPr="000571B0">
        <w:rPr>
          <w:rFonts w:ascii="Arial" w:hAnsi="Arial" w:cs="Arial"/>
          <w:b/>
          <w:bCs/>
          <w:color w:val="000000"/>
          <w:lang w:eastAsia="lt-LT"/>
        </w:rPr>
        <w:t>,00</w:t>
      </w:r>
      <w:r w:rsidRPr="007B54B1">
        <w:rPr>
          <w:rFonts w:ascii="Arial" w:hAnsi="Arial" w:cs="Arial"/>
          <w:color w:val="000000"/>
          <w:lang w:eastAsia="lt-LT"/>
        </w:rPr>
        <w:t xml:space="preserve"> Eur už toną.“</w:t>
      </w:r>
    </w:p>
    <w:p w14:paraId="76723F66" w14:textId="193A5191" w:rsidR="00D349E6" w:rsidRPr="007B54B1" w:rsidRDefault="00B63691" w:rsidP="00894E1F">
      <w:pPr>
        <w:spacing w:after="480" w:line="276" w:lineRule="auto"/>
        <w:ind w:firstLine="720"/>
        <w:jc w:val="both"/>
        <w:rPr>
          <w:rFonts w:ascii="Arial" w:hAnsi="Arial" w:cs="Arial"/>
        </w:rPr>
      </w:pPr>
      <w:r w:rsidRPr="007B54B1">
        <w:rPr>
          <w:rFonts w:ascii="Arial" w:hAnsi="Arial" w:cs="Arial"/>
        </w:rPr>
        <w:t xml:space="preserve">2. Skelbti šį sprendimą Teisės aktų registre ir savivaldybės interneto svetainėje </w:t>
      </w:r>
      <w:hyperlink r:id="rId8" w:history="1">
        <w:r w:rsidRPr="007B54B1">
          <w:rPr>
            <w:rStyle w:val="Hipersaitas"/>
            <w:rFonts w:ascii="Arial" w:hAnsi="Arial" w:cs="Arial"/>
          </w:rPr>
          <w:t>www.klaipedos-r.lt</w:t>
        </w:r>
      </w:hyperlink>
      <w:r w:rsidRPr="007B54B1">
        <w:rPr>
          <w:rFonts w:ascii="Arial" w:hAnsi="Arial" w:cs="Arial"/>
        </w:rPr>
        <w:t>.</w:t>
      </w:r>
    </w:p>
    <w:p w14:paraId="2059F867" w14:textId="01F6DD1C" w:rsidR="00182A18" w:rsidRPr="007B54B1" w:rsidRDefault="00B14DE7" w:rsidP="00894E1F">
      <w:pPr>
        <w:tabs>
          <w:tab w:val="left" w:pos="7371"/>
        </w:tabs>
        <w:spacing w:line="276" w:lineRule="auto"/>
        <w:jc w:val="both"/>
        <w:rPr>
          <w:rFonts w:ascii="Arial" w:hAnsi="Arial" w:cs="Arial"/>
        </w:rPr>
      </w:pPr>
      <w:r w:rsidRPr="007B54B1">
        <w:rPr>
          <w:rFonts w:ascii="Arial" w:hAnsi="Arial" w:cs="Arial"/>
        </w:rPr>
        <w:t>Savivaldybės meras</w:t>
      </w:r>
      <w:r w:rsidR="0072307F">
        <w:rPr>
          <w:rFonts w:ascii="Arial" w:hAnsi="Arial" w:cs="Arial"/>
        </w:rPr>
        <w:t xml:space="preserve"> </w:t>
      </w:r>
      <w:r w:rsidR="0072307F">
        <w:rPr>
          <w:rFonts w:ascii="Arial" w:hAnsi="Arial" w:cs="Arial"/>
        </w:rPr>
        <w:tab/>
        <w:t>Bronius Markauskas</w:t>
      </w:r>
    </w:p>
    <w:sectPr w:rsidR="00182A18" w:rsidRPr="007B54B1" w:rsidSect="002F5F2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type w:val="continuous"/>
      <w:pgSz w:w="11907" w:h="16840" w:code="9"/>
      <w:pgMar w:top="1134" w:right="567" w:bottom="1134" w:left="1701" w:header="709" w:footer="70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F2A2162" w14:textId="77777777" w:rsidR="00E62678" w:rsidRDefault="00E62678">
      <w:r>
        <w:separator/>
      </w:r>
    </w:p>
  </w:endnote>
  <w:endnote w:type="continuationSeparator" w:id="0">
    <w:p w14:paraId="1FE4C0C3" w14:textId="77777777" w:rsidR="00E62678" w:rsidRDefault="00E626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TimesLT">
    <w:altName w:val="Times New Roman"/>
    <w:charset w:val="BA"/>
    <w:family w:val="roman"/>
    <w:pitch w:val="variable"/>
    <w:sig w:usb0="00000001" w:usb1="00000000" w:usb2="00000000" w:usb3="00000000" w:csb0="0000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00711B7" w14:textId="77777777" w:rsidR="00894E1F" w:rsidRDefault="00894E1F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384D0EE" w14:textId="77777777" w:rsidR="00894E1F" w:rsidRDefault="00894E1F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F4489DC" w14:textId="77777777" w:rsidR="00894E1F" w:rsidRDefault="00894E1F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1D30F00" w14:textId="77777777" w:rsidR="00E62678" w:rsidRDefault="00E62678">
      <w:r>
        <w:separator/>
      </w:r>
    </w:p>
  </w:footnote>
  <w:footnote w:type="continuationSeparator" w:id="0">
    <w:p w14:paraId="40466875" w14:textId="77777777" w:rsidR="00E62678" w:rsidRDefault="00E626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021C1F7" w14:textId="77777777" w:rsidR="0027545A" w:rsidRDefault="003F0821">
    <w:pPr>
      <w:pStyle w:val="Antrats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 w:rsidR="0027545A"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7A1AE237" w14:textId="77777777" w:rsidR="0027545A" w:rsidRDefault="0027545A">
    <w:pPr>
      <w:pStyle w:val="Antrats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77272611"/>
      <w:docPartObj>
        <w:docPartGallery w:val="Page Numbers (Top of Page)"/>
        <w:docPartUnique/>
      </w:docPartObj>
    </w:sdtPr>
    <w:sdtContent>
      <w:p w14:paraId="42E1DFD9" w14:textId="5A2C90B4" w:rsidR="00B14DE7" w:rsidRDefault="00B14DE7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F6361">
          <w:rPr>
            <w:noProof/>
          </w:rPr>
          <w:t>2</w:t>
        </w:r>
        <w:r>
          <w:fldChar w:fldCharType="end"/>
        </w:r>
      </w:p>
    </w:sdtContent>
  </w:sdt>
  <w:p w14:paraId="6D8AA51D" w14:textId="77777777" w:rsidR="0027545A" w:rsidRDefault="0027545A">
    <w:pPr>
      <w:pStyle w:val="Antrats"/>
      <w:ind w:right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2DBBF00" w14:textId="77777777" w:rsidR="0072307F" w:rsidRPr="00894E1F" w:rsidRDefault="00465BAB" w:rsidP="00894E1F">
    <w:pPr>
      <w:pStyle w:val="Antrats"/>
      <w:ind w:left="7088"/>
      <w:rPr>
        <w:rFonts w:ascii="Arial" w:hAnsi="Arial" w:cs="Arial"/>
        <w:b/>
        <w:bCs/>
        <w:color w:val="000000"/>
      </w:rPr>
    </w:pPr>
    <w:r w:rsidRPr="00894E1F">
      <w:rPr>
        <w:rFonts w:ascii="Arial" w:hAnsi="Arial" w:cs="Arial"/>
        <w:b/>
        <w:bCs/>
        <w:color w:val="000000"/>
      </w:rPr>
      <w:t>Projekt</w:t>
    </w:r>
    <w:r w:rsidR="00555025" w:rsidRPr="00894E1F">
      <w:rPr>
        <w:rFonts w:ascii="Arial" w:hAnsi="Arial" w:cs="Arial"/>
        <w:b/>
        <w:bCs/>
        <w:color w:val="000000"/>
      </w:rPr>
      <w:t xml:space="preserve">o </w:t>
    </w:r>
  </w:p>
  <w:p w14:paraId="44DF2BB4" w14:textId="341348C7" w:rsidR="00465BAB" w:rsidRPr="00894E1F" w:rsidRDefault="00555025" w:rsidP="00894E1F">
    <w:pPr>
      <w:pStyle w:val="Antrats"/>
      <w:ind w:left="7088"/>
      <w:rPr>
        <w:rFonts w:ascii="Arial" w:hAnsi="Arial" w:cs="Arial"/>
        <w:b/>
        <w:bCs/>
      </w:rPr>
    </w:pPr>
    <w:r w:rsidRPr="00894E1F">
      <w:rPr>
        <w:rFonts w:ascii="Arial" w:hAnsi="Arial" w:cs="Arial"/>
        <w:b/>
        <w:bCs/>
        <w:color w:val="000000"/>
      </w:rPr>
      <w:t>lyginamasis variantas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1A7F26"/>
    <w:multiLevelType w:val="hybridMultilevel"/>
    <w:tmpl w:val="D084DEEC"/>
    <w:lvl w:ilvl="0" w:tplc="FC4451A0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1" w15:restartNumberingAfterBreak="0">
    <w:nsid w:val="07242C55"/>
    <w:multiLevelType w:val="hybridMultilevel"/>
    <w:tmpl w:val="060A1452"/>
    <w:lvl w:ilvl="0" w:tplc="71EA7CCC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073" w:hanging="360"/>
      </w:pPr>
    </w:lvl>
    <w:lvl w:ilvl="2" w:tplc="0427001B" w:tentative="1">
      <w:start w:val="1"/>
      <w:numFmt w:val="lowerRoman"/>
      <w:lvlText w:val="%3."/>
      <w:lvlJc w:val="right"/>
      <w:pPr>
        <w:ind w:left="2793" w:hanging="180"/>
      </w:pPr>
    </w:lvl>
    <w:lvl w:ilvl="3" w:tplc="0427000F" w:tentative="1">
      <w:start w:val="1"/>
      <w:numFmt w:val="decimal"/>
      <w:lvlText w:val="%4."/>
      <w:lvlJc w:val="left"/>
      <w:pPr>
        <w:ind w:left="3513" w:hanging="360"/>
      </w:pPr>
    </w:lvl>
    <w:lvl w:ilvl="4" w:tplc="04270019" w:tentative="1">
      <w:start w:val="1"/>
      <w:numFmt w:val="lowerLetter"/>
      <w:lvlText w:val="%5."/>
      <w:lvlJc w:val="left"/>
      <w:pPr>
        <w:ind w:left="4233" w:hanging="360"/>
      </w:pPr>
    </w:lvl>
    <w:lvl w:ilvl="5" w:tplc="0427001B" w:tentative="1">
      <w:start w:val="1"/>
      <w:numFmt w:val="lowerRoman"/>
      <w:lvlText w:val="%6."/>
      <w:lvlJc w:val="right"/>
      <w:pPr>
        <w:ind w:left="4953" w:hanging="180"/>
      </w:pPr>
    </w:lvl>
    <w:lvl w:ilvl="6" w:tplc="0427000F" w:tentative="1">
      <w:start w:val="1"/>
      <w:numFmt w:val="decimal"/>
      <w:lvlText w:val="%7."/>
      <w:lvlJc w:val="left"/>
      <w:pPr>
        <w:ind w:left="5673" w:hanging="360"/>
      </w:pPr>
    </w:lvl>
    <w:lvl w:ilvl="7" w:tplc="04270019" w:tentative="1">
      <w:start w:val="1"/>
      <w:numFmt w:val="lowerLetter"/>
      <w:lvlText w:val="%8."/>
      <w:lvlJc w:val="left"/>
      <w:pPr>
        <w:ind w:left="6393" w:hanging="360"/>
      </w:pPr>
    </w:lvl>
    <w:lvl w:ilvl="8" w:tplc="0427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" w15:restartNumberingAfterBreak="0">
    <w:nsid w:val="0DF34F29"/>
    <w:multiLevelType w:val="hybridMultilevel"/>
    <w:tmpl w:val="64B030D2"/>
    <w:lvl w:ilvl="0" w:tplc="3EC8E07A">
      <w:start w:val="1"/>
      <w:numFmt w:val="decimal"/>
      <w:lvlText w:val="%1."/>
      <w:lvlJc w:val="left"/>
      <w:pPr>
        <w:ind w:left="150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220" w:hanging="360"/>
      </w:pPr>
    </w:lvl>
    <w:lvl w:ilvl="2" w:tplc="0427001B" w:tentative="1">
      <w:start w:val="1"/>
      <w:numFmt w:val="lowerRoman"/>
      <w:lvlText w:val="%3."/>
      <w:lvlJc w:val="right"/>
      <w:pPr>
        <w:ind w:left="2940" w:hanging="180"/>
      </w:pPr>
    </w:lvl>
    <w:lvl w:ilvl="3" w:tplc="0427000F" w:tentative="1">
      <w:start w:val="1"/>
      <w:numFmt w:val="decimal"/>
      <w:lvlText w:val="%4."/>
      <w:lvlJc w:val="left"/>
      <w:pPr>
        <w:ind w:left="3660" w:hanging="360"/>
      </w:pPr>
    </w:lvl>
    <w:lvl w:ilvl="4" w:tplc="04270019" w:tentative="1">
      <w:start w:val="1"/>
      <w:numFmt w:val="lowerLetter"/>
      <w:lvlText w:val="%5."/>
      <w:lvlJc w:val="left"/>
      <w:pPr>
        <w:ind w:left="4380" w:hanging="360"/>
      </w:pPr>
    </w:lvl>
    <w:lvl w:ilvl="5" w:tplc="0427001B" w:tentative="1">
      <w:start w:val="1"/>
      <w:numFmt w:val="lowerRoman"/>
      <w:lvlText w:val="%6."/>
      <w:lvlJc w:val="right"/>
      <w:pPr>
        <w:ind w:left="5100" w:hanging="180"/>
      </w:pPr>
    </w:lvl>
    <w:lvl w:ilvl="6" w:tplc="0427000F" w:tentative="1">
      <w:start w:val="1"/>
      <w:numFmt w:val="decimal"/>
      <w:lvlText w:val="%7."/>
      <w:lvlJc w:val="left"/>
      <w:pPr>
        <w:ind w:left="5820" w:hanging="360"/>
      </w:pPr>
    </w:lvl>
    <w:lvl w:ilvl="7" w:tplc="04270019" w:tentative="1">
      <w:start w:val="1"/>
      <w:numFmt w:val="lowerLetter"/>
      <w:lvlText w:val="%8."/>
      <w:lvlJc w:val="left"/>
      <w:pPr>
        <w:ind w:left="6540" w:hanging="360"/>
      </w:pPr>
    </w:lvl>
    <w:lvl w:ilvl="8" w:tplc="0427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" w15:restartNumberingAfterBreak="0">
    <w:nsid w:val="15CE2B70"/>
    <w:multiLevelType w:val="hybridMultilevel"/>
    <w:tmpl w:val="544089C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396774"/>
    <w:multiLevelType w:val="hybridMultilevel"/>
    <w:tmpl w:val="BF720A4C"/>
    <w:lvl w:ilvl="0" w:tplc="FB86FED4">
      <w:start w:val="7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60" w:hanging="360"/>
      </w:pPr>
    </w:lvl>
    <w:lvl w:ilvl="2" w:tplc="0427001B" w:tentative="1">
      <w:start w:val="1"/>
      <w:numFmt w:val="lowerRoman"/>
      <w:lvlText w:val="%3."/>
      <w:lvlJc w:val="right"/>
      <w:pPr>
        <w:ind w:left="2580" w:hanging="180"/>
      </w:pPr>
    </w:lvl>
    <w:lvl w:ilvl="3" w:tplc="0427000F" w:tentative="1">
      <w:start w:val="1"/>
      <w:numFmt w:val="decimal"/>
      <w:lvlText w:val="%4."/>
      <w:lvlJc w:val="left"/>
      <w:pPr>
        <w:ind w:left="3300" w:hanging="360"/>
      </w:pPr>
    </w:lvl>
    <w:lvl w:ilvl="4" w:tplc="04270019" w:tentative="1">
      <w:start w:val="1"/>
      <w:numFmt w:val="lowerLetter"/>
      <w:lvlText w:val="%5."/>
      <w:lvlJc w:val="left"/>
      <w:pPr>
        <w:ind w:left="4020" w:hanging="360"/>
      </w:pPr>
    </w:lvl>
    <w:lvl w:ilvl="5" w:tplc="0427001B" w:tentative="1">
      <w:start w:val="1"/>
      <w:numFmt w:val="lowerRoman"/>
      <w:lvlText w:val="%6."/>
      <w:lvlJc w:val="right"/>
      <w:pPr>
        <w:ind w:left="4740" w:hanging="180"/>
      </w:pPr>
    </w:lvl>
    <w:lvl w:ilvl="6" w:tplc="0427000F" w:tentative="1">
      <w:start w:val="1"/>
      <w:numFmt w:val="decimal"/>
      <w:lvlText w:val="%7."/>
      <w:lvlJc w:val="left"/>
      <w:pPr>
        <w:ind w:left="5460" w:hanging="360"/>
      </w:pPr>
    </w:lvl>
    <w:lvl w:ilvl="7" w:tplc="04270019" w:tentative="1">
      <w:start w:val="1"/>
      <w:numFmt w:val="lowerLetter"/>
      <w:lvlText w:val="%8."/>
      <w:lvlJc w:val="left"/>
      <w:pPr>
        <w:ind w:left="6180" w:hanging="360"/>
      </w:pPr>
    </w:lvl>
    <w:lvl w:ilvl="8" w:tplc="0427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5" w15:restartNumberingAfterBreak="0">
    <w:nsid w:val="22013EF2"/>
    <w:multiLevelType w:val="hybridMultilevel"/>
    <w:tmpl w:val="A934E42C"/>
    <w:lvl w:ilvl="0" w:tplc="C044612E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073" w:hanging="360"/>
      </w:pPr>
    </w:lvl>
    <w:lvl w:ilvl="2" w:tplc="0427001B" w:tentative="1">
      <w:start w:val="1"/>
      <w:numFmt w:val="lowerRoman"/>
      <w:lvlText w:val="%3."/>
      <w:lvlJc w:val="right"/>
      <w:pPr>
        <w:ind w:left="2793" w:hanging="180"/>
      </w:pPr>
    </w:lvl>
    <w:lvl w:ilvl="3" w:tplc="0427000F" w:tentative="1">
      <w:start w:val="1"/>
      <w:numFmt w:val="decimal"/>
      <w:lvlText w:val="%4."/>
      <w:lvlJc w:val="left"/>
      <w:pPr>
        <w:ind w:left="3513" w:hanging="360"/>
      </w:pPr>
    </w:lvl>
    <w:lvl w:ilvl="4" w:tplc="04270019" w:tentative="1">
      <w:start w:val="1"/>
      <w:numFmt w:val="lowerLetter"/>
      <w:lvlText w:val="%5."/>
      <w:lvlJc w:val="left"/>
      <w:pPr>
        <w:ind w:left="4233" w:hanging="360"/>
      </w:pPr>
    </w:lvl>
    <w:lvl w:ilvl="5" w:tplc="0427001B" w:tentative="1">
      <w:start w:val="1"/>
      <w:numFmt w:val="lowerRoman"/>
      <w:lvlText w:val="%6."/>
      <w:lvlJc w:val="right"/>
      <w:pPr>
        <w:ind w:left="4953" w:hanging="180"/>
      </w:pPr>
    </w:lvl>
    <w:lvl w:ilvl="6" w:tplc="0427000F" w:tentative="1">
      <w:start w:val="1"/>
      <w:numFmt w:val="decimal"/>
      <w:lvlText w:val="%7."/>
      <w:lvlJc w:val="left"/>
      <w:pPr>
        <w:ind w:left="5673" w:hanging="360"/>
      </w:pPr>
    </w:lvl>
    <w:lvl w:ilvl="7" w:tplc="04270019" w:tentative="1">
      <w:start w:val="1"/>
      <w:numFmt w:val="lowerLetter"/>
      <w:lvlText w:val="%8."/>
      <w:lvlJc w:val="left"/>
      <w:pPr>
        <w:ind w:left="6393" w:hanging="360"/>
      </w:pPr>
    </w:lvl>
    <w:lvl w:ilvl="8" w:tplc="0427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6" w15:restartNumberingAfterBreak="0">
    <w:nsid w:val="2D6D652A"/>
    <w:multiLevelType w:val="hybridMultilevel"/>
    <w:tmpl w:val="4368701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3783E0B"/>
    <w:multiLevelType w:val="multilevel"/>
    <w:tmpl w:val="380C88AA"/>
    <w:lvl w:ilvl="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84" w:hanging="4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5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1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7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7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34" w:hanging="1800"/>
      </w:pPr>
      <w:rPr>
        <w:rFonts w:hint="default"/>
      </w:rPr>
    </w:lvl>
  </w:abstractNum>
  <w:abstractNum w:abstractNumId="8" w15:restartNumberingAfterBreak="0">
    <w:nsid w:val="38914E57"/>
    <w:multiLevelType w:val="hybridMultilevel"/>
    <w:tmpl w:val="1E68C304"/>
    <w:lvl w:ilvl="0" w:tplc="21CE36D0">
      <w:start w:val="9"/>
      <w:numFmt w:val="decimal"/>
      <w:lvlText w:val="%1."/>
      <w:lvlJc w:val="left"/>
      <w:pPr>
        <w:ind w:left="1305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2025" w:hanging="360"/>
      </w:pPr>
    </w:lvl>
    <w:lvl w:ilvl="2" w:tplc="0427001B" w:tentative="1">
      <w:start w:val="1"/>
      <w:numFmt w:val="lowerRoman"/>
      <w:lvlText w:val="%3."/>
      <w:lvlJc w:val="right"/>
      <w:pPr>
        <w:ind w:left="2745" w:hanging="180"/>
      </w:pPr>
    </w:lvl>
    <w:lvl w:ilvl="3" w:tplc="0427000F" w:tentative="1">
      <w:start w:val="1"/>
      <w:numFmt w:val="decimal"/>
      <w:lvlText w:val="%4."/>
      <w:lvlJc w:val="left"/>
      <w:pPr>
        <w:ind w:left="3465" w:hanging="360"/>
      </w:pPr>
    </w:lvl>
    <w:lvl w:ilvl="4" w:tplc="04270019" w:tentative="1">
      <w:start w:val="1"/>
      <w:numFmt w:val="lowerLetter"/>
      <w:lvlText w:val="%5."/>
      <w:lvlJc w:val="left"/>
      <w:pPr>
        <w:ind w:left="4185" w:hanging="360"/>
      </w:pPr>
    </w:lvl>
    <w:lvl w:ilvl="5" w:tplc="0427001B" w:tentative="1">
      <w:start w:val="1"/>
      <w:numFmt w:val="lowerRoman"/>
      <w:lvlText w:val="%6."/>
      <w:lvlJc w:val="right"/>
      <w:pPr>
        <w:ind w:left="4905" w:hanging="180"/>
      </w:pPr>
    </w:lvl>
    <w:lvl w:ilvl="6" w:tplc="0427000F" w:tentative="1">
      <w:start w:val="1"/>
      <w:numFmt w:val="decimal"/>
      <w:lvlText w:val="%7."/>
      <w:lvlJc w:val="left"/>
      <w:pPr>
        <w:ind w:left="5625" w:hanging="360"/>
      </w:pPr>
    </w:lvl>
    <w:lvl w:ilvl="7" w:tplc="04270019" w:tentative="1">
      <w:start w:val="1"/>
      <w:numFmt w:val="lowerLetter"/>
      <w:lvlText w:val="%8."/>
      <w:lvlJc w:val="left"/>
      <w:pPr>
        <w:ind w:left="6345" w:hanging="360"/>
      </w:pPr>
    </w:lvl>
    <w:lvl w:ilvl="8" w:tplc="0427001B" w:tentative="1">
      <w:start w:val="1"/>
      <w:numFmt w:val="lowerRoman"/>
      <w:lvlText w:val="%9."/>
      <w:lvlJc w:val="right"/>
      <w:pPr>
        <w:ind w:left="7065" w:hanging="180"/>
      </w:pPr>
    </w:lvl>
  </w:abstractNum>
  <w:abstractNum w:abstractNumId="9" w15:restartNumberingAfterBreak="0">
    <w:nsid w:val="4B2470D0"/>
    <w:multiLevelType w:val="hybridMultilevel"/>
    <w:tmpl w:val="9D6E28D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7390075"/>
    <w:multiLevelType w:val="hybridMultilevel"/>
    <w:tmpl w:val="C7E8A72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D0A140C"/>
    <w:multiLevelType w:val="hybridMultilevel"/>
    <w:tmpl w:val="3AA0855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C2056FF"/>
    <w:multiLevelType w:val="hybridMultilevel"/>
    <w:tmpl w:val="12AA5118"/>
    <w:lvl w:ilvl="0" w:tplc="FFD682AA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3" w15:restartNumberingAfterBreak="0">
    <w:nsid w:val="6F2B015D"/>
    <w:multiLevelType w:val="hybridMultilevel"/>
    <w:tmpl w:val="AF56125A"/>
    <w:lvl w:ilvl="0" w:tplc="4F56E7B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4" w15:restartNumberingAfterBreak="0">
    <w:nsid w:val="72090FF0"/>
    <w:multiLevelType w:val="hybridMultilevel"/>
    <w:tmpl w:val="03EAA73A"/>
    <w:lvl w:ilvl="0" w:tplc="258A900E">
      <w:start w:val="1"/>
      <w:numFmt w:val="decimal"/>
      <w:lvlText w:val="%1."/>
      <w:lvlJc w:val="left"/>
      <w:pPr>
        <w:tabs>
          <w:tab w:val="num" w:pos="2514"/>
        </w:tabs>
        <w:ind w:left="2514" w:hanging="138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15" w15:restartNumberingAfterBreak="0">
    <w:nsid w:val="741D3AB8"/>
    <w:multiLevelType w:val="hybridMultilevel"/>
    <w:tmpl w:val="4B10FA76"/>
    <w:lvl w:ilvl="0" w:tplc="1C9E233A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b/>
      </w:rPr>
    </w:lvl>
    <w:lvl w:ilvl="1" w:tplc="04270019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27001B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27000F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270019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27001B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27000F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270019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27001B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16" w15:restartNumberingAfterBreak="0">
    <w:nsid w:val="7D64370B"/>
    <w:multiLevelType w:val="hybridMultilevel"/>
    <w:tmpl w:val="B8BA296A"/>
    <w:lvl w:ilvl="0" w:tplc="0AB8A99E">
      <w:start w:val="2"/>
      <w:numFmt w:val="decimal"/>
      <w:lvlText w:val="%1."/>
      <w:lvlJc w:val="left"/>
      <w:pPr>
        <w:ind w:left="1854" w:hanging="360"/>
      </w:pPr>
      <w:rPr>
        <w:rFonts w:hint="default"/>
        <w:i w:val="0"/>
      </w:rPr>
    </w:lvl>
    <w:lvl w:ilvl="1" w:tplc="04270019" w:tentative="1">
      <w:start w:val="1"/>
      <w:numFmt w:val="lowerLetter"/>
      <w:lvlText w:val="%2."/>
      <w:lvlJc w:val="left"/>
      <w:pPr>
        <w:ind w:left="2574" w:hanging="360"/>
      </w:pPr>
    </w:lvl>
    <w:lvl w:ilvl="2" w:tplc="0427001B" w:tentative="1">
      <w:start w:val="1"/>
      <w:numFmt w:val="lowerRoman"/>
      <w:lvlText w:val="%3."/>
      <w:lvlJc w:val="right"/>
      <w:pPr>
        <w:ind w:left="3294" w:hanging="180"/>
      </w:pPr>
    </w:lvl>
    <w:lvl w:ilvl="3" w:tplc="0427000F" w:tentative="1">
      <w:start w:val="1"/>
      <w:numFmt w:val="decimal"/>
      <w:lvlText w:val="%4."/>
      <w:lvlJc w:val="left"/>
      <w:pPr>
        <w:ind w:left="4014" w:hanging="360"/>
      </w:pPr>
    </w:lvl>
    <w:lvl w:ilvl="4" w:tplc="04270019" w:tentative="1">
      <w:start w:val="1"/>
      <w:numFmt w:val="lowerLetter"/>
      <w:lvlText w:val="%5."/>
      <w:lvlJc w:val="left"/>
      <w:pPr>
        <w:ind w:left="4734" w:hanging="360"/>
      </w:pPr>
    </w:lvl>
    <w:lvl w:ilvl="5" w:tplc="0427001B" w:tentative="1">
      <w:start w:val="1"/>
      <w:numFmt w:val="lowerRoman"/>
      <w:lvlText w:val="%6."/>
      <w:lvlJc w:val="right"/>
      <w:pPr>
        <w:ind w:left="5454" w:hanging="180"/>
      </w:pPr>
    </w:lvl>
    <w:lvl w:ilvl="6" w:tplc="0427000F" w:tentative="1">
      <w:start w:val="1"/>
      <w:numFmt w:val="decimal"/>
      <w:lvlText w:val="%7."/>
      <w:lvlJc w:val="left"/>
      <w:pPr>
        <w:ind w:left="6174" w:hanging="360"/>
      </w:pPr>
    </w:lvl>
    <w:lvl w:ilvl="7" w:tplc="04270019" w:tentative="1">
      <w:start w:val="1"/>
      <w:numFmt w:val="lowerLetter"/>
      <w:lvlText w:val="%8."/>
      <w:lvlJc w:val="left"/>
      <w:pPr>
        <w:ind w:left="6894" w:hanging="360"/>
      </w:pPr>
    </w:lvl>
    <w:lvl w:ilvl="8" w:tplc="0427001B" w:tentative="1">
      <w:start w:val="1"/>
      <w:numFmt w:val="lowerRoman"/>
      <w:lvlText w:val="%9."/>
      <w:lvlJc w:val="right"/>
      <w:pPr>
        <w:ind w:left="7614" w:hanging="180"/>
      </w:pPr>
    </w:lvl>
  </w:abstractNum>
  <w:num w:numId="1" w16cid:durableId="833495789">
    <w:abstractNumId w:val="14"/>
  </w:num>
  <w:num w:numId="2" w16cid:durableId="679358605">
    <w:abstractNumId w:val="0"/>
  </w:num>
  <w:num w:numId="3" w16cid:durableId="167688153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364868657">
    <w:abstractNumId w:val="4"/>
  </w:num>
  <w:num w:numId="5" w16cid:durableId="689532032">
    <w:abstractNumId w:val="8"/>
  </w:num>
  <w:num w:numId="6" w16cid:durableId="673609610">
    <w:abstractNumId w:val="12"/>
  </w:num>
  <w:num w:numId="7" w16cid:durableId="1284653244">
    <w:abstractNumId w:val="13"/>
  </w:num>
  <w:num w:numId="8" w16cid:durableId="1155344197">
    <w:abstractNumId w:val="16"/>
  </w:num>
  <w:num w:numId="9" w16cid:durableId="1074232193">
    <w:abstractNumId w:val="2"/>
  </w:num>
  <w:num w:numId="10" w16cid:durableId="680549090">
    <w:abstractNumId w:val="1"/>
  </w:num>
  <w:num w:numId="11" w16cid:durableId="136650829">
    <w:abstractNumId w:val="5"/>
  </w:num>
  <w:num w:numId="12" w16cid:durableId="1333146789">
    <w:abstractNumId w:val="7"/>
  </w:num>
  <w:num w:numId="13" w16cid:durableId="553466760">
    <w:abstractNumId w:val="11"/>
  </w:num>
  <w:num w:numId="14" w16cid:durableId="2122869134">
    <w:abstractNumId w:val="9"/>
  </w:num>
  <w:num w:numId="15" w16cid:durableId="1268125480">
    <w:abstractNumId w:val="3"/>
  </w:num>
  <w:num w:numId="16" w16cid:durableId="1759329943">
    <w:abstractNumId w:val="6"/>
  </w:num>
  <w:num w:numId="17" w16cid:durableId="178325913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396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055C"/>
    <w:rsid w:val="000045D0"/>
    <w:rsid w:val="00010FAF"/>
    <w:rsid w:val="00015A4D"/>
    <w:rsid w:val="0002148B"/>
    <w:rsid w:val="00032E66"/>
    <w:rsid w:val="00034879"/>
    <w:rsid w:val="000351B8"/>
    <w:rsid w:val="00043E00"/>
    <w:rsid w:val="000441BF"/>
    <w:rsid w:val="00054147"/>
    <w:rsid w:val="000571B0"/>
    <w:rsid w:val="00070ECA"/>
    <w:rsid w:val="00090283"/>
    <w:rsid w:val="000910E1"/>
    <w:rsid w:val="00092B73"/>
    <w:rsid w:val="00094B9E"/>
    <w:rsid w:val="000A20A0"/>
    <w:rsid w:val="000A2D22"/>
    <w:rsid w:val="000A4EF9"/>
    <w:rsid w:val="000A69A3"/>
    <w:rsid w:val="000B5D77"/>
    <w:rsid w:val="000C1C62"/>
    <w:rsid w:val="000D1BB3"/>
    <w:rsid w:val="000D734D"/>
    <w:rsid w:val="000E4029"/>
    <w:rsid w:val="000E5EEE"/>
    <w:rsid w:val="000E6D9C"/>
    <w:rsid w:val="000F183C"/>
    <w:rsid w:val="000F2837"/>
    <w:rsid w:val="000F4A4E"/>
    <w:rsid w:val="000F4EC3"/>
    <w:rsid w:val="000F5292"/>
    <w:rsid w:val="000F6361"/>
    <w:rsid w:val="00102482"/>
    <w:rsid w:val="001077C0"/>
    <w:rsid w:val="001103C3"/>
    <w:rsid w:val="001144A6"/>
    <w:rsid w:val="00114E59"/>
    <w:rsid w:val="00121ACB"/>
    <w:rsid w:val="00121E8D"/>
    <w:rsid w:val="00123236"/>
    <w:rsid w:val="00124244"/>
    <w:rsid w:val="001337C1"/>
    <w:rsid w:val="00144299"/>
    <w:rsid w:val="00146A02"/>
    <w:rsid w:val="001516BA"/>
    <w:rsid w:val="00155682"/>
    <w:rsid w:val="001567CB"/>
    <w:rsid w:val="001607A6"/>
    <w:rsid w:val="001642FF"/>
    <w:rsid w:val="00165199"/>
    <w:rsid w:val="00170C2C"/>
    <w:rsid w:val="00182A18"/>
    <w:rsid w:val="00184B50"/>
    <w:rsid w:val="00185CFF"/>
    <w:rsid w:val="00194CA8"/>
    <w:rsid w:val="00196076"/>
    <w:rsid w:val="001B3190"/>
    <w:rsid w:val="001B7500"/>
    <w:rsid w:val="001C383F"/>
    <w:rsid w:val="001C527B"/>
    <w:rsid w:val="001C56CA"/>
    <w:rsid w:val="001C63D9"/>
    <w:rsid w:val="001D036E"/>
    <w:rsid w:val="001D5422"/>
    <w:rsid w:val="001D7B2B"/>
    <w:rsid w:val="001D7C0A"/>
    <w:rsid w:val="001E0524"/>
    <w:rsid w:val="001F6E0D"/>
    <w:rsid w:val="002037DC"/>
    <w:rsid w:val="00206A3B"/>
    <w:rsid w:val="0020746A"/>
    <w:rsid w:val="00211C51"/>
    <w:rsid w:val="0021210C"/>
    <w:rsid w:val="002156CC"/>
    <w:rsid w:val="0021678D"/>
    <w:rsid w:val="00216A0E"/>
    <w:rsid w:val="00217747"/>
    <w:rsid w:val="00220360"/>
    <w:rsid w:val="00223BF2"/>
    <w:rsid w:val="00230792"/>
    <w:rsid w:val="00237067"/>
    <w:rsid w:val="002403D8"/>
    <w:rsid w:val="00242123"/>
    <w:rsid w:val="00242C5F"/>
    <w:rsid w:val="00243DEE"/>
    <w:rsid w:val="00247AA5"/>
    <w:rsid w:val="00261D78"/>
    <w:rsid w:val="002642F4"/>
    <w:rsid w:val="00267212"/>
    <w:rsid w:val="00272A21"/>
    <w:rsid w:val="00274CBB"/>
    <w:rsid w:val="0027545A"/>
    <w:rsid w:val="00290B9C"/>
    <w:rsid w:val="002947B2"/>
    <w:rsid w:val="00295711"/>
    <w:rsid w:val="00296E11"/>
    <w:rsid w:val="002C0283"/>
    <w:rsid w:val="002D2F5F"/>
    <w:rsid w:val="002E047D"/>
    <w:rsid w:val="002E29F8"/>
    <w:rsid w:val="002E3BEC"/>
    <w:rsid w:val="002E5F21"/>
    <w:rsid w:val="002F3C3C"/>
    <w:rsid w:val="002F5F21"/>
    <w:rsid w:val="00311FCE"/>
    <w:rsid w:val="00317887"/>
    <w:rsid w:val="00321CE8"/>
    <w:rsid w:val="00322081"/>
    <w:rsid w:val="00322536"/>
    <w:rsid w:val="00323618"/>
    <w:rsid w:val="0032412F"/>
    <w:rsid w:val="00331580"/>
    <w:rsid w:val="00342F53"/>
    <w:rsid w:val="003436F1"/>
    <w:rsid w:val="003578AC"/>
    <w:rsid w:val="00362428"/>
    <w:rsid w:val="003654B0"/>
    <w:rsid w:val="00365FD0"/>
    <w:rsid w:val="00366E2E"/>
    <w:rsid w:val="003802D1"/>
    <w:rsid w:val="003828A8"/>
    <w:rsid w:val="003877AC"/>
    <w:rsid w:val="00392CD6"/>
    <w:rsid w:val="003944FF"/>
    <w:rsid w:val="00394FB9"/>
    <w:rsid w:val="003A030A"/>
    <w:rsid w:val="003A2057"/>
    <w:rsid w:val="003A2A48"/>
    <w:rsid w:val="003A74CA"/>
    <w:rsid w:val="003B0414"/>
    <w:rsid w:val="003B63F9"/>
    <w:rsid w:val="003B735D"/>
    <w:rsid w:val="003C1BC0"/>
    <w:rsid w:val="003C1E38"/>
    <w:rsid w:val="003C36D9"/>
    <w:rsid w:val="003C4F8D"/>
    <w:rsid w:val="003D1342"/>
    <w:rsid w:val="003D1560"/>
    <w:rsid w:val="003D2503"/>
    <w:rsid w:val="003D77BB"/>
    <w:rsid w:val="003E04B8"/>
    <w:rsid w:val="003E3972"/>
    <w:rsid w:val="003F0821"/>
    <w:rsid w:val="003F1193"/>
    <w:rsid w:val="00404B05"/>
    <w:rsid w:val="0040781C"/>
    <w:rsid w:val="00407F54"/>
    <w:rsid w:val="00412BEB"/>
    <w:rsid w:val="0041363A"/>
    <w:rsid w:val="00413B8F"/>
    <w:rsid w:val="00414928"/>
    <w:rsid w:val="00421CB3"/>
    <w:rsid w:val="00421E1A"/>
    <w:rsid w:val="0042753A"/>
    <w:rsid w:val="00442BFF"/>
    <w:rsid w:val="004506C5"/>
    <w:rsid w:val="00457BC4"/>
    <w:rsid w:val="004635C5"/>
    <w:rsid w:val="004648F5"/>
    <w:rsid w:val="00464A23"/>
    <w:rsid w:val="00465BAB"/>
    <w:rsid w:val="00481E76"/>
    <w:rsid w:val="00482E5C"/>
    <w:rsid w:val="00483907"/>
    <w:rsid w:val="004A1C3C"/>
    <w:rsid w:val="004B1CEB"/>
    <w:rsid w:val="004B3A2B"/>
    <w:rsid w:val="004C22A1"/>
    <w:rsid w:val="004C4188"/>
    <w:rsid w:val="004C6857"/>
    <w:rsid w:val="004D6011"/>
    <w:rsid w:val="004E1BB3"/>
    <w:rsid w:val="004E272F"/>
    <w:rsid w:val="004E27BC"/>
    <w:rsid w:val="004E30E8"/>
    <w:rsid w:val="004E3218"/>
    <w:rsid w:val="004E5037"/>
    <w:rsid w:val="004F74E4"/>
    <w:rsid w:val="00505666"/>
    <w:rsid w:val="00515545"/>
    <w:rsid w:val="00522798"/>
    <w:rsid w:val="00525372"/>
    <w:rsid w:val="00527546"/>
    <w:rsid w:val="005300A4"/>
    <w:rsid w:val="00534170"/>
    <w:rsid w:val="005425DF"/>
    <w:rsid w:val="005455B7"/>
    <w:rsid w:val="00546150"/>
    <w:rsid w:val="00554E8B"/>
    <w:rsid w:val="00555025"/>
    <w:rsid w:val="005565C2"/>
    <w:rsid w:val="00566F21"/>
    <w:rsid w:val="0056737D"/>
    <w:rsid w:val="00572A8B"/>
    <w:rsid w:val="0057423F"/>
    <w:rsid w:val="0057489D"/>
    <w:rsid w:val="00577CCF"/>
    <w:rsid w:val="00593546"/>
    <w:rsid w:val="005A1291"/>
    <w:rsid w:val="005A28B7"/>
    <w:rsid w:val="005A7BAF"/>
    <w:rsid w:val="005B1F07"/>
    <w:rsid w:val="005B779C"/>
    <w:rsid w:val="005C029E"/>
    <w:rsid w:val="005C5272"/>
    <w:rsid w:val="005D0160"/>
    <w:rsid w:val="005E21DC"/>
    <w:rsid w:val="005F2DEB"/>
    <w:rsid w:val="00604B06"/>
    <w:rsid w:val="006062DE"/>
    <w:rsid w:val="0061348B"/>
    <w:rsid w:val="006137D4"/>
    <w:rsid w:val="00617399"/>
    <w:rsid w:val="006269C5"/>
    <w:rsid w:val="00631CAE"/>
    <w:rsid w:val="0063504E"/>
    <w:rsid w:val="00643525"/>
    <w:rsid w:val="00643FA5"/>
    <w:rsid w:val="00645556"/>
    <w:rsid w:val="00651547"/>
    <w:rsid w:val="006518B3"/>
    <w:rsid w:val="0065469B"/>
    <w:rsid w:val="00656F98"/>
    <w:rsid w:val="00661AE0"/>
    <w:rsid w:val="00667F14"/>
    <w:rsid w:val="00672C49"/>
    <w:rsid w:val="00674ACC"/>
    <w:rsid w:val="00676BC6"/>
    <w:rsid w:val="00681A9F"/>
    <w:rsid w:val="00685454"/>
    <w:rsid w:val="00691807"/>
    <w:rsid w:val="00697203"/>
    <w:rsid w:val="006A2277"/>
    <w:rsid w:val="006A2956"/>
    <w:rsid w:val="006A7978"/>
    <w:rsid w:val="006A7F03"/>
    <w:rsid w:val="006B63E7"/>
    <w:rsid w:val="006C30DF"/>
    <w:rsid w:val="006C35D4"/>
    <w:rsid w:val="006C5F00"/>
    <w:rsid w:val="006D2B01"/>
    <w:rsid w:val="006D457E"/>
    <w:rsid w:val="006D6276"/>
    <w:rsid w:val="006D7468"/>
    <w:rsid w:val="006E3A7A"/>
    <w:rsid w:val="006F245B"/>
    <w:rsid w:val="006F24FA"/>
    <w:rsid w:val="006F25EF"/>
    <w:rsid w:val="006F2827"/>
    <w:rsid w:val="00704178"/>
    <w:rsid w:val="00706B63"/>
    <w:rsid w:val="00707986"/>
    <w:rsid w:val="007135C2"/>
    <w:rsid w:val="0072307F"/>
    <w:rsid w:val="007254ED"/>
    <w:rsid w:val="00732DEF"/>
    <w:rsid w:val="0073490D"/>
    <w:rsid w:val="00735F04"/>
    <w:rsid w:val="0074055C"/>
    <w:rsid w:val="007575F6"/>
    <w:rsid w:val="00762A65"/>
    <w:rsid w:val="0076304B"/>
    <w:rsid w:val="00767D40"/>
    <w:rsid w:val="007718E2"/>
    <w:rsid w:val="007744CD"/>
    <w:rsid w:val="00780EB1"/>
    <w:rsid w:val="007816E1"/>
    <w:rsid w:val="00783E35"/>
    <w:rsid w:val="00787E91"/>
    <w:rsid w:val="007958BB"/>
    <w:rsid w:val="00797B50"/>
    <w:rsid w:val="007A3B1E"/>
    <w:rsid w:val="007A4EF2"/>
    <w:rsid w:val="007A5C90"/>
    <w:rsid w:val="007A5CC4"/>
    <w:rsid w:val="007A5D2D"/>
    <w:rsid w:val="007B0E29"/>
    <w:rsid w:val="007B1B81"/>
    <w:rsid w:val="007B54B1"/>
    <w:rsid w:val="007C12BD"/>
    <w:rsid w:val="007D778C"/>
    <w:rsid w:val="007F0142"/>
    <w:rsid w:val="007F6271"/>
    <w:rsid w:val="007F67C1"/>
    <w:rsid w:val="00802D1E"/>
    <w:rsid w:val="00810313"/>
    <w:rsid w:val="00816007"/>
    <w:rsid w:val="008254DE"/>
    <w:rsid w:val="008275C8"/>
    <w:rsid w:val="00830B4E"/>
    <w:rsid w:val="008329A6"/>
    <w:rsid w:val="00853025"/>
    <w:rsid w:val="008565A2"/>
    <w:rsid w:val="00861982"/>
    <w:rsid w:val="0086242C"/>
    <w:rsid w:val="00867949"/>
    <w:rsid w:val="00885D27"/>
    <w:rsid w:val="00891E10"/>
    <w:rsid w:val="00894D73"/>
    <w:rsid w:val="00894E1F"/>
    <w:rsid w:val="008A4DFF"/>
    <w:rsid w:val="008B32AB"/>
    <w:rsid w:val="008B6EA9"/>
    <w:rsid w:val="008C287D"/>
    <w:rsid w:val="008C3330"/>
    <w:rsid w:val="008C432F"/>
    <w:rsid w:val="008D3E22"/>
    <w:rsid w:val="008E12C4"/>
    <w:rsid w:val="008E1C45"/>
    <w:rsid w:val="008E6655"/>
    <w:rsid w:val="008F38B8"/>
    <w:rsid w:val="00901FEC"/>
    <w:rsid w:val="00903A59"/>
    <w:rsid w:val="00907FAC"/>
    <w:rsid w:val="00912A75"/>
    <w:rsid w:val="00913839"/>
    <w:rsid w:val="00914DFD"/>
    <w:rsid w:val="00920B84"/>
    <w:rsid w:val="00924F77"/>
    <w:rsid w:val="00934864"/>
    <w:rsid w:val="00937150"/>
    <w:rsid w:val="009444AF"/>
    <w:rsid w:val="009473EB"/>
    <w:rsid w:val="00953355"/>
    <w:rsid w:val="0095767F"/>
    <w:rsid w:val="0096506E"/>
    <w:rsid w:val="00967228"/>
    <w:rsid w:val="00971C5E"/>
    <w:rsid w:val="0097456D"/>
    <w:rsid w:val="0098218D"/>
    <w:rsid w:val="009834F2"/>
    <w:rsid w:val="009911D9"/>
    <w:rsid w:val="009922C4"/>
    <w:rsid w:val="0099270B"/>
    <w:rsid w:val="00993A3D"/>
    <w:rsid w:val="00994715"/>
    <w:rsid w:val="009A031E"/>
    <w:rsid w:val="009A3F8E"/>
    <w:rsid w:val="009A78B1"/>
    <w:rsid w:val="009B1C92"/>
    <w:rsid w:val="009B1E9C"/>
    <w:rsid w:val="009B1ED2"/>
    <w:rsid w:val="009B680D"/>
    <w:rsid w:val="009C2EA9"/>
    <w:rsid w:val="009D0497"/>
    <w:rsid w:val="009D706A"/>
    <w:rsid w:val="009D7708"/>
    <w:rsid w:val="009E039D"/>
    <w:rsid w:val="009E2AF8"/>
    <w:rsid w:val="009E6C5C"/>
    <w:rsid w:val="009F45F6"/>
    <w:rsid w:val="00A122B3"/>
    <w:rsid w:val="00A12FE7"/>
    <w:rsid w:val="00A13C0E"/>
    <w:rsid w:val="00A14B5A"/>
    <w:rsid w:val="00A231E5"/>
    <w:rsid w:val="00A2754E"/>
    <w:rsid w:val="00A27C6B"/>
    <w:rsid w:val="00A433E8"/>
    <w:rsid w:val="00A46441"/>
    <w:rsid w:val="00A51253"/>
    <w:rsid w:val="00A544FB"/>
    <w:rsid w:val="00A54580"/>
    <w:rsid w:val="00A5559E"/>
    <w:rsid w:val="00A729CB"/>
    <w:rsid w:val="00A73A4F"/>
    <w:rsid w:val="00A76736"/>
    <w:rsid w:val="00A76D04"/>
    <w:rsid w:val="00A808DC"/>
    <w:rsid w:val="00A81DD6"/>
    <w:rsid w:val="00A82A6C"/>
    <w:rsid w:val="00A8451A"/>
    <w:rsid w:val="00A86504"/>
    <w:rsid w:val="00A87BAA"/>
    <w:rsid w:val="00A923DC"/>
    <w:rsid w:val="00A9327C"/>
    <w:rsid w:val="00A971F1"/>
    <w:rsid w:val="00AA0897"/>
    <w:rsid w:val="00AA6677"/>
    <w:rsid w:val="00AB5A4A"/>
    <w:rsid w:val="00AD1AD4"/>
    <w:rsid w:val="00AD1CB0"/>
    <w:rsid w:val="00AD455C"/>
    <w:rsid w:val="00AD57BD"/>
    <w:rsid w:val="00AD6EE7"/>
    <w:rsid w:val="00AD7A8E"/>
    <w:rsid w:val="00AE4471"/>
    <w:rsid w:val="00AF2A41"/>
    <w:rsid w:val="00AF662B"/>
    <w:rsid w:val="00B14DE7"/>
    <w:rsid w:val="00B159DA"/>
    <w:rsid w:val="00B2666E"/>
    <w:rsid w:val="00B340E0"/>
    <w:rsid w:val="00B345CD"/>
    <w:rsid w:val="00B455D9"/>
    <w:rsid w:val="00B47142"/>
    <w:rsid w:val="00B5183C"/>
    <w:rsid w:val="00B52B55"/>
    <w:rsid w:val="00B53A0B"/>
    <w:rsid w:val="00B634A3"/>
    <w:rsid w:val="00B63691"/>
    <w:rsid w:val="00B7498D"/>
    <w:rsid w:val="00B75978"/>
    <w:rsid w:val="00B75E64"/>
    <w:rsid w:val="00B81943"/>
    <w:rsid w:val="00B81E19"/>
    <w:rsid w:val="00B826FC"/>
    <w:rsid w:val="00B82816"/>
    <w:rsid w:val="00B8526C"/>
    <w:rsid w:val="00B912CF"/>
    <w:rsid w:val="00B94409"/>
    <w:rsid w:val="00B96D1C"/>
    <w:rsid w:val="00BB5256"/>
    <w:rsid w:val="00BC2017"/>
    <w:rsid w:val="00BC2FB4"/>
    <w:rsid w:val="00BC4317"/>
    <w:rsid w:val="00BD2177"/>
    <w:rsid w:val="00BD3403"/>
    <w:rsid w:val="00BD560B"/>
    <w:rsid w:val="00BD56DD"/>
    <w:rsid w:val="00C1526B"/>
    <w:rsid w:val="00C21223"/>
    <w:rsid w:val="00C21E5A"/>
    <w:rsid w:val="00C2660F"/>
    <w:rsid w:val="00C27ED5"/>
    <w:rsid w:val="00C35D19"/>
    <w:rsid w:val="00C36443"/>
    <w:rsid w:val="00C368CE"/>
    <w:rsid w:val="00C415C2"/>
    <w:rsid w:val="00C43F8B"/>
    <w:rsid w:val="00C51719"/>
    <w:rsid w:val="00C577ED"/>
    <w:rsid w:val="00C66BAE"/>
    <w:rsid w:val="00C67C62"/>
    <w:rsid w:val="00C72643"/>
    <w:rsid w:val="00C77A89"/>
    <w:rsid w:val="00C91710"/>
    <w:rsid w:val="00C92D11"/>
    <w:rsid w:val="00CA1CA8"/>
    <w:rsid w:val="00CA3473"/>
    <w:rsid w:val="00CA51DD"/>
    <w:rsid w:val="00CA5870"/>
    <w:rsid w:val="00CB2230"/>
    <w:rsid w:val="00CB2CE6"/>
    <w:rsid w:val="00CD079B"/>
    <w:rsid w:val="00CD1091"/>
    <w:rsid w:val="00CD2E00"/>
    <w:rsid w:val="00CD4E23"/>
    <w:rsid w:val="00CE58BB"/>
    <w:rsid w:val="00CF1059"/>
    <w:rsid w:val="00CF528C"/>
    <w:rsid w:val="00D004A7"/>
    <w:rsid w:val="00D072EF"/>
    <w:rsid w:val="00D1613C"/>
    <w:rsid w:val="00D21A01"/>
    <w:rsid w:val="00D2529F"/>
    <w:rsid w:val="00D326F0"/>
    <w:rsid w:val="00D32FDD"/>
    <w:rsid w:val="00D349E6"/>
    <w:rsid w:val="00D36156"/>
    <w:rsid w:val="00D402D9"/>
    <w:rsid w:val="00D426A4"/>
    <w:rsid w:val="00D43405"/>
    <w:rsid w:val="00D458FB"/>
    <w:rsid w:val="00D5056F"/>
    <w:rsid w:val="00D672FE"/>
    <w:rsid w:val="00D71882"/>
    <w:rsid w:val="00D751DF"/>
    <w:rsid w:val="00D75618"/>
    <w:rsid w:val="00D77A47"/>
    <w:rsid w:val="00D80D09"/>
    <w:rsid w:val="00D86068"/>
    <w:rsid w:val="00D94DB5"/>
    <w:rsid w:val="00DA108C"/>
    <w:rsid w:val="00DA6BC7"/>
    <w:rsid w:val="00DB20C2"/>
    <w:rsid w:val="00DB3B5A"/>
    <w:rsid w:val="00DC585F"/>
    <w:rsid w:val="00DD3E70"/>
    <w:rsid w:val="00DE1713"/>
    <w:rsid w:val="00DE45BE"/>
    <w:rsid w:val="00DE6106"/>
    <w:rsid w:val="00DE6C51"/>
    <w:rsid w:val="00E008EF"/>
    <w:rsid w:val="00E009CB"/>
    <w:rsid w:val="00E009D0"/>
    <w:rsid w:val="00E00F86"/>
    <w:rsid w:val="00E06293"/>
    <w:rsid w:val="00E07C59"/>
    <w:rsid w:val="00E144A8"/>
    <w:rsid w:val="00E16111"/>
    <w:rsid w:val="00E24DA0"/>
    <w:rsid w:val="00E24ED8"/>
    <w:rsid w:val="00E4563F"/>
    <w:rsid w:val="00E46F2F"/>
    <w:rsid w:val="00E4740B"/>
    <w:rsid w:val="00E5118C"/>
    <w:rsid w:val="00E5207D"/>
    <w:rsid w:val="00E62678"/>
    <w:rsid w:val="00E63245"/>
    <w:rsid w:val="00E748CB"/>
    <w:rsid w:val="00E755EB"/>
    <w:rsid w:val="00E955A6"/>
    <w:rsid w:val="00EA357A"/>
    <w:rsid w:val="00EB62AE"/>
    <w:rsid w:val="00EB6DAB"/>
    <w:rsid w:val="00EC223F"/>
    <w:rsid w:val="00EC2FAD"/>
    <w:rsid w:val="00EC4F90"/>
    <w:rsid w:val="00EC70E9"/>
    <w:rsid w:val="00ED1A3B"/>
    <w:rsid w:val="00EE15F4"/>
    <w:rsid w:val="00EE2790"/>
    <w:rsid w:val="00EE3415"/>
    <w:rsid w:val="00EF0DFD"/>
    <w:rsid w:val="00EF3E1A"/>
    <w:rsid w:val="00F05CC4"/>
    <w:rsid w:val="00F06E11"/>
    <w:rsid w:val="00F07451"/>
    <w:rsid w:val="00F07EF9"/>
    <w:rsid w:val="00F13E40"/>
    <w:rsid w:val="00F16577"/>
    <w:rsid w:val="00F17A11"/>
    <w:rsid w:val="00F205B6"/>
    <w:rsid w:val="00F21858"/>
    <w:rsid w:val="00F22261"/>
    <w:rsid w:val="00F240F8"/>
    <w:rsid w:val="00F45865"/>
    <w:rsid w:val="00F46717"/>
    <w:rsid w:val="00F47058"/>
    <w:rsid w:val="00F47789"/>
    <w:rsid w:val="00F5134B"/>
    <w:rsid w:val="00F74390"/>
    <w:rsid w:val="00F77BDB"/>
    <w:rsid w:val="00F8305B"/>
    <w:rsid w:val="00F90207"/>
    <w:rsid w:val="00F9521D"/>
    <w:rsid w:val="00FA09A1"/>
    <w:rsid w:val="00FB0D9C"/>
    <w:rsid w:val="00FB276F"/>
    <w:rsid w:val="00FC2897"/>
    <w:rsid w:val="00FC3525"/>
    <w:rsid w:val="00FC7A41"/>
    <w:rsid w:val="00FE229A"/>
    <w:rsid w:val="00FE67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B9514E0"/>
  <w15:chartTrackingRefBased/>
  <w15:docId w15:val="{1B7A47AF-674A-4202-8E27-4AB1EA42FC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7135C2"/>
    <w:rPr>
      <w:sz w:val="24"/>
      <w:szCs w:val="24"/>
      <w:lang w:eastAsia="en-US"/>
    </w:rPr>
  </w:style>
  <w:style w:type="paragraph" w:styleId="Antrat1">
    <w:name w:val="heading 1"/>
    <w:basedOn w:val="prastasis"/>
    <w:next w:val="prastasis"/>
    <w:link w:val="Antrat1Diagrama"/>
    <w:qFormat/>
    <w:rsid w:val="0072307F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tymopavad">
    <w:name w:val="?statymo pavad."/>
    <w:basedOn w:val="prastasis"/>
    <w:rsid w:val="002F5F21"/>
    <w:pPr>
      <w:spacing w:line="360" w:lineRule="auto"/>
      <w:ind w:firstLine="720"/>
      <w:jc w:val="center"/>
    </w:pPr>
    <w:rPr>
      <w:rFonts w:ascii="TimesLT" w:hAnsi="TimesLT"/>
      <w:caps/>
      <w:szCs w:val="20"/>
    </w:rPr>
  </w:style>
  <w:style w:type="paragraph" w:styleId="Porat">
    <w:name w:val="footer"/>
    <w:basedOn w:val="prastasis"/>
    <w:rsid w:val="002F5F21"/>
    <w:pPr>
      <w:tabs>
        <w:tab w:val="center" w:pos="4320"/>
        <w:tab w:val="right" w:pos="8640"/>
      </w:tabs>
      <w:spacing w:line="360" w:lineRule="auto"/>
      <w:ind w:firstLine="720"/>
      <w:jc w:val="both"/>
    </w:pPr>
    <w:rPr>
      <w:rFonts w:ascii="TimesLT" w:hAnsi="TimesLT"/>
      <w:szCs w:val="20"/>
    </w:rPr>
  </w:style>
  <w:style w:type="character" w:styleId="Puslapionumeris">
    <w:name w:val="page number"/>
    <w:basedOn w:val="Numatytasispastraiposriftas"/>
    <w:rsid w:val="002F5F21"/>
  </w:style>
  <w:style w:type="character" w:customStyle="1" w:styleId="Pareigos">
    <w:name w:val="Pareigos"/>
    <w:rsid w:val="002F5F21"/>
    <w:rPr>
      <w:rFonts w:ascii="TimesLT" w:hAnsi="TimesLT"/>
      <w:caps/>
      <w:sz w:val="24"/>
    </w:rPr>
  </w:style>
  <w:style w:type="paragraph" w:styleId="Antrats">
    <w:name w:val="header"/>
    <w:basedOn w:val="prastasis"/>
    <w:link w:val="AntratsDiagrama"/>
    <w:uiPriority w:val="99"/>
    <w:rsid w:val="002F5F21"/>
    <w:pPr>
      <w:tabs>
        <w:tab w:val="center" w:pos="4819"/>
        <w:tab w:val="right" w:pos="9638"/>
      </w:tabs>
    </w:pPr>
  </w:style>
  <w:style w:type="paragraph" w:styleId="Antrat">
    <w:name w:val="caption"/>
    <w:basedOn w:val="prastasis"/>
    <w:next w:val="prastasis"/>
    <w:qFormat/>
    <w:rsid w:val="002F5F21"/>
    <w:rPr>
      <w:b/>
      <w:bCs/>
      <w:sz w:val="20"/>
      <w:szCs w:val="20"/>
    </w:rPr>
  </w:style>
  <w:style w:type="paragraph" w:styleId="Debesliotekstas">
    <w:name w:val="Balloon Text"/>
    <w:basedOn w:val="prastasis"/>
    <w:semiHidden/>
    <w:rsid w:val="006D7468"/>
    <w:rPr>
      <w:rFonts w:ascii="Tahoma" w:hAnsi="Tahoma" w:cs="Tahoma"/>
      <w:sz w:val="16"/>
      <w:szCs w:val="16"/>
    </w:rPr>
  </w:style>
  <w:style w:type="table" w:styleId="Lentelstinklelis">
    <w:name w:val="Table Grid"/>
    <w:basedOn w:val="prastojilentel"/>
    <w:rsid w:val="00B455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astasiniatinklio">
    <w:name w:val="Normal (Web)"/>
    <w:basedOn w:val="prastasis"/>
    <w:uiPriority w:val="99"/>
    <w:rsid w:val="00E46F2F"/>
    <w:pPr>
      <w:spacing w:before="100" w:beforeAutospacing="1" w:after="100" w:afterAutospacing="1"/>
    </w:pPr>
    <w:rPr>
      <w:lang w:eastAsia="lt-LT"/>
    </w:rPr>
  </w:style>
  <w:style w:type="paragraph" w:styleId="Pagrindiniotekstotrauka">
    <w:name w:val="Body Text Indent"/>
    <w:basedOn w:val="prastasis"/>
    <w:link w:val="PagrindiniotekstotraukaDiagrama"/>
    <w:unhideWhenUsed/>
    <w:rsid w:val="008C3330"/>
    <w:pPr>
      <w:tabs>
        <w:tab w:val="right" w:pos="9639"/>
      </w:tabs>
      <w:ind w:firstLine="1134"/>
      <w:jc w:val="both"/>
    </w:pPr>
    <w:rPr>
      <w:lang w:val="en-GB"/>
    </w:rPr>
  </w:style>
  <w:style w:type="character" w:customStyle="1" w:styleId="PagrindiniotekstotraukaDiagrama">
    <w:name w:val="Pagrindinio teksto įtrauka Diagrama"/>
    <w:link w:val="Pagrindiniotekstotrauka"/>
    <w:rsid w:val="008C3330"/>
    <w:rPr>
      <w:sz w:val="24"/>
      <w:szCs w:val="24"/>
      <w:lang w:val="en-GB"/>
    </w:rPr>
  </w:style>
  <w:style w:type="paragraph" w:styleId="Pagrindinistekstas">
    <w:name w:val="Body Text"/>
    <w:basedOn w:val="prastasis"/>
    <w:link w:val="PagrindinistekstasDiagrama"/>
    <w:unhideWhenUsed/>
    <w:rsid w:val="00E63245"/>
    <w:pPr>
      <w:spacing w:after="120"/>
    </w:pPr>
    <w:rPr>
      <w:lang w:val="x-none"/>
    </w:rPr>
  </w:style>
  <w:style w:type="character" w:customStyle="1" w:styleId="PagrindinistekstasDiagrama">
    <w:name w:val="Pagrindinis tekstas Diagrama"/>
    <w:link w:val="Pagrindinistekstas"/>
    <w:rsid w:val="00E63245"/>
    <w:rPr>
      <w:sz w:val="24"/>
      <w:szCs w:val="24"/>
      <w:lang w:val="x-none" w:eastAsia="en-US"/>
    </w:rPr>
  </w:style>
  <w:style w:type="paragraph" w:styleId="Pagrindiniotekstotrauka2">
    <w:name w:val="Body Text Indent 2"/>
    <w:basedOn w:val="prastasis"/>
    <w:link w:val="Pagrindiniotekstotrauka2Diagrama"/>
    <w:unhideWhenUsed/>
    <w:rsid w:val="00E63245"/>
    <w:pPr>
      <w:spacing w:after="120" w:line="480" w:lineRule="auto"/>
      <w:ind w:left="283"/>
    </w:pPr>
    <w:rPr>
      <w:lang w:val="en-GB"/>
    </w:rPr>
  </w:style>
  <w:style w:type="character" w:customStyle="1" w:styleId="Pagrindiniotekstotrauka2Diagrama">
    <w:name w:val="Pagrindinio teksto įtrauka 2 Diagrama"/>
    <w:link w:val="Pagrindiniotekstotrauka2"/>
    <w:rsid w:val="00E63245"/>
    <w:rPr>
      <w:sz w:val="24"/>
      <w:szCs w:val="24"/>
      <w:lang w:val="en-GB" w:eastAsia="en-US"/>
    </w:rPr>
  </w:style>
  <w:style w:type="paragraph" w:styleId="Sraopastraipa">
    <w:name w:val="List Paragraph"/>
    <w:basedOn w:val="prastasis"/>
    <w:uiPriority w:val="34"/>
    <w:qFormat/>
    <w:rsid w:val="00E63245"/>
    <w:pPr>
      <w:ind w:left="720"/>
      <w:contextualSpacing/>
    </w:pPr>
  </w:style>
  <w:style w:type="character" w:customStyle="1" w:styleId="FontStyle150">
    <w:name w:val="Font Style150"/>
    <w:rsid w:val="00E63245"/>
    <w:rPr>
      <w:rFonts w:ascii="Times New Roman" w:hAnsi="Times New Roman" w:cs="Times New Roman" w:hint="default"/>
      <w:sz w:val="18"/>
      <w:szCs w:val="18"/>
    </w:rPr>
  </w:style>
  <w:style w:type="character" w:styleId="Grietas">
    <w:name w:val="Strong"/>
    <w:qFormat/>
    <w:rsid w:val="00E63245"/>
    <w:rPr>
      <w:b/>
      <w:bCs/>
    </w:rPr>
  </w:style>
  <w:style w:type="paragraph" w:customStyle="1" w:styleId="Patvirtinta">
    <w:name w:val="Patvirtinta"/>
    <w:basedOn w:val="prastasis"/>
    <w:rsid w:val="006A7F03"/>
    <w:pPr>
      <w:autoSpaceDE w:val="0"/>
      <w:autoSpaceDN w:val="0"/>
      <w:spacing w:line="288" w:lineRule="auto"/>
      <w:ind w:left="5953"/>
    </w:pPr>
    <w:rPr>
      <w:rFonts w:eastAsiaTheme="minorHAnsi"/>
      <w:color w:val="000000"/>
      <w:sz w:val="20"/>
      <w:szCs w:val="20"/>
      <w:lang w:eastAsia="lt-LT"/>
    </w:rPr>
  </w:style>
  <w:style w:type="paragraph" w:customStyle="1" w:styleId="style6">
    <w:name w:val="style6"/>
    <w:basedOn w:val="prastasis"/>
    <w:rsid w:val="00D32FDD"/>
    <w:pPr>
      <w:spacing w:before="100" w:beforeAutospacing="1" w:after="100" w:afterAutospacing="1"/>
    </w:pPr>
    <w:rPr>
      <w:rFonts w:eastAsia="Calibri"/>
    </w:rPr>
  </w:style>
  <w:style w:type="table" w:customStyle="1" w:styleId="Lentelstinklelis1">
    <w:name w:val="Lentelės tinklelis1"/>
    <w:basedOn w:val="prastojilentel"/>
    <w:next w:val="Lentelstinklelis"/>
    <w:uiPriority w:val="39"/>
    <w:rsid w:val="00AD6EE7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saitas">
    <w:name w:val="Hyperlink"/>
    <w:basedOn w:val="Numatytasispastraiposriftas"/>
    <w:rsid w:val="001E0524"/>
    <w:rPr>
      <w:color w:val="0563C1" w:themeColor="hyperlink"/>
      <w:u w:val="single"/>
    </w:rPr>
  </w:style>
  <w:style w:type="character" w:customStyle="1" w:styleId="Neapdorotaspaminjimas1">
    <w:name w:val="Neapdorotas paminėjimas1"/>
    <w:basedOn w:val="Numatytasispastraiposriftas"/>
    <w:uiPriority w:val="99"/>
    <w:semiHidden/>
    <w:unhideWhenUsed/>
    <w:rsid w:val="001E0524"/>
    <w:rPr>
      <w:color w:val="605E5C"/>
      <w:shd w:val="clear" w:color="auto" w:fill="E1DFDD"/>
    </w:rPr>
  </w:style>
  <w:style w:type="paragraph" w:styleId="Pataisymai">
    <w:name w:val="Revision"/>
    <w:hidden/>
    <w:uiPriority w:val="99"/>
    <w:semiHidden/>
    <w:rsid w:val="000A2D22"/>
    <w:rPr>
      <w:sz w:val="24"/>
      <w:szCs w:val="24"/>
      <w:lang w:eastAsia="en-US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B14DE7"/>
    <w:rPr>
      <w:sz w:val="24"/>
      <w:szCs w:val="24"/>
      <w:lang w:eastAsia="en-US"/>
    </w:rPr>
  </w:style>
  <w:style w:type="character" w:customStyle="1" w:styleId="Antrat1Diagrama">
    <w:name w:val="Antraštė 1 Diagrama"/>
    <w:basedOn w:val="Numatytasispastraiposriftas"/>
    <w:link w:val="Antrat1"/>
    <w:rsid w:val="0072307F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32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7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9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6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12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243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20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4856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171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46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629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967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624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724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05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186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708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522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38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534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431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187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238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918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538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996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6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23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0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klaipedos-r.lt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Vartotojas\My%20Documents\2011%20tarybos%20sprend\soc.parama%2012.22\KLRStarybossprprojektas.dot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CAC5B8-E0DC-4A94-AED0-621D372A7B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KLRStarybossprprojektas.dot</Template>
  <TotalTime>2</TotalTime>
  <Pages>1</Pages>
  <Words>949</Words>
  <Characters>542</Characters>
  <Application>Microsoft Office Word</Application>
  <DocSecurity>0</DocSecurity>
  <Lines>4</Lines>
  <Paragraphs>2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Klaipedos rj. savivaldybe</Company>
  <LinksUpToDate>false</LinksUpToDate>
  <CharactersWithSpaces>1489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Dalia Gumuliauskienė</dc:creator>
  <cp:keywords/>
  <cp:lastModifiedBy>Darina Beržanskytė-Bučinskienė</cp:lastModifiedBy>
  <cp:revision>4</cp:revision>
  <cp:lastPrinted>2023-05-16T05:41:00Z</cp:lastPrinted>
  <dcterms:created xsi:type="dcterms:W3CDTF">2024-08-13T13:14:00Z</dcterms:created>
  <dcterms:modified xsi:type="dcterms:W3CDTF">2024-08-13T13:31:00Z</dcterms:modified>
</cp:coreProperties>
</file>