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59941B" w14:textId="79A77C09" w:rsidR="00570B29" w:rsidRPr="00FE056C" w:rsidRDefault="00570B29" w:rsidP="00570B29">
      <w:pPr>
        <w:jc w:val="center"/>
        <w:rPr>
          <w:b/>
          <w:noProof/>
        </w:rPr>
      </w:pPr>
      <w:bookmarkStart w:id="0" w:name="_Hlk9338630"/>
      <w:bookmarkStart w:id="1" w:name="data_metai"/>
    </w:p>
    <w:p w14:paraId="7393B9E7" w14:textId="77777777" w:rsidR="00570B29" w:rsidRPr="00FE056C" w:rsidRDefault="00570B29" w:rsidP="00570B29">
      <w:pPr>
        <w:jc w:val="center"/>
        <w:rPr>
          <w:noProof/>
          <w:sz w:val="12"/>
          <w:szCs w:val="12"/>
        </w:rPr>
      </w:pPr>
    </w:p>
    <w:p w14:paraId="054FDAEB" w14:textId="77777777" w:rsidR="00570B29" w:rsidRPr="00144C32" w:rsidRDefault="00570B29" w:rsidP="00570B29">
      <w:pPr>
        <w:pStyle w:val="Antrat1"/>
        <w:rPr>
          <w:rFonts w:ascii="Arial" w:hAnsi="Arial" w:cs="Arial"/>
          <w:b/>
          <w:szCs w:val="28"/>
          <w:lang w:val="lt-LT"/>
        </w:rPr>
      </w:pPr>
      <w:bookmarkStart w:id="2" w:name="_Hlk536624615"/>
      <w:r w:rsidRPr="00144C32">
        <w:rPr>
          <w:rFonts w:ascii="Arial" w:hAnsi="Arial" w:cs="Arial"/>
          <w:b/>
          <w:szCs w:val="28"/>
          <w:lang w:val="lt-LT"/>
        </w:rPr>
        <w:t>KLAIPĖDOS RAJONO SAVIVALDYBĖS TARYBA</w:t>
      </w:r>
    </w:p>
    <w:bookmarkEnd w:id="0"/>
    <w:bookmarkEnd w:id="2"/>
    <w:p w14:paraId="638E108F" w14:textId="77777777" w:rsidR="009B1C92" w:rsidRPr="00144C32" w:rsidRDefault="009B1C92">
      <w:pPr>
        <w:pStyle w:val="statymopavad"/>
        <w:spacing w:line="240" w:lineRule="auto"/>
        <w:ind w:firstLine="0"/>
        <w:rPr>
          <w:rFonts w:ascii="Arial" w:hAnsi="Arial" w:cs="Arial"/>
          <w:sz w:val="28"/>
          <w:szCs w:val="28"/>
        </w:rPr>
      </w:pPr>
    </w:p>
    <w:bookmarkEnd w:id="1"/>
    <w:p w14:paraId="2337ACB7" w14:textId="65FF5294" w:rsidR="0007006B" w:rsidRPr="00144C32" w:rsidRDefault="0007006B" w:rsidP="0007006B">
      <w:pPr>
        <w:pStyle w:val="statymopavad"/>
        <w:spacing w:line="240" w:lineRule="auto"/>
        <w:ind w:firstLine="0"/>
        <w:rPr>
          <w:rFonts w:ascii="Arial" w:hAnsi="Arial" w:cs="Arial"/>
          <w:b/>
          <w:spacing w:val="20"/>
          <w:sz w:val="28"/>
          <w:szCs w:val="28"/>
        </w:rPr>
      </w:pPr>
      <w:r w:rsidRPr="00144C32">
        <w:rPr>
          <w:rFonts w:ascii="Arial" w:hAnsi="Arial" w:cs="Arial"/>
          <w:b/>
          <w:spacing w:val="20"/>
          <w:sz w:val="28"/>
          <w:szCs w:val="28"/>
        </w:rPr>
        <w:t>SPRENDIMA</w:t>
      </w:r>
      <w:r w:rsidR="00C82430" w:rsidRPr="00144C32">
        <w:rPr>
          <w:rFonts w:ascii="Arial" w:hAnsi="Arial" w:cs="Arial"/>
          <w:b/>
          <w:spacing w:val="20"/>
          <w:sz w:val="28"/>
          <w:szCs w:val="28"/>
        </w:rPr>
        <w:t>S</w:t>
      </w:r>
    </w:p>
    <w:p w14:paraId="60C33F2B" w14:textId="4E8A9253" w:rsidR="00481138" w:rsidRPr="00144C32" w:rsidRDefault="003E4373" w:rsidP="00481138">
      <w:pPr>
        <w:jc w:val="center"/>
        <w:rPr>
          <w:rFonts w:ascii="Arial" w:hAnsi="Arial" w:cs="Arial"/>
          <w:b/>
          <w:sz w:val="28"/>
          <w:szCs w:val="28"/>
        </w:rPr>
      </w:pPr>
      <w:bookmarkStart w:id="3" w:name="_Hlk173847663"/>
      <w:r w:rsidRPr="00144C32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="00235288">
        <w:rPr>
          <w:rFonts w:ascii="Arial" w:hAnsi="Arial" w:cs="Arial"/>
          <w:b/>
          <w:bCs/>
          <w:color w:val="000000"/>
          <w:sz w:val="28"/>
          <w:szCs w:val="28"/>
        </w:rPr>
        <w:t xml:space="preserve">KLAIPĖDOS RAJONO </w:t>
      </w:r>
      <w:r w:rsidR="00532024">
        <w:rPr>
          <w:rFonts w:ascii="Arial" w:hAnsi="Arial" w:cs="Arial"/>
          <w:b/>
          <w:bCs/>
          <w:color w:val="000000"/>
          <w:sz w:val="28"/>
          <w:szCs w:val="28"/>
        </w:rPr>
        <w:t xml:space="preserve">SAVIVALDYBĖS PREMIJŲ UŽ RAJONUI AKTUALIUS </w:t>
      </w:r>
      <w:r w:rsidR="00F802EC">
        <w:rPr>
          <w:rFonts w:ascii="Arial" w:hAnsi="Arial" w:cs="Arial"/>
          <w:b/>
          <w:bCs/>
          <w:color w:val="000000"/>
          <w:sz w:val="28"/>
          <w:szCs w:val="28"/>
        </w:rPr>
        <w:t xml:space="preserve">IR PRITAIKOMUOSIUS DARBUS KLAIPĖDOS UNIVERSITETO ABSOLVENTAMS </w:t>
      </w:r>
      <w:r w:rsidR="00481138" w:rsidRPr="00144C32">
        <w:rPr>
          <w:rFonts w:ascii="Arial" w:hAnsi="Arial" w:cs="Arial"/>
          <w:b/>
          <w:sz w:val="28"/>
          <w:szCs w:val="28"/>
        </w:rPr>
        <w:t>SKYRIMO NUOSTATŲ</w:t>
      </w:r>
    </w:p>
    <w:p w14:paraId="657F3FE4" w14:textId="3D5B51C0" w:rsidR="0007006B" w:rsidRPr="00144C32" w:rsidRDefault="003E4373" w:rsidP="003E4373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144C32">
        <w:rPr>
          <w:rFonts w:ascii="Arial" w:hAnsi="Arial" w:cs="Arial"/>
          <w:b/>
          <w:bCs/>
          <w:color w:val="000000"/>
          <w:sz w:val="28"/>
          <w:szCs w:val="28"/>
        </w:rPr>
        <w:t>TVIRTINIMO</w:t>
      </w:r>
    </w:p>
    <w:bookmarkEnd w:id="3"/>
    <w:p w14:paraId="7278EAE1" w14:textId="77777777" w:rsidR="00A10B74" w:rsidRPr="00144C32" w:rsidRDefault="00A10B74" w:rsidP="0007006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0CDC7512" w14:textId="1BE5F965" w:rsidR="0007006B" w:rsidRPr="00B34B34" w:rsidRDefault="0007006B" w:rsidP="0007006B">
      <w:pPr>
        <w:pStyle w:val="statymopavad"/>
        <w:spacing w:line="240" w:lineRule="auto"/>
        <w:ind w:firstLine="0"/>
        <w:rPr>
          <w:rFonts w:ascii="Arial" w:hAnsi="Arial" w:cs="Arial"/>
          <w:caps w:val="0"/>
          <w:szCs w:val="24"/>
        </w:rPr>
      </w:pPr>
      <w:r w:rsidRPr="00B34B34">
        <w:rPr>
          <w:rFonts w:ascii="Arial" w:hAnsi="Arial" w:cs="Arial"/>
          <w:szCs w:val="24"/>
        </w:rPr>
        <w:t>202</w:t>
      </w:r>
      <w:r w:rsidR="00B34B34">
        <w:rPr>
          <w:rFonts w:ascii="Arial" w:hAnsi="Arial" w:cs="Arial"/>
          <w:szCs w:val="24"/>
        </w:rPr>
        <w:t>4</w:t>
      </w:r>
      <w:r w:rsidRPr="00B34B34">
        <w:rPr>
          <w:rFonts w:ascii="Arial" w:hAnsi="Arial" w:cs="Arial"/>
          <w:szCs w:val="24"/>
        </w:rPr>
        <w:t xml:space="preserve"> </w:t>
      </w:r>
      <w:r w:rsidRPr="00B34B34">
        <w:rPr>
          <w:rFonts w:ascii="Arial" w:hAnsi="Arial" w:cs="Arial"/>
          <w:caps w:val="0"/>
          <w:szCs w:val="24"/>
        </w:rPr>
        <w:t xml:space="preserve">m. </w:t>
      </w:r>
      <w:r w:rsidR="00B34B34">
        <w:rPr>
          <w:rFonts w:ascii="Arial" w:hAnsi="Arial" w:cs="Arial"/>
          <w:caps w:val="0"/>
          <w:szCs w:val="24"/>
        </w:rPr>
        <w:t>rugpjū</w:t>
      </w:r>
      <w:r w:rsidR="00921EFC">
        <w:rPr>
          <w:rFonts w:ascii="Arial" w:hAnsi="Arial" w:cs="Arial"/>
          <w:caps w:val="0"/>
          <w:szCs w:val="24"/>
        </w:rPr>
        <w:t>čio</w:t>
      </w:r>
      <w:r w:rsidRPr="00B34B34">
        <w:rPr>
          <w:rFonts w:ascii="Arial" w:hAnsi="Arial" w:cs="Arial"/>
          <w:caps w:val="0"/>
          <w:szCs w:val="24"/>
        </w:rPr>
        <w:t xml:space="preserve">    d. Nr. T11- </w:t>
      </w:r>
    </w:p>
    <w:p w14:paraId="0083DA22" w14:textId="77777777" w:rsidR="0007006B" w:rsidRPr="00B34B34" w:rsidRDefault="0007006B" w:rsidP="0007006B">
      <w:pPr>
        <w:pStyle w:val="statymopavad"/>
        <w:spacing w:line="240" w:lineRule="auto"/>
        <w:ind w:firstLine="0"/>
        <w:rPr>
          <w:rFonts w:ascii="Arial" w:hAnsi="Arial" w:cs="Arial"/>
          <w:caps w:val="0"/>
          <w:szCs w:val="24"/>
        </w:rPr>
      </w:pPr>
      <w:r w:rsidRPr="00B34B34">
        <w:rPr>
          <w:rFonts w:ascii="Arial" w:hAnsi="Arial" w:cs="Arial"/>
          <w:szCs w:val="24"/>
        </w:rPr>
        <w:t>G</w:t>
      </w:r>
      <w:r w:rsidRPr="00B34B34">
        <w:rPr>
          <w:rFonts w:ascii="Arial" w:hAnsi="Arial" w:cs="Arial"/>
          <w:caps w:val="0"/>
          <w:szCs w:val="24"/>
        </w:rPr>
        <w:t>argždai</w:t>
      </w:r>
    </w:p>
    <w:p w14:paraId="5D53EC5E" w14:textId="77777777" w:rsidR="0007006B" w:rsidRPr="00B34B34" w:rsidRDefault="0007006B" w:rsidP="0007006B">
      <w:pPr>
        <w:pStyle w:val="statymopavad"/>
        <w:spacing w:line="240" w:lineRule="auto"/>
        <w:ind w:firstLine="0"/>
        <w:rPr>
          <w:rFonts w:ascii="Arial" w:hAnsi="Arial" w:cs="Arial"/>
          <w:szCs w:val="24"/>
        </w:rPr>
      </w:pPr>
    </w:p>
    <w:p w14:paraId="5AE14E32" w14:textId="0096102D" w:rsidR="00481138" w:rsidRPr="00B34B34" w:rsidRDefault="00481138" w:rsidP="00481138">
      <w:pPr>
        <w:ind w:firstLine="1134"/>
        <w:jc w:val="both"/>
        <w:rPr>
          <w:rFonts w:ascii="Arial" w:hAnsi="Arial" w:cs="Arial"/>
          <w:bCs/>
          <w:color w:val="000000"/>
        </w:rPr>
      </w:pPr>
      <w:r w:rsidRPr="00B34B34">
        <w:rPr>
          <w:rFonts w:ascii="Arial" w:hAnsi="Arial" w:cs="Arial"/>
          <w:color w:val="1A2B2E"/>
        </w:rPr>
        <w:t>Klaipėdos rajono savivaldybės taryba, vadovaudamasi Lietuvos Respublikos vietos savivaldos įstatym</w:t>
      </w:r>
      <w:r w:rsidR="00127646">
        <w:rPr>
          <w:rFonts w:ascii="Arial" w:hAnsi="Arial" w:cs="Arial"/>
          <w:color w:val="1A2B2E"/>
        </w:rPr>
        <w:t>o 15 straipsnio 4 dalimi,</w:t>
      </w:r>
      <w:r w:rsidRPr="00B34B34">
        <w:rPr>
          <w:rFonts w:ascii="Arial" w:hAnsi="Arial" w:cs="Arial"/>
          <w:bCs/>
          <w:color w:val="000000"/>
        </w:rPr>
        <w:t xml:space="preserve"> </w:t>
      </w:r>
      <w:r w:rsidR="006A1B31">
        <w:rPr>
          <w:rFonts w:ascii="Arial" w:hAnsi="Arial" w:cs="Arial"/>
          <w:bCs/>
          <w:color w:val="000000"/>
        </w:rPr>
        <w:t xml:space="preserve">Klaipėdos rajono savivaldybės ir </w:t>
      </w:r>
      <w:r w:rsidR="00A32338">
        <w:rPr>
          <w:rFonts w:ascii="Arial" w:hAnsi="Arial" w:cs="Arial"/>
          <w:bCs/>
          <w:color w:val="000000"/>
        </w:rPr>
        <w:t xml:space="preserve">Klaipėdos universiteto </w:t>
      </w:r>
      <w:r w:rsidR="00E36CF8">
        <w:rPr>
          <w:rFonts w:ascii="Arial" w:hAnsi="Arial" w:cs="Arial"/>
          <w:bCs/>
          <w:color w:val="000000"/>
        </w:rPr>
        <w:t xml:space="preserve">2022-01-12 </w:t>
      </w:r>
      <w:r w:rsidR="00127646">
        <w:rPr>
          <w:rFonts w:ascii="Arial" w:hAnsi="Arial" w:cs="Arial"/>
          <w:bCs/>
          <w:color w:val="000000"/>
        </w:rPr>
        <w:t xml:space="preserve">Bendradarbiavimo sutartimi </w:t>
      </w:r>
      <w:r w:rsidR="00762D5F">
        <w:rPr>
          <w:rFonts w:ascii="Arial" w:hAnsi="Arial" w:cs="Arial"/>
          <w:bCs/>
          <w:color w:val="000000"/>
        </w:rPr>
        <w:t>Nr.</w:t>
      </w:r>
      <w:r w:rsidR="006902DD">
        <w:rPr>
          <w:rFonts w:ascii="Arial" w:hAnsi="Arial" w:cs="Arial"/>
          <w:bCs/>
          <w:color w:val="000000"/>
        </w:rPr>
        <w:t xml:space="preserve"> T32-1</w:t>
      </w:r>
      <w:r w:rsidRPr="00B34B34">
        <w:rPr>
          <w:rFonts w:ascii="Arial" w:hAnsi="Arial" w:cs="Arial"/>
          <w:bCs/>
          <w:color w:val="000000"/>
        </w:rPr>
        <w:t xml:space="preserve">, </w:t>
      </w:r>
      <w:r w:rsidRPr="00B34B34">
        <w:rPr>
          <w:rFonts w:ascii="Arial" w:hAnsi="Arial" w:cs="Arial"/>
          <w:color w:val="1A2B2E"/>
          <w:spacing w:val="50"/>
        </w:rPr>
        <w:t>nusprendžia</w:t>
      </w:r>
      <w:r w:rsidRPr="00B34B34">
        <w:rPr>
          <w:rFonts w:ascii="Arial" w:hAnsi="Arial" w:cs="Arial"/>
          <w:color w:val="1A2B2E"/>
        </w:rPr>
        <w:t xml:space="preserve">: </w:t>
      </w:r>
    </w:p>
    <w:p w14:paraId="1081B460" w14:textId="5639EFDA" w:rsidR="00481138" w:rsidRPr="00B34B34" w:rsidRDefault="00481138" w:rsidP="00481138">
      <w:pPr>
        <w:ind w:firstLine="1134"/>
        <w:jc w:val="both"/>
        <w:rPr>
          <w:rFonts w:ascii="Arial" w:hAnsi="Arial" w:cs="Arial"/>
          <w:color w:val="000000"/>
        </w:rPr>
      </w:pPr>
      <w:r w:rsidRPr="00B34B34">
        <w:rPr>
          <w:rFonts w:ascii="Arial" w:hAnsi="Arial" w:cs="Arial"/>
          <w:color w:val="000000"/>
        </w:rPr>
        <w:t xml:space="preserve">Patvirtinti </w:t>
      </w:r>
      <w:bookmarkStart w:id="4" w:name="_Hlk173847748"/>
      <w:r w:rsidR="00547F8F" w:rsidRPr="00547F8F">
        <w:rPr>
          <w:rFonts w:ascii="Arial" w:hAnsi="Arial" w:cs="Arial"/>
          <w:color w:val="000000"/>
        </w:rPr>
        <w:t>Klaipėdos r</w:t>
      </w:r>
      <w:r w:rsidR="00127646">
        <w:rPr>
          <w:rFonts w:ascii="Arial" w:hAnsi="Arial" w:cs="Arial"/>
          <w:color w:val="000000"/>
        </w:rPr>
        <w:t>ajono</w:t>
      </w:r>
      <w:r w:rsidR="00547F8F" w:rsidRPr="00547F8F">
        <w:rPr>
          <w:rFonts w:ascii="Arial" w:hAnsi="Arial" w:cs="Arial"/>
          <w:color w:val="000000"/>
        </w:rPr>
        <w:t xml:space="preserve"> savivaldybės premijų už rajonui aktualius ir pritaikomuosius darbus Klaipėdos universiteto absolventams skyrimo </w:t>
      </w:r>
      <w:bookmarkEnd w:id="4"/>
      <w:r w:rsidR="00547F8F" w:rsidRPr="00547F8F">
        <w:rPr>
          <w:rFonts w:ascii="Arial" w:hAnsi="Arial" w:cs="Arial"/>
          <w:color w:val="000000"/>
        </w:rPr>
        <w:t>nuostat</w:t>
      </w:r>
      <w:r w:rsidR="00547F8F">
        <w:rPr>
          <w:rFonts w:ascii="Arial" w:hAnsi="Arial" w:cs="Arial"/>
          <w:color w:val="000000"/>
        </w:rPr>
        <w:t xml:space="preserve">us </w:t>
      </w:r>
      <w:r w:rsidRPr="00B34B34">
        <w:rPr>
          <w:rFonts w:ascii="Arial" w:hAnsi="Arial" w:cs="Arial"/>
          <w:color w:val="000000"/>
        </w:rPr>
        <w:t>(pridedama).</w:t>
      </w:r>
    </w:p>
    <w:p w14:paraId="6382B206" w14:textId="77777777" w:rsidR="00226548" w:rsidRPr="00B34B34" w:rsidRDefault="00226548" w:rsidP="00226548">
      <w:pPr>
        <w:pStyle w:val="Betarp"/>
        <w:ind w:firstLine="1134"/>
        <w:jc w:val="both"/>
        <w:rPr>
          <w:rFonts w:ascii="Arial" w:hAnsi="Arial" w:cs="Arial"/>
        </w:rPr>
      </w:pPr>
      <w:r w:rsidRPr="00B34B34">
        <w:rPr>
          <w:rFonts w:ascii="Arial" w:hAnsi="Arial" w:cs="Arial"/>
        </w:rPr>
        <w:t>Skelbti šį sprendimą Teisės aktų registre ir Klaipėdos rajono savivaldybės interneto svetainėje.</w:t>
      </w:r>
    </w:p>
    <w:p w14:paraId="1D8F648F" w14:textId="77777777" w:rsidR="00D771F9" w:rsidRPr="00B34B34" w:rsidRDefault="00D771F9" w:rsidP="0007006B">
      <w:pPr>
        <w:tabs>
          <w:tab w:val="left" w:pos="3450"/>
        </w:tabs>
        <w:jc w:val="both"/>
        <w:rPr>
          <w:rFonts w:ascii="Arial" w:hAnsi="Arial" w:cs="Arial"/>
          <w:caps/>
        </w:rPr>
      </w:pPr>
    </w:p>
    <w:p w14:paraId="6655DDA4" w14:textId="4BAF424D" w:rsidR="0007006B" w:rsidRPr="00B34B34" w:rsidRDefault="0007006B" w:rsidP="0007006B">
      <w:pPr>
        <w:tabs>
          <w:tab w:val="left" w:pos="3450"/>
        </w:tabs>
        <w:jc w:val="both"/>
        <w:rPr>
          <w:rFonts w:ascii="Arial" w:hAnsi="Arial" w:cs="Arial"/>
        </w:rPr>
      </w:pPr>
      <w:r w:rsidRPr="00B34B34">
        <w:rPr>
          <w:rFonts w:ascii="Arial" w:hAnsi="Arial" w:cs="Arial"/>
          <w:caps/>
        </w:rPr>
        <w:t>S</w:t>
      </w:r>
      <w:r w:rsidRPr="00B34B34">
        <w:rPr>
          <w:rFonts w:ascii="Arial" w:hAnsi="Arial" w:cs="Arial"/>
        </w:rPr>
        <w:t xml:space="preserve">avivaldybės meras                                                                                                   </w:t>
      </w:r>
    </w:p>
    <w:p w14:paraId="0724CDF3" w14:textId="77777777" w:rsidR="0007006B" w:rsidRPr="00B34B34" w:rsidRDefault="0007006B" w:rsidP="0007006B">
      <w:pPr>
        <w:rPr>
          <w:rFonts w:ascii="Arial" w:hAnsi="Arial" w:cs="Arial"/>
          <w:shd w:val="clear" w:color="auto" w:fill="FFFFFF"/>
        </w:rPr>
      </w:pPr>
    </w:p>
    <w:p w14:paraId="29FD8FF0" w14:textId="77777777" w:rsidR="0007006B" w:rsidRPr="00B34B34" w:rsidRDefault="0007006B" w:rsidP="0007006B">
      <w:pPr>
        <w:rPr>
          <w:rFonts w:ascii="Arial" w:hAnsi="Arial" w:cs="Arial"/>
        </w:rPr>
      </w:pPr>
    </w:p>
    <w:p w14:paraId="7F87A78D" w14:textId="5F929CD1" w:rsidR="0007006B" w:rsidRPr="00B34B34" w:rsidRDefault="0007006B" w:rsidP="0007006B">
      <w:pPr>
        <w:spacing w:after="60"/>
        <w:rPr>
          <w:rFonts w:ascii="Arial" w:hAnsi="Arial" w:cs="Arial"/>
        </w:rPr>
      </w:pPr>
      <w:r w:rsidRPr="00B34B34">
        <w:rPr>
          <w:rFonts w:ascii="Arial" w:hAnsi="Arial" w:cs="Arial"/>
        </w:rPr>
        <w:t xml:space="preserve">TEIKIA: </w:t>
      </w:r>
      <w:r w:rsidR="00845726">
        <w:rPr>
          <w:rFonts w:ascii="Arial" w:hAnsi="Arial" w:cs="Arial"/>
        </w:rPr>
        <w:t xml:space="preserve">Savivaldybės meras B. Markauskas </w:t>
      </w:r>
    </w:p>
    <w:p w14:paraId="1233C35D" w14:textId="77777777" w:rsidR="0007006B" w:rsidRPr="00B34B34" w:rsidRDefault="0007006B" w:rsidP="0007006B">
      <w:pPr>
        <w:spacing w:after="60"/>
        <w:rPr>
          <w:rFonts w:ascii="Arial" w:hAnsi="Arial" w:cs="Arial"/>
        </w:rPr>
      </w:pPr>
    </w:p>
    <w:p w14:paraId="66DA7311" w14:textId="77777777" w:rsidR="0007006B" w:rsidRPr="00B34B34" w:rsidRDefault="0007006B" w:rsidP="0007006B">
      <w:pPr>
        <w:spacing w:after="60"/>
        <w:rPr>
          <w:rFonts w:ascii="Arial" w:hAnsi="Arial" w:cs="Arial"/>
        </w:rPr>
      </w:pPr>
      <w:r w:rsidRPr="00B34B34">
        <w:rPr>
          <w:rFonts w:ascii="Arial" w:hAnsi="Arial" w:cs="Arial"/>
        </w:rPr>
        <w:t xml:space="preserve">PARENGĖ: </w:t>
      </w:r>
    </w:p>
    <w:p w14:paraId="657D3A6D" w14:textId="2E76DEF4" w:rsidR="0007006B" w:rsidRPr="00B34B34" w:rsidRDefault="007A2DFB" w:rsidP="0007006B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O. Bajorinienė</w:t>
      </w:r>
    </w:p>
    <w:p w14:paraId="10374CFB" w14:textId="77777777" w:rsidR="0007006B" w:rsidRPr="00B34B34" w:rsidRDefault="0007006B" w:rsidP="0007006B">
      <w:pPr>
        <w:tabs>
          <w:tab w:val="right" w:pos="8730"/>
        </w:tabs>
        <w:rPr>
          <w:rFonts w:ascii="Arial" w:hAnsi="Arial" w:cs="Arial"/>
        </w:rPr>
      </w:pPr>
    </w:p>
    <w:p w14:paraId="07F99F2F" w14:textId="77777777" w:rsidR="00DF077B" w:rsidRDefault="0007006B" w:rsidP="0007006B">
      <w:pPr>
        <w:tabs>
          <w:tab w:val="left" w:pos="3450"/>
        </w:tabs>
        <w:jc w:val="both"/>
        <w:rPr>
          <w:rFonts w:ascii="Arial" w:hAnsi="Arial" w:cs="Arial"/>
        </w:rPr>
      </w:pPr>
      <w:r w:rsidRPr="00B34B34">
        <w:rPr>
          <w:rFonts w:ascii="Arial" w:hAnsi="Arial" w:cs="Arial"/>
        </w:rPr>
        <w:t xml:space="preserve">SUDERINTA: </w:t>
      </w:r>
      <w:r w:rsidR="00DF077B">
        <w:rPr>
          <w:rFonts w:ascii="Arial" w:hAnsi="Arial" w:cs="Arial"/>
        </w:rPr>
        <w:t>K</w:t>
      </w:r>
      <w:r w:rsidRPr="00B34B34">
        <w:rPr>
          <w:rFonts w:ascii="Arial" w:hAnsi="Arial" w:cs="Arial"/>
        </w:rPr>
        <w:t>.</w:t>
      </w:r>
      <w:r w:rsidR="00DF077B">
        <w:rPr>
          <w:rFonts w:ascii="Arial" w:hAnsi="Arial" w:cs="Arial"/>
        </w:rPr>
        <w:t xml:space="preserve"> Vainienė</w:t>
      </w:r>
    </w:p>
    <w:p w14:paraId="6A0A8EE8" w14:textId="77777777" w:rsidR="00DF077B" w:rsidRDefault="00DF077B" w:rsidP="0007006B">
      <w:pPr>
        <w:tabs>
          <w:tab w:val="left" w:pos="34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D. Beliokaitė</w:t>
      </w:r>
    </w:p>
    <w:p w14:paraId="79993F11" w14:textId="77777777" w:rsidR="00A5327C" w:rsidRDefault="00DF077B" w:rsidP="0007006B">
      <w:pPr>
        <w:tabs>
          <w:tab w:val="left" w:pos="34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V. Jasas</w:t>
      </w:r>
    </w:p>
    <w:p w14:paraId="6BD3E1BA" w14:textId="77777777" w:rsidR="00A5327C" w:rsidRDefault="00A5327C" w:rsidP="0007006B">
      <w:pPr>
        <w:tabs>
          <w:tab w:val="left" w:pos="34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A. Petravičius</w:t>
      </w:r>
    </w:p>
    <w:p w14:paraId="0799C3EE" w14:textId="70383875" w:rsidR="00A5327C" w:rsidRDefault="00A5327C" w:rsidP="0007006B">
      <w:pPr>
        <w:tabs>
          <w:tab w:val="left" w:pos="34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</w:t>
      </w:r>
      <w:r w:rsidR="00EE783A">
        <w:rPr>
          <w:rFonts w:ascii="Arial" w:hAnsi="Arial" w:cs="Arial"/>
        </w:rPr>
        <w:t>I. Gailiuvienė</w:t>
      </w:r>
    </w:p>
    <w:p w14:paraId="7962EA75" w14:textId="1664D841" w:rsidR="00201DAF" w:rsidRDefault="00201DAF" w:rsidP="0007006B">
      <w:pPr>
        <w:tabs>
          <w:tab w:val="left" w:pos="34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D. Kubilius</w:t>
      </w:r>
    </w:p>
    <w:p w14:paraId="6186E189" w14:textId="5AB7EC3F" w:rsidR="00EE783A" w:rsidRDefault="00EE783A" w:rsidP="0007006B">
      <w:pPr>
        <w:tabs>
          <w:tab w:val="left" w:pos="34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S. Karbauskas</w:t>
      </w:r>
    </w:p>
    <w:p w14:paraId="57D6161E" w14:textId="26320BB3" w:rsidR="00A5327C" w:rsidRDefault="00A5327C" w:rsidP="0007006B">
      <w:pPr>
        <w:tabs>
          <w:tab w:val="left" w:pos="34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V. </w:t>
      </w:r>
      <w:r w:rsidR="007D14DA">
        <w:rPr>
          <w:rFonts w:ascii="Arial" w:hAnsi="Arial" w:cs="Arial"/>
        </w:rPr>
        <w:t>Riaukienė</w:t>
      </w:r>
    </w:p>
    <w:p w14:paraId="3490E372" w14:textId="19A39D75" w:rsidR="0007006B" w:rsidRPr="00B34B34" w:rsidRDefault="00A5327C" w:rsidP="0007006B">
      <w:pPr>
        <w:tabs>
          <w:tab w:val="left" w:pos="34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B. Markauskas</w:t>
      </w:r>
      <w:r w:rsidR="0007006B" w:rsidRPr="00B34B34">
        <w:rPr>
          <w:rFonts w:ascii="Arial" w:hAnsi="Arial" w:cs="Arial"/>
        </w:rPr>
        <w:t xml:space="preserve"> </w:t>
      </w:r>
    </w:p>
    <w:p w14:paraId="366AB0F6" w14:textId="77777777" w:rsidR="0007006B" w:rsidRPr="00B34B34" w:rsidRDefault="0007006B" w:rsidP="0007006B">
      <w:pPr>
        <w:tabs>
          <w:tab w:val="left" w:pos="3450"/>
        </w:tabs>
        <w:jc w:val="both"/>
        <w:rPr>
          <w:rFonts w:ascii="Arial" w:hAnsi="Arial" w:cs="Arial"/>
        </w:rPr>
      </w:pPr>
      <w:r w:rsidRPr="00B34B34">
        <w:rPr>
          <w:rFonts w:ascii="Arial" w:hAnsi="Arial" w:cs="Arial"/>
        </w:rPr>
        <w:t xml:space="preserve">                                                                </w:t>
      </w:r>
    </w:p>
    <w:p w14:paraId="361397EC" w14:textId="77777777" w:rsidR="0007006B" w:rsidRPr="00B34B34" w:rsidRDefault="0007006B" w:rsidP="0007006B">
      <w:pPr>
        <w:tabs>
          <w:tab w:val="left" w:pos="3450"/>
        </w:tabs>
        <w:jc w:val="both"/>
        <w:rPr>
          <w:rFonts w:ascii="Arial" w:hAnsi="Arial" w:cs="Arial"/>
        </w:rPr>
      </w:pPr>
    </w:p>
    <w:p w14:paraId="28B8084F" w14:textId="77777777" w:rsidR="0007006B" w:rsidRPr="00B34B34" w:rsidRDefault="0007006B" w:rsidP="0007006B">
      <w:pPr>
        <w:rPr>
          <w:rFonts w:ascii="Arial" w:hAnsi="Arial" w:cs="Arial"/>
          <w:b/>
        </w:rPr>
      </w:pPr>
      <w:r w:rsidRPr="00B34B34">
        <w:rPr>
          <w:rFonts w:ascii="Arial" w:hAnsi="Arial" w:cs="Arial"/>
          <w:b/>
        </w:rPr>
        <w:br w:type="page"/>
      </w:r>
    </w:p>
    <w:p w14:paraId="372394CB" w14:textId="77777777" w:rsidR="0007006B" w:rsidRPr="00D945E5" w:rsidRDefault="0007006B" w:rsidP="0007006B">
      <w:pPr>
        <w:jc w:val="center"/>
        <w:rPr>
          <w:rFonts w:ascii="Arial" w:hAnsi="Arial" w:cs="Arial"/>
          <w:b/>
        </w:rPr>
      </w:pPr>
      <w:r w:rsidRPr="00D945E5">
        <w:rPr>
          <w:rFonts w:ascii="Arial" w:hAnsi="Arial" w:cs="Arial"/>
          <w:b/>
        </w:rPr>
        <w:lastRenderedPageBreak/>
        <w:t>KLAIPĖDOS RAJONO SAVIVALDYBĖS ADMINISTRACIJA</w:t>
      </w:r>
    </w:p>
    <w:p w14:paraId="6B0FFE45" w14:textId="77777777" w:rsidR="0007006B" w:rsidRPr="00D945E5" w:rsidRDefault="0007006B" w:rsidP="0007006B">
      <w:pPr>
        <w:tabs>
          <w:tab w:val="left" w:pos="3990"/>
        </w:tabs>
        <w:jc w:val="center"/>
        <w:rPr>
          <w:rFonts w:ascii="Arial" w:hAnsi="Arial" w:cs="Arial"/>
          <w:b/>
        </w:rPr>
      </w:pPr>
    </w:p>
    <w:p w14:paraId="5F9A84B1" w14:textId="77777777" w:rsidR="0007006B" w:rsidRPr="00D945E5" w:rsidRDefault="0007006B" w:rsidP="0007006B">
      <w:pPr>
        <w:tabs>
          <w:tab w:val="left" w:pos="3990"/>
        </w:tabs>
        <w:jc w:val="center"/>
        <w:rPr>
          <w:rFonts w:ascii="Arial" w:hAnsi="Arial" w:cs="Arial"/>
          <w:b/>
        </w:rPr>
      </w:pPr>
      <w:r w:rsidRPr="00D945E5">
        <w:rPr>
          <w:rFonts w:ascii="Arial" w:hAnsi="Arial" w:cs="Arial"/>
          <w:b/>
        </w:rPr>
        <w:t>AIŠKINAMASIS RAŠTAS</w:t>
      </w:r>
    </w:p>
    <w:p w14:paraId="45E15C3B" w14:textId="22E23B4F" w:rsidR="0007006B" w:rsidRPr="00D945E5" w:rsidRDefault="0007006B" w:rsidP="0007006B">
      <w:pPr>
        <w:tabs>
          <w:tab w:val="left" w:pos="3990"/>
        </w:tabs>
        <w:jc w:val="center"/>
        <w:rPr>
          <w:rFonts w:ascii="Arial" w:hAnsi="Arial" w:cs="Arial"/>
        </w:rPr>
      </w:pPr>
      <w:r w:rsidRPr="00D945E5">
        <w:rPr>
          <w:rFonts w:ascii="Arial" w:hAnsi="Arial" w:cs="Arial"/>
        </w:rPr>
        <w:t>202</w:t>
      </w:r>
      <w:r w:rsidR="00921EFC" w:rsidRPr="00D945E5">
        <w:rPr>
          <w:rFonts w:ascii="Arial" w:hAnsi="Arial" w:cs="Arial"/>
        </w:rPr>
        <w:t>4</w:t>
      </w:r>
      <w:r w:rsidRPr="00D945E5">
        <w:rPr>
          <w:rFonts w:ascii="Arial" w:hAnsi="Arial" w:cs="Arial"/>
        </w:rPr>
        <w:t>-0</w:t>
      </w:r>
      <w:r w:rsidR="00921EFC" w:rsidRPr="00D945E5">
        <w:rPr>
          <w:rFonts w:ascii="Arial" w:hAnsi="Arial" w:cs="Arial"/>
        </w:rPr>
        <w:t>8</w:t>
      </w:r>
      <w:r w:rsidRPr="00D945E5">
        <w:rPr>
          <w:rFonts w:ascii="Arial" w:hAnsi="Arial" w:cs="Arial"/>
        </w:rPr>
        <w:t>-</w:t>
      </w:r>
      <w:r w:rsidR="00A10B74" w:rsidRPr="00D945E5">
        <w:rPr>
          <w:rFonts w:ascii="Arial" w:hAnsi="Arial" w:cs="Arial"/>
        </w:rPr>
        <w:t xml:space="preserve"> </w:t>
      </w:r>
      <w:r w:rsidR="00701C8E">
        <w:rPr>
          <w:rFonts w:ascii="Arial" w:hAnsi="Arial" w:cs="Arial"/>
        </w:rPr>
        <w:t>14</w:t>
      </w:r>
    </w:p>
    <w:p w14:paraId="719C2CC8" w14:textId="77777777" w:rsidR="0007006B" w:rsidRPr="00D945E5" w:rsidRDefault="0007006B" w:rsidP="0007006B">
      <w:pPr>
        <w:tabs>
          <w:tab w:val="left" w:pos="3990"/>
        </w:tabs>
        <w:jc w:val="center"/>
        <w:rPr>
          <w:rFonts w:ascii="Arial" w:hAnsi="Arial" w:cs="Arial"/>
        </w:rPr>
      </w:pPr>
    </w:p>
    <w:p w14:paraId="0C5896CA" w14:textId="77777777" w:rsidR="00247F50" w:rsidRPr="00D945E5" w:rsidRDefault="0007006B" w:rsidP="00BD6EED">
      <w:pPr>
        <w:jc w:val="center"/>
        <w:rPr>
          <w:rFonts w:ascii="Arial" w:hAnsi="Arial" w:cs="Arial"/>
          <w:b/>
        </w:rPr>
      </w:pPr>
      <w:r w:rsidRPr="00D945E5">
        <w:rPr>
          <w:rFonts w:ascii="Arial" w:hAnsi="Arial" w:cs="Arial"/>
          <w:b/>
        </w:rPr>
        <w:t>DĖL TARYBOS</w:t>
      </w:r>
      <w:r w:rsidR="008823CA" w:rsidRPr="00D945E5">
        <w:rPr>
          <w:rFonts w:ascii="Arial" w:hAnsi="Arial" w:cs="Arial"/>
          <w:b/>
        </w:rPr>
        <w:t xml:space="preserve"> SPRENDIMO </w:t>
      </w:r>
    </w:p>
    <w:p w14:paraId="0F6EDD56" w14:textId="6410E0D7" w:rsidR="0007006B" w:rsidRPr="00D945E5" w:rsidRDefault="00247F50" w:rsidP="00BD6EED">
      <w:pPr>
        <w:jc w:val="center"/>
        <w:rPr>
          <w:rFonts w:ascii="Arial" w:hAnsi="Arial" w:cs="Arial"/>
        </w:rPr>
      </w:pPr>
      <w:r w:rsidRPr="00D945E5">
        <w:rPr>
          <w:rFonts w:ascii="Arial" w:hAnsi="Arial" w:cs="Arial"/>
          <w:b/>
        </w:rPr>
        <w:t>„</w:t>
      </w:r>
      <w:r w:rsidR="00BD6EED" w:rsidRPr="00D945E5">
        <w:rPr>
          <w:rFonts w:ascii="Arial" w:hAnsi="Arial" w:cs="Arial"/>
          <w:b/>
        </w:rPr>
        <w:t>DĖL KLAIPĖDOS RAJONO SAVIVALDYBĖS PREMIJŲ UŽ RAJONUI AKTUALIUS IR PRITAIKOMUOSIUS DARBUS KLAIPĖDOS UNIVERSITETO ABSOLVENTAMS SKYRIMO NUOSTATŲ</w:t>
      </w:r>
      <w:r w:rsidRPr="00D945E5">
        <w:rPr>
          <w:rFonts w:ascii="Arial" w:hAnsi="Arial" w:cs="Arial"/>
          <w:b/>
        </w:rPr>
        <w:t xml:space="preserve"> </w:t>
      </w:r>
      <w:r w:rsidR="00BD6EED" w:rsidRPr="00D945E5">
        <w:rPr>
          <w:rFonts w:ascii="Arial" w:hAnsi="Arial" w:cs="Arial"/>
          <w:b/>
        </w:rPr>
        <w:t>TVIRTINIMO</w:t>
      </w:r>
      <w:r w:rsidRPr="00D945E5">
        <w:rPr>
          <w:rFonts w:ascii="Arial" w:hAnsi="Arial" w:cs="Arial"/>
          <w:b/>
        </w:rPr>
        <w:t>“</w:t>
      </w:r>
    </w:p>
    <w:p w14:paraId="14A65590" w14:textId="77777777" w:rsidR="00BD6EED" w:rsidRPr="00D945E5" w:rsidRDefault="00BD6EED" w:rsidP="0007006B">
      <w:pPr>
        <w:jc w:val="center"/>
        <w:rPr>
          <w:rFonts w:ascii="Arial" w:hAnsi="Arial" w:cs="Arial"/>
        </w:rPr>
      </w:pPr>
    </w:p>
    <w:p w14:paraId="69F2E0A5" w14:textId="0B44B6A3" w:rsidR="0007006B" w:rsidRPr="00D945E5" w:rsidRDefault="0007006B" w:rsidP="00481138">
      <w:pPr>
        <w:tabs>
          <w:tab w:val="left" w:pos="3450"/>
        </w:tabs>
        <w:jc w:val="center"/>
        <w:rPr>
          <w:rFonts w:ascii="Arial" w:hAnsi="Arial" w:cs="Arial"/>
          <w:b/>
          <w:spacing w:val="20"/>
        </w:rPr>
      </w:pPr>
      <w:r w:rsidRPr="00D945E5">
        <w:rPr>
          <w:rFonts w:ascii="Arial" w:hAnsi="Arial" w:cs="Arial"/>
          <w:b/>
        </w:rPr>
        <w:t>PROJEKTO</w:t>
      </w:r>
    </w:p>
    <w:p w14:paraId="25A0FB6D" w14:textId="77777777" w:rsidR="0007006B" w:rsidRPr="00D945E5" w:rsidRDefault="0007006B" w:rsidP="0007006B">
      <w:pPr>
        <w:pStyle w:val="statymopavad"/>
        <w:spacing w:line="240" w:lineRule="auto"/>
        <w:ind w:firstLine="0"/>
        <w:rPr>
          <w:rFonts w:ascii="Arial" w:hAnsi="Arial" w:cs="Arial"/>
          <w:szCs w:val="24"/>
        </w:rPr>
      </w:pPr>
    </w:p>
    <w:p w14:paraId="0F0FF6B5" w14:textId="0B866097" w:rsidR="009F1059" w:rsidRPr="00AF3F28" w:rsidRDefault="00AF3F28" w:rsidP="00AF3F28">
      <w:pPr>
        <w:autoSpaceDN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 </w:t>
      </w:r>
      <w:r w:rsidR="00B863E1" w:rsidRPr="00AF3F28">
        <w:rPr>
          <w:rFonts w:ascii="Arial" w:hAnsi="Arial" w:cs="Arial"/>
          <w:b/>
        </w:rPr>
        <w:t xml:space="preserve">Parengto sprendimo projekto tikslai, uždaviniai (ko sprendimo projektu norima pasiekti): </w:t>
      </w:r>
      <w:r w:rsidR="00D945E5" w:rsidRPr="00AF3F28">
        <w:rPr>
          <w:rFonts w:ascii="Arial" w:hAnsi="Arial" w:cs="Arial"/>
          <w:b/>
        </w:rPr>
        <w:t xml:space="preserve"> </w:t>
      </w:r>
      <w:r w:rsidR="00FE3074" w:rsidRPr="00AF3F28">
        <w:rPr>
          <w:rFonts w:ascii="Arial" w:hAnsi="Arial" w:cs="Arial"/>
        </w:rPr>
        <w:t xml:space="preserve">patvirtinti </w:t>
      </w:r>
      <w:r w:rsidR="00247F50" w:rsidRPr="00AF3F28">
        <w:rPr>
          <w:rFonts w:ascii="Arial" w:hAnsi="Arial" w:cs="Arial"/>
        </w:rPr>
        <w:t>Klaipėdos r. savivaldybės premijų už rajonui aktualius ir pritaikomuosius darbus Klaipėdos universiteto absolventams skyrimo</w:t>
      </w:r>
      <w:r w:rsidR="00683417" w:rsidRPr="00AF3F28">
        <w:rPr>
          <w:rFonts w:ascii="Arial" w:hAnsi="Arial" w:cs="Arial"/>
        </w:rPr>
        <w:t xml:space="preserve"> nuostatus</w:t>
      </w:r>
      <w:r w:rsidR="009F1059" w:rsidRPr="00AF3F28">
        <w:rPr>
          <w:rFonts w:ascii="Arial" w:hAnsi="Arial" w:cs="Arial"/>
        </w:rPr>
        <w:t>.</w:t>
      </w:r>
      <w:r w:rsidR="008516B8" w:rsidRPr="00AF3F28">
        <w:rPr>
          <w:rFonts w:ascii="Arial" w:hAnsi="Arial" w:cs="Arial"/>
        </w:rPr>
        <w:t xml:space="preserve"> </w:t>
      </w:r>
    </w:p>
    <w:p w14:paraId="2791995F" w14:textId="77777777" w:rsidR="00934F71" w:rsidRPr="00D945E5" w:rsidRDefault="00934F71" w:rsidP="00516318">
      <w:pPr>
        <w:tabs>
          <w:tab w:val="num" w:pos="720"/>
          <w:tab w:val="left" w:pos="993"/>
        </w:tabs>
        <w:ind w:hanging="11"/>
        <w:jc w:val="both"/>
        <w:rPr>
          <w:rFonts w:ascii="Arial" w:hAnsi="Arial" w:cs="Arial"/>
        </w:rPr>
      </w:pPr>
    </w:p>
    <w:p w14:paraId="0DCDD406" w14:textId="38F2FD8A" w:rsidR="00B863E1" w:rsidRPr="00D945E5" w:rsidRDefault="00B863E1" w:rsidP="00AF3F28">
      <w:pPr>
        <w:pStyle w:val="Pagrindiniotekstotrauka"/>
        <w:numPr>
          <w:ilvl w:val="0"/>
          <w:numId w:val="14"/>
        </w:numPr>
        <w:tabs>
          <w:tab w:val="left" w:pos="540"/>
          <w:tab w:val="right" w:pos="9639"/>
        </w:tabs>
        <w:spacing w:after="0"/>
        <w:ind w:right="-81"/>
        <w:rPr>
          <w:rFonts w:ascii="Arial" w:hAnsi="Arial" w:cs="Arial"/>
          <w:b/>
        </w:rPr>
      </w:pPr>
      <w:r w:rsidRPr="00D945E5">
        <w:rPr>
          <w:rFonts w:ascii="Arial" w:hAnsi="Arial" w:cs="Arial"/>
          <w:b/>
        </w:rPr>
        <w:t xml:space="preserve">Kaip šiuo metu yra teisiškai reglamentuojami projekte aptariami klausimai: </w:t>
      </w:r>
    </w:p>
    <w:p w14:paraId="7B82A692" w14:textId="3A61E302" w:rsidR="00D52D73" w:rsidRPr="00D945E5" w:rsidRDefault="00630EC9" w:rsidP="00630EC9">
      <w:pPr>
        <w:jc w:val="both"/>
        <w:rPr>
          <w:rFonts w:ascii="Arial" w:hAnsi="Arial" w:cs="Arial"/>
          <w:b/>
          <w:bCs/>
        </w:rPr>
      </w:pPr>
      <w:r w:rsidRPr="00D945E5">
        <w:rPr>
          <w:rFonts w:ascii="Arial" w:hAnsi="Arial" w:cs="Arial"/>
          <w:lang w:eastAsia="ar-SA"/>
        </w:rPr>
        <w:t>s</w:t>
      </w:r>
      <w:r w:rsidR="00D52D73" w:rsidRPr="00D945E5">
        <w:rPr>
          <w:rStyle w:val="Grietas"/>
          <w:rFonts w:ascii="Arial" w:hAnsi="Arial" w:cs="Arial"/>
          <w:b w:val="0"/>
          <w:bCs w:val="0"/>
        </w:rPr>
        <w:t>iūloma naujai įsteigti premij</w:t>
      </w:r>
      <w:r w:rsidR="00934F71" w:rsidRPr="00D945E5">
        <w:rPr>
          <w:rStyle w:val="Grietas"/>
          <w:rFonts w:ascii="Arial" w:hAnsi="Arial" w:cs="Arial"/>
          <w:b w:val="0"/>
          <w:bCs w:val="0"/>
        </w:rPr>
        <w:t>as</w:t>
      </w:r>
      <w:r w:rsidR="00B60D12" w:rsidRPr="00D945E5">
        <w:rPr>
          <w:rStyle w:val="Grietas"/>
          <w:rFonts w:ascii="Arial" w:hAnsi="Arial" w:cs="Arial"/>
          <w:b w:val="0"/>
          <w:bCs w:val="0"/>
        </w:rPr>
        <w:t xml:space="preserve">, kuriomis </w:t>
      </w:r>
      <w:r w:rsidR="00880C03" w:rsidRPr="00D945E5">
        <w:rPr>
          <w:rFonts w:ascii="Arial" w:hAnsi="Arial" w:cs="Arial"/>
          <w:lang w:eastAsia="lt-LT"/>
        </w:rPr>
        <w:t xml:space="preserve">kiekvienais metais būtų </w:t>
      </w:r>
      <w:r w:rsidR="00880C03" w:rsidRPr="00D945E5">
        <w:rPr>
          <w:rFonts w:ascii="Arial" w:hAnsi="Arial" w:cs="Arial"/>
          <w:shd w:val="clear" w:color="auto" w:fill="FFFFFF"/>
        </w:rPr>
        <w:t xml:space="preserve">apdovanojami </w:t>
      </w:r>
      <w:r w:rsidR="00B60D12" w:rsidRPr="00D945E5">
        <w:rPr>
          <w:rFonts w:ascii="Arial" w:hAnsi="Arial" w:cs="Arial"/>
          <w:shd w:val="clear" w:color="auto" w:fill="FFFFFF"/>
        </w:rPr>
        <w:t xml:space="preserve">Klaipėdos universiteto absolventai </w:t>
      </w:r>
      <w:r w:rsidR="005706E4" w:rsidRPr="00D945E5">
        <w:rPr>
          <w:rFonts w:ascii="Arial" w:hAnsi="Arial" w:cs="Arial"/>
          <w:shd w:val="clear" w:color="auto" w:fill="FFFFFF"/>
        </w:rPr>
        <w:t xml:space="preserve">(visų studijų pakopų) </w:t>
      </w:r>
      <w:r w:rsidR="00B60D12" w:rsidRPr="00D945E5">
        <w:rPr>
          <w:rFonts w:ascii="Arial" w:hAnsi="Arial" w:cs="Arial"/>
          <w:shd w:val="clear" w:color="auto" w:fill="FFFFFF"/>
        </w:rPr>
        <w:t xml:space="preserve">už </w:t>
      </w:r>
      <w:r w:rsidR="00594E4B" w:rsidRPr="00D945E5">
        <w:rPr>
          <w:rFonts w:ascii="Arial" w:hAnsi="Arial" w:cs="Arial"/>
          <w:shd w:val="clear" w:color="auto" w:fill="FFFFFF"/>
        </w:rPr>
        <w:t xml:space="preserve">Klaipėdos rajonui aktualius ir pritaikomuosius darbus. </w:t>
      </w:r>
      <w:r w:rsidR="00880C03" w:rsidRPr="00D945E5">
        <w:rPr>
          <w:rFonts w:ascii="Arial" w:hAnsi="Arial" w:cs="Arial"/>
        </w:rPr>
        <w:t>Nauja premija papild</w:t>
      </w:r>
      <w:r w:rsidR="00490B2C" w:rsidRPr="00D945E5">
        <w:rPr>
          <w:rFonts w:ascii="Arial" w:hAnsi="Arial" w:cs="Arial"/>
        </w:rPr>
        <w:t>ytų</w:t>
      </w:r>
      <w:r w:rsidR="005260A1" w:rsidRPr="00D945E5">
        <w:rPr>
          <w:rFonts w:ascii="Arial" w:hAnsi="Arial" w:cs="Arial"/>
        </w:rPr>
        <w:t xml:space="preserve"> </w:t>
      </w:r>
      <w:r w:rsidR="00594E4B" w:rsidRPr="00D945E5">
        <w:rPr>
          <w:rFonts w:ascii="Arial" w:hAnsi="Arial" w:cs="Arial"/>
        </w:rPr>
        <w:t xml:space="preserve">švietimo </w:t>
      </w:r>
      <w:r w:rsidR="005260A1" w:rsidRPr="00D945E5">
        <w:rPr>
          <w:rFonts w:ascii="Arial" w:hAnsi="Arial" w:cs="Arial"/>
        </w:rPr>
        <w:t xml:space="preserve">srities premijų sąrašą, </w:t>
      </w:r>
      <w:r w:rsidR="00490B2C" w:rsidRPr="00D945E5">
        <w:rPr>
          <w:rFonts w:ascii="Arial" w:hAnsi="Arial" w:cs="Arial"/>
        </w:rPr>
        <w:t xml:space="preserve"> būtų </w:t>
      </w:r>
      <w:r w:rsidR="005260A1" w:rsidRPr="00D945E5">
        <w:rPr>
          <w:rFonts w:ascii="Arial" w:hAnsi="Arial" w:cs="Arial"/>
        </w:rPr>
        <w:t xml:space="preserve">skirta </w:t>
      </w:r>
      <w:r w:rsidR="00DA1189" w:rsidRPr="00D945E5">
        <w:rPr>
          <w:rFonts w:ascii="Arial" w:hAnsi="Arial" w:cs="Arial"/>
        </w:rPr>
        <w:t xml:space="preserve">aktualizuoti ir skatinti </w:t>
      </w:r>
      <w:r w:rsidR="00EF1A23" w:rsidRPr="00D945E5">
        <w:rPr>
          <w:rFonts w:ascii="Arial" w:hAnsi="Arial" w:cs="Arial"/>
        </w:rPr>
        <w:t xml:space="preserve">absolventus parengti rajonui aktualius ir pritaikomuosius baigiamuosius darbus Klaipėdos universitete. </w:t>
      </w:r>
    </w:p>
    <w:p w14:paraId="21C40973" w14:textId="77777777" w:rsidR="00B01DC0" w:rsidRPr="00D945E5" w:rsidRDefault="00B01DC0" w:rsidP="00B01DC0">
      <w:pPr>
        <w:pStyle w:val="Pagrindiniotekstotrauka"/>
        <w:tabs>
          <w:tab w:val="left" w:pos="709"/>
          <w:tab w:val="right" w:pos="9639"/>
        </w:tabs>
        <w:spacing w:after="0"/>
        <w:ind w:left="0" w:right="-81"/>
        <w:jc w:val="both"/>
        <w:rPr>
          <w:rFonts w:ascii="Arial" w:hAnsi="Arial" w:cs="Arial"/>
        </w:rPr>
      </w:pPr>
    </w:p>
    <w:p w14:paraId="3CBD3AC7" w14:textId="777EF33D" w:rsidR="00B863E1" w:rsidRPr="00AF3F28" w:rsidRDefault="00056E12" w:rsidP="00AF3F28">
      <w:pPr>
        <w:pStyle w:val="Sraopastraipa"/>
        <w:numPr>
          <w:ilvl w:val="0"/>
          <w:numId w:val="14"/>
        </w:numPr>
        <w:tabs>
          <w:tab w:val="left" w:pos="851"/>
          <w:tab w:val="left" w:pos="993"/>
          <w:tab w:val="left" w:pos="3990"/>
        </w:tabs>
        <w:ind w:left="0" w:firstLine="360"/>
        <w:jc w:val="both"/>
        <w:rPr>
          <w:rFonts w:ascii="Arial" w:hAnsi="Arial" w:cs="Arial"/>
        </w:rPr>
      </w:pPr>
      <w:r w:rsidRPr="00AF3F28">
        <w:rPr>
          <w:rFonts w:ascii="Arial" w:hAnsi="Arial" w:cs="Arial"/>
          <w:b/>
          <w:bCs/>
          <w:lang w:val="lt-LT"/>
        </w:rPr>
        <w:t xml:space="preserve">Kokios siūlomos naujos teisinio reguliavimo nuostatos ir kokių </w:t>
      </w:r>
      <w:r w:rsidR="00B863E1" w:rsidRPr="00AF3F28">
        <w:rPr>
          <w:rFonts w:ascii="Arial" w:hAnsi="Arial" w:cs="Arial"/>
          <w:b/>
          <w:bCs/>
          <w:lang w:val="lt-LT"/>
        </w:rPr>
        <w:t>teigiamų rezultatų yra laukiama:</w:t>
      </w:r>
      <w:r w:rsidR="006B58D7" w:rsidRPr="00AF3F28">
        <w:rPr>
          <w:rFonts w:ascii="Arial" w:hAnsi="Arial" w:cs="Arial"/>
          <w:b/>
          <w:bCs/>
          <w:lang w:val="lt-LT"/>
        </w:rPr>
        <w:t xml:space="preserve"> </w:t>
      </w:r>
      <w:r w:rsidR="006B58D7" w:rsidRPr="00AF3F28">
        <w:rPr>
          <w:rFonts w:ascii="Arial" w:hAnsi="Arial" w:cs="Arial"/>
          <w:lang w:val="lt-LT"/>
        </w:rPr>
        <w:t>t</w:t>
      </w:r>
      <w:r w:rsidR="00FE3074" w:rsidRPr="00AF3F28">
        <w:rPr>
          <w:rFonts w:ascii="Arial" w:hAnsi="Arial" w:cs="Arial"/>
          <w:lang w:val="lt-LT"/>
        </w:rPr>
        <w:t xml:space="preserve">eigiama pasekmė </w:t>
      </w:r>
      <w:r w:rsidR="00AF3F28" w:rsidRPr="00AF3F28">
        <w:rPr>
          <w:rFonts w:ascii="Arial" w:hAnsi="Arial" w:cs="Arial"/>
          <w:lang w:val="lt-LT"/>
        </w:rPr>
        <w:t>– būtų</w:t>
      </w:r>
      <w:r w:rsidR="00880C03" w:rsidRPr="00AF3F28">
        <w:rPr>
          <w:rStyle w:val="Grietas"/>
          <w:rFonts w:ascii="Arial" w:hAnsi="Arial" w:cs="Arial"/>
          <w:b w:val="0"/>
          <w:bCs w:val="0"/>
          <w:lang w:val="lt-LT"/>
        </w:rPr>
        <w:t xml:space="preserve"> </w:t>
      </w:r>
      <w:r w:rsidR="00880C03" w:rsidRPr="00AF3F28">
        <w:rPr>
          <w:rFonts w:ascii="Arial" w:hAnsi="Arial" w:cs="Arial"/>
          <w:lang w:val="lt-LT"/>
        </w:rPr>
        <w:t>skatinama</w:t>
      </w:r>
      <w:r w:rsidR="00756723" w:rsidRPr="00AF3F28">
        <w:rPr>
          <w:rFonts w:ascii="Arial" w:hAnsi="Arial" w:cs="Arial"/>
          <w:lang w:val="lt-LT"/>
        </w:rPr>
        <w:t xml:space="preserve">s absolventų (visų studijų pakopų) </w:t>
      </w:r>
      <w:r w:rsidR="006001F8" w:rsidRPr="00AF3F28">
        <w:rPr>
          <w:rFonts w:ascii="Arial" w:hAnsi="Arial" w:cs="Arial"/>
          <w:lang w:val="lt-LT"/>
        </w:rPr>
        <w:t>rengti Klaipėdos rajonui aktualius ir pritaikomuosius baigiamuosius darbus Klaipėdos universitete</w:t>
      </w:r>
      <w:r w:rsidR="00C9523D">
        <w:rPr>
          <w:rFonts w:ascii="Arial" w:hAnsi="Arial" w:cs="Arial"/>
          <w:lang w:val="lt-LT"/>
        </w:rPr>
        <w:t xml:space="preserve">, skatinant </w:t>
      </w:r>
      <w:r w:rsidR="00BC4246">
        <w:rPr>
          <w:rFonts w:ascii="Arial" w:hAnsi="Arial" w:cs="Arial"/>
          <w:lang w:val="lt-LT"/>
        </w:rPr>
        <w:t xml:space="preserve">ir derinant </w:t>
      </w:r>
      <w:r w:rsidR="007C0268">
        <w:rPr>
          <w:rFonts w:ascii="Arial" w:hAnsi="Arial" w:cs="Arial"/>
          <w:lang w:val="lt-LT"/>
        </w:rPr>
        <w:t>Klaipėdos u</w:t>
      </w:r>
      <w:r w:rsidR="00B0076B">
        <w:rPr>
          <w:rFonts w:ascii="Arial" w:hAnsi="Arial" w:cs="Arial"/>
          <w:lang w:val="lt-LT"/>
        </w:rPr>
        <w:t xml:space="preserve">niversiteto vykdomus mokslinius </w:t>
      </w:r>
      <w:r w:rsidR="00693258">
        <w:rPr>
          <w:rFonts w:ascii="Arial" w:hAnsi="Arial" w:cs="Arial"/>
          <w:lang w:val="lt-LT"/>
        </w:rPr>
        <w:t>tyrimus</w:t>
      </w:r>
      <w:r w:rsidR="00F15670">
        <w:rPr>
          <w:rFonts w:ascii="Arial" w:hAnsi="Arial" w:cs="Arial"/>
          <w:lang w:val="lt-LT"/>
        </w:rPr>
        <w:t xml:space="preserve"> bei</w:t>
      </w:r>
      <w:r w:rsidR="00693258">
        <w:rPr>
          <w:rFonts w:ascii="Arial" w:hAnsi="Arial" w:cs="Arial"/>
          <w:lang w:val="lt-LT"/>
        </w:rPr>
        <w:t xml:space="preserve"> studijas su Klaipėdos rajono strateginės plėtros poreikiais bei interesais. </w:t>
      </w:r>
      <w:r w:rsidR="00FE3074" w:rsidRPr="00AF3F28">
        <w:rPr>
          <w:rFonts w:ascii="Arial" w:hAnsi="Arial" w:cs="Arial"/>
        </w:rPr>
        <w:t xml:space="preserve"> </w:t>
      </w:r>
    </w:p>
    <w:p w14:paraId="63058270" w14:textId="77777777" w:rsidR="008036DE" w:rsidRPr="00D945E5" w:rsidRDefault="008036DE" w:rsidP="007B5B7B">
      <w:pPr>
        <w:tabs>
          <w:tab w:val="left" w:pos="567"/>
        </w:tabs>
        <w:jc w:val="both"/>
        <w:rPr>
          <w:rFonts w:ascii="Arial" w:hAnsi="Arial" w:cs="Arial"/>
          <w:bCs/>
        </w:rPr>
      </w:pPr>
    </w:p>
    <w:p w14:paraId="3EB2E7AC" w14:textId="77777777" w:rsidR="00B23FF3" w:rsidRPr="00B23FF3" w:rsidRDefault="00B23FF3" w:rsidP="00B23FF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  <w:lang w:eastAsia="lt-LT"/>
        </w:rPr>
      </w:pPr>
      <w:r w:rsidRPr="00B23FF3">
        <w:rPr>
          <w:rFonts w:ascii="Arial" w:hAnsi="Arial" w:cs="Arial"/>
          <w:b/>
          <w:bCs/>
          <w:lang w:eastAsia="lt-LT"/>
        </w:rPr>
        <w:t>4. Galimos neigiamos pasekmės priėmus siūlomą Savivaldybės tarybos sprendimą ir kokių priemonių būtina imtis, siekiant išvengti neigiamų pasekmių:</w:t>
      </w:r>
      <w:r w:rsidRPr="00B23FF3">
        <w:rPr>
          <w:rFonts w:ascii="Arial" w:hAnsi="Arial" w:cs="Arial"/>
          <w:bCs/>
          <w:lang w:eastAsia="lt-LT"/>
        </w:rPr>
        <w:t xml:space="preserve"> Nėra.</w:t>
      </w:r>
    </w:p>
    <w:p w14:paraId="706E97E9" w14:textId="77777777" w:rsidR="00B23FF3" w:rsidRPr="00B23FF3" w:rsidRDefault="00B23FF3" w:rsidP="00B23FF3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/>
          <w:color w:val="000000"/>
          <w:lang w:eastAsia="lt-LT"/>
        </w:rPr>
      </w:pPr>
      <w:r w:rsidRPr="00B23FF3">
        <w:rPr>
          <w:rFonts w:ascii="Arial" w:hAnsi="Arial" w:cs="Arial"/>
          <w:b/>
          <w:caps/>
          <w:color w:val="000000"/>
          <w:lang w:eastAsia="lt-LT"/>
        </w:rPr>
        <w:t>5. A</w:t>
      </w:r>
      <w:r w:rsidRPr="00B23FF3">
        <w:rPr>
          <w:rFonts w:ascii="Arial" w:hAnsi="Arial" w:cs="Arial"/>
          <w:b/>
          <w:color w:val="000000"/>
          <w:lang w:eastAsia="lt-LT"/>
        </w:rPr>
        <w:t xml:space="preserve">r sprendimo projektas neprieštarauja Lietuvos Respublikos lygių galimybių įstatymui ir atitinka lygių galimybių principus: </w:t>
      </w:r>
      <w:r w:rsidRPr="00B23FF3">
        <w:rPr>
          <w:rFonts w:ascii="Arial" w:hAnsi="Arial" w:cs="Arial"/>
          <w:bCs/>
          <w:color w:val="000000"/>
          <w:lang w:eastAsia="lt-LT"/>
        </w:rPr>
        <w:t>neprieštarauja Lietuvos Respublikos lygių galimybių įstatymui. Atitinka lygių galimybių principus.</w:t>
      </w:r>
    </w:p>
    <w:p w14:paraId="5DC6AB19" w14:textId="77777777" w:rsidR="00B23FF3" w:rsidRPr="00B23FF3" w:rsidRDefault="00B23FF3" w:rsidP="00B23FF3">
      <w:pPr>
        <w:spacing w:line="276" w:lineRule="auto"/>
        <w:ind w:firstLine="567"/>
        <w:jc w:val="both"/>
        <w:rPr>
          <w:rFonts w:ascii="Arial" w:hAnsi="Arial" w:cs="Arial"/>
          <w:b/>
        </w:rPr>
      </w:pPr>
      <w:r w:rsidRPr="00B23FF3">
        <w:rPr>
          <w:rFonts w:ascii="Arial" w:hAnsi="Arial" w:cs="Arial"/>
          <w:b/>
          <w:bCs/>
          <w:lang w:eastAsia="lt-LT"/>
        </w:rPr>
        <w:t xml:space="preserve">6. Kokius teisės aktus būtina pakeisti ar panaikinti, priėmus teikiamą Savivaldybės tarybos sprendimą: </w:t>
      </w:r>
      <w:r w:rsidRPr="00B23FF3">
        <w:rPr>
          <w:rFonts w:ascii="Arial" w:hAnsi="Arial" w:cs="Arial"/>
          <w:lang w:eastAsia="lt-LT"/>
        </w:rPr>
        <w:t>nėra.</w:t>
      </w:r>
    </w:p>
    <w:p w14:paraId="299EB5D3" w14:textId="77777777" w:rsidR="00B23FF3" w:rsidRPr="00B23FF3" w:rsidRDefault="00B23FF3" w:rsidP="00B23FF3">
      <w:pPr>
        <w:autoSpaceDN w:val="0"/>
        <w:spacing w:line="276" w:lineRule="auto"/>
        <w:ind w:firstLine="567"/>
        <w:contextualSpacing/>
        <w:jc w:val="both"/>
        <w:rPr>
          <w:rFonts w:ascii="Arial" w:hAnsi="Arial" w:cs="Arial"/>
          <w:bCs/>
          <w:lang w:eastAsia="lt-LT"/>
        </w:rPr>
      </w:pPr>
      <w:r w:rsidRPr="00B23FF3">
        <w:rPr>
          <w:rFonts w:ascii="Arial" w:hAnsi="Arial" w:cs="Arial"/>
          <w:b/>
          <w:lang w:eastAsia="lt-LT"/>
        </w:rPr>
        <w:t>7. Projekto rengimo metu gauti specialistų vertinimai ir išvados, konsultavimosi su visuomene metu gauti pasiūlymai ir jų motyvuotas vertinimas (atsižvelgta ar ne):</w:t>
      </w:r>
      <w:r w:rsidRPr="00B23FF3">
        <w:rPr>
          <w:rFonts w:ascii="Arial" w:hAnsi="Arial" w:cs="Arial"/>
          <w:bCs/>
          <w:lang w:eastAsia="lt-LT"/>
        </w:rPr>
        <w:t xml:space="preserve"> nėra.</w:t>
      </w:r>
    </w:p>
    <w:p w14:paraId="48B22E07" w14:textId="03EA07D8" w:rsidR="00B23FF3" w:rsidRPr="00D945E5" w:rsidRDefault="00B23FF3" w:rsidP="00B23FF3">
      <w:pPr>
        <w:autoSpaceDN w:val="0"/>
        <w:spacing w:line="276" w:lineRule="auto"/>
        <w:ind w:firstLine="567"/>
        <w:jc w:val="both"/>
        <w:rPr>
          <w:rFonts w:ascii="Arial" w:hAnsi="Arial" w:cs="Arial"/>
          <w:bCs/>
          <w:lang w:eastAsia="lt-LT"/>
        </w:rPr>
      </w:pPr>
      <w:r w:rsidRPr="00B23FF3">
        <w:rPr>
          <w:rFonts w:ascii="Arial" w:hAnsi="Arial" w:cs="Arial"/>
          <w:b/>
          <w:lang w:eastAsia="lt-LT"/>
        </w:rPr>
        <w:t>8. Sprendimo įgyvendinimui reikalingos lėšos (ekonominiai apskaičiavimai), finansavimo šaltiniai:</w:t>
      </w:r>
      <w:r w:rsidRPr="00B23FF3">
        <w:rPr>
          <w:rFonts w:ascii="Arial" w:hAnsi="Arial" w:cs="Arial"/>
          <w:bCs/>
          <w:lang w:eastAsia="lt-LT"/>
        </w:rPr>
        <w:t xml:space="preserve"> </w:t>
      </w:r>
      <w:r w:rsidR="00B66914" w:rsidRPr="00D945E5">
        <w:rPr>
          <w:rFonts w:ascii="Arial" w:hAnsi="Arial" w:cs="Arial"/>
          <w:bCs/>
          <w:lang w:eastAsia="lt-LT"/>
        </w:rPr>
        <w:t xml:space="preserve">premijos laimėtojams apdovanoti  kasmet bus reikalingi </w:t>
      </w:r>
      <w:r w:rsidRPr="00D945E5">
        <w:rPr>
          <w:rFonts w:ascii="Arial" w:hAnsi="Arial" w:cs="Arial"/>
          <w:bCs/>
          <w:lang w:eastAsia="lt-LT"/>
        </w:rPr>
        <w:t xml:space="preserve">3000 </w:t>
      </w:r>
      <w:r w:rsidR="002C6143" w:rsidRPr="00D945E5">
        <w:rPr>
          <w:rFonts w:ascii="Arial" w:hAnsi="Arial" w:cs="Arial"/>
          <w:bCs/>
          <w:lang w:eastAsia="lt-LT"/>
        </w:rPr>
        <w:t>e</w:t>
      </w:r>
      <w:r w:rsidRPr="00D945E5">
        <w:rPr>
          <w:rFonts w:ascii="Arial" w:hAnsi="Arial" w:cs="Arial"/>
          <w:bCs/>
          <w:lang w:eastAsia="lt-LT"/>
        </w:rPr>
        <w:t>ur</w:t>
      </w:r>
      <w:r w:rsidR="002C6143" w:rsidRPr="00D945E5">
        <w:rPr>
          <w:rFonts w:ascii="Arial" w:hAnsi="Arial" w:cs="Arial"/>
          <w:bCs/>
          <w:lang w:eastAsia="lt-LT"/>
        </w:rPr>
        <w:t>ų.</w:t>
      </w:r>
      <w:r w:rsidRPr="00D945E5">
        <w:rPr>
          <w:rFonts w:ascii="Arial" w:hAnsi="Arial" w:cs="Arial"/>
          <w:bCs/>
          <w:lang w:eastAsia="lt-LT"/>
        </w:rPr>
        <w:t xml:space="preserve"> </w:t>
      </w:r>
    </w:p>
    <w:p w14:paraId="3D3A6A83" w14:textId="77777777" w:rsidR="002C6143" w:rsidRPr="00B23FF3" w:rsidRDefault="002C6143" w:rsidP="00B23FF3">
      <w:pPr>
        <w:autoSpaceDN w:val="0"/>
        <w:spacing w:line="276" w:lineRule="auto"/>
        <w:ind w:firstLine="567"/>
        <w:jc w:val="both"/>
        <w:rPr>
          <w:rFonts w:ascii="Arial" w:hAnsi="Arial" w:cs="Arial"/>
          <w:bCs/>
          <w:lang w:eastAsia="lt-LT"/>
        </w:rPr>
      </w:pPr>
    </w:p>
    <w:p w14:paraId="769C9C3B" w14:textId="77777777" w:rsidR="00B23FF3" w:rsidRPr="00B23FF3" w:rsidRDefault="00B23FF3" w:rsidP="00B23FF3">
      <w:pPr>
        <w:tabs>
          <w:tab w:val="left" w:pos="540"/>
        </w:tabs>
        <w:spacing w:line="276" w:lineRule="auto"/>
        <w:ind w:right="-81" w:firstLine="567"/>
        <w:jc w:val="both"/>
        <w:rPr>
          <w:rFonts w:ascii="Arial" w:hAnsi="Arial" w:cs="Arial"/>
          <w:bCs/>
        </w:rPr>
      </w:pPr>
      <w:r w:rsidRPr="00B23FF3">
        <w:rPr>
          <w:rFonts w:ascii="Arial" w:hAnsi="Arial" w:cs="Arial"/>
          <w:b/>
        </w:rPr>
        <w:t>9.</w:t>
      </w:r>
      <w:r w:rsidRPr="00B23FF3">
        <w:rPr>
          <w:rFonts w:ascii="Arial" w:hAnsi="Arial" w:cs="Arial"/>
          <w:bCs/>
        </w:rPr>
        <w:t xml:space="preserve"> </w:t>
      </w:r>
      <w:r w:rsidRPr="00B23FF3">
        <w:rPr>
          <w:rFonts w:ascii="Arial" w:hAnsi="Arial" w:cs="Arial"/>
          <w:b/>
        </w:rPr>
        <w:t xml:space="preserve">Kiti, autoriaus nuomone, reikalingi pagrindimai, skaičiavimai ir paaiškinimai: </w:t>
      </w:r>
      <w:r w:rsidRPr="00B23FF3">
        <w:rPr>
          <w:rFonts w:ascii="Arial" w:hAnsi="Arial" w:cs="Arial"/>
          <w:bCs/>
        </w:rPr>
        <w:t>nėra.</w:t>
      </w:r>
    </w:p>
    <w:p w14:paraId="456FD533" w14:textId="36F8D6E8" w:rsidR="007D45F5" w:rsidRDefault="00B23FF3" w:rsidP="007D45F5">
      <w:pPr>
        <w:tabs>
          <w:tab w:val="left" w:pos="540"/>
          <w:tab w:val="right" w:pos="9639"/>
        </w:tabs>
        <w:spacing w:after="480" w:line="276" w:lineRule="auto"/>
        <w:ind w:right="-79" w:firstLine="567"/>
        <w:jc w:val="both"/>
        <w:rPr>
          <w:rFonts w:ascii="Arial" w:hAnsi="Arial" w:cs="Arial"/>
          <w:lang w:eastAsia="lt-LT"/>
        </w:rPr>
      </w:pPr>
      <w:r w:rsidRPr="00B23FF3">
        <w:rPr>
          <w:rFonts w:ascii="Arial" w:hAnsi="Arial" w:cs="Arial"/>
          <w:b/>
        </w:rPr>
        <w:t>10.</w:t>
      </w:r>
      <w:r w:rsidRPr="00B23FF3">
        <w:rPr>
          <w:rFonts w:ascii="Arial" w:hAnsi="Arial" w:cs="Arial"/>
          <w:bCs/>
        </w:rPr>
        <w:t xml:space="preserve"> </w:t>
      </w:r>
      <w:r w:rsidRPr="00B23FF3">
        <w:rPr>
          <w:rFonts w:ascii="Arial" w:hAnsi="Arial" w:cs="Arial"/>
          <w:b/>
          <w:color w:val="000000"/>
        </w:rPr>
        <w:t>Sprendimo projekto iniciatoriai (institucija, asmenys ar piliečių įgalioti atstovai) ir rengėjai</w:t>
      </w:r>
      <w:r w:rsidRPr="00B23FF3">
        <w:rPr>
          <w:rFonts w:ascii="Arial" w:hAnsi="Arial" w:cs="Arial"/>
          <w:b/>
        </w:rPr>
        <w:t xml:space="preserve">: </w:t>
      </w:r>
      <w:r w:rsidRPr="00B23FF3">
        <w:rPr>
          <w:rFonts w:ascii="Arial" w:hAnsi="Arial" w:cs="Arial"/>
          <w:bCs/>
        </w:rPr>
        <w:t>iniciatorė ir rengėja</w:t>
      </w:r>
      <w:r w:rsidRPr="00B23FF3">
        <w:rPr>
          <w:rFonts w:ascii="Arial" w:hAnsi="Arial" w:cs="Arial"/>
          <w:b/>
        </w:rPr>
        <w:t xml:space="preserve"> </w:t>
      </w:r>
      <w:r w:rsidRPr="00B23FF3">
        <w:rPr>
          <w:rFonts w:ascii="Arial" w:hAnsi="Arial" w:cs="Arial"/>
          <w:bCs/>
          <w:lang w:eastAsia="lt-LT"/>
        </w:rPr>
        <w:t xml:space="preserve">Klaipėdos rajono savivaldybės administracijos </w:t>
      </w:r>
      <w:r w:rsidR="00ED5F73">
        <w:rPr>
          <w:rFonts w:ascii="Arial" w:hAnsi="Arial" w:cs="Arial"/>
          <w:bCs/>
          <w:lang w:eastAsia="lt-LT"/>
        </w:rPr>
        <w:t xml:space="preserve">vyriausioji specialistė </w:t>
      </w:r>
      <w:r w:rsidRPr="00B23FF3">
        <w:rPr>
          <w:rFonts w:ascii="Arial" w:hAnsi="Arial" w:cs="Arial"/>
          <w:lang w:eastAsia="lt-LT"/>
        </w:rPr>
        <w:t>(</w:t>
      </w:r>
      <w:r w:rsidR="00ED5F73">
        <w:rPr>
          <w:rFonts w:ascii="Arial" w:hAnsi="Arial" w:cs="Arial"/>
          <w:lang w:eastAsia="lt-LT"/>
        </w:rPr>
        <w:t>jaunimo reikalų koordinatorė</w:t>
      </w:r>
      <w:r w:rsidRPr="00B23FF3">
        <w:rPr>
          <w:rFonts w:ascii="Arial" w:hAnsi="Arial" w:cs="Arial"/>
          <w:lang w:eastAsia="lt-LT"/>
        </w:rPr>
        <w:t>)</w:t>
      </w:r>
      <w:r w:rsidR="007D45F5">
        <w:rPr>
          <w:rFonts w:ascii="Arial" w:hAnsi="Arial" w:cs="Arial"/>
          <w:sz w:val="20"/>
          <w:szCs w:val="20"/>
          <w:lang w:eastAsia="lt-LT"/>
        </w:rPr>
        <w:t xml:space="preserve"> </w:t>
      </w:r>
      <w:r w:rsidR="007D45F5" w:rsidRPr="007D45F5">
        <w:rPr>
          <w:rFonts w:ascii="Arial" w:hAnsi="Arial" w:cs="Arial"/>
          <w:lang w:eastAsia="lt-LT"/>
        </w:rPr>
        <w:t>O</w:t>
      </w:r>
      <w:r w:rsidR="0085379F">
        <w:rPr>
          <w:rFonts w:ascii="Arial" w:hAnsi="Arial" w:cs="Arial"/>
          <w:lang w:eastAsia="lt-LT"/>
        </w:rPr>
        <w:t xml:space="preserve">. </w:t>
      </w:r>
      <w:r w:rsidR="007D45F5" w:rsidRPr="007D45F5">
        <w:rPr>
          <w:rFonts w:ascii="Arial" w:hAnsi="Arial" w:cs="Arial"/>
          <w:lang w:eastAsia="lt-LT"/>
        </w:rPr>
        <w:t>Bajorinienė</w:t>
      </w:r>
      <w:r w:rsidRPr="00B23FF3">
        <w:rPr>
          <w:rFonts w:ascii="Arial" w:hAnsi="Arial" w:cs="Arial"/>
          <w:lang w:eastAsia="lt-LT"/>
        </w:rPr>
        <w:t>.</w:t>
      </w:r>
    </w:p>
    <w:p w14:paraId="3EDDA63E" w14:textId="503CBEC8" w:rsidR="00AE5A4C" w:rsidRPr="00D945E5" w:rsidRDefault="001A535B" w:rsidP="007D45F5">
      <w:pPr>
        <w:tabs>
          <w:tab w:val="left" w:pos="540"/>
          <w:tab w:val="right" w:pos="9639"/>
        </w:tabs>
        <w:spacing w:after="480" w:line="276" w:lineRule="auto"/>
        <w:ind w:right="-79" w:firstLine="567"/>
        <w:jc w:val="both"/>
        <w:rPr>
          <w:rFonts w:ascii="Arial" w:hAnsi="Arial" w:cs="Arial"/>
        </w:rPr>
      </w:pPr>
      <w:r w:rsidRPr="00D945E5">
        <w:rPr>
          <w:rFonts w:ascii="Arial" w:hAnsi="Arial" w:cs="Arial"/>
        </w:rPr>
        <w:t xml:space="preserve">Vyriausioji specialistė (jaunimo reikalų koordinatorė) </w:t>
      </w:r>
      <w:r w:rsidR="0007006B" w:rsidRPr="00D945E5">
        <w:rPr>
          <w:rFonts w:ascii="Arial" w:hAnsi="Arial" w:cs="Arial"/>
        </w:rPr>
        <w:t xml:space="preserve">                                </w:t>
      </w:r>
      <w:r w:rsidRPr="00D945E5">
        <w:rPr>
          <w:rFonts w:ascii="Arial" w:hAnsi="Arial" w:cs="Arial"/>
        </w:rPr>
        <w:t>Ona Bajorinienė</w:t>
      </w:r>
    </w:p>
    <w:sectPr w:rsidR="00AE5A4C" w:rsidRPr="00D945E5" w:rsidSect="00570B29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41CF97" w14:textId="77777777" w:rsidR="00AE7E06" w:rsidRDefault="00AE7E06">
      <w:r>
        <w:separator/>
      </w:r>
    </w:p>
  </w:endnote>
  <w:endnote w:type="continuationSeparator" w:id="0">
    <w:p w14:paraId="3468A308" w14:textId="77777777" w:rsidR="00AE7E06" w:rsidRDefault="00AE7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64F82" w14:textId="77777777" w:rsidR="00203C39" w:rsidRDefault="00203C39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F1A2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EE5273C" w14:textId="77777777" w:rsidR="00203C39" w:rsidRDefault="00203C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6D15F0" w14:textId="77777777" w:rsidR="00AE7E06" w:rsidRDefault="00AE7E06">
      <w:r>
        <w:separator/>
      </w:r>
    </w:p>
  </w:footnote>
  <w:footnote w:type="continuationSeparator" w:id="0">
    <w:p w14:paraId="350FA499" w14:textId="77777777" w:rsidR="00AE7E06" w:rsidRDefault="00AE7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16AF4" w14:textId="77777777" w:rsidR="00203C39" w:rsidRDefault="00203C3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F310B6D" w14:textId="77777777" w:rsidR="00203C39" w:rsidRDefault="00203C39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2DD4B" w14:textId="77777777" w:rsidR="00203C39" w:rsidRDefault="00203C39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781BC" w14:textId="77777777" w:rsidR="00AE5A4C" w:rsidRPr="00B34B34" w:rsidRDefault="00AE5A4C" w:rsidP="00AE5A4C">
    <w:pPr>
      <w:pStyle w:val="Antrats"/>
      <w:jc w:val="right"/>
      <w:rPr>
        <w:rFonts w:ascii="Arial" w:hAnsi="Arial" w:cs="Arial"/>
        <w:b/>
      </w:rPr>
    </w:pPr>
    <w:r w:rsidRPr="00B34B34">
      <w:rPr>
        <w:rFonts w:ascii="Arial" w:hAnsi="Arial" w:cs="Arial"/>
        <w:b/>
      </w:rPr>
      <w:t>Projektas</w:t>
    </w:r>
  </w:p>
  <w:p w14:paraId="4CF9005C" w14:textId="77777777" w:rsidR="00AE5A4C" w:rsidRDefault="00AE5A4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32021D4"/>
    <w:multiLevelType w:val="hybridMultilevel"/>
    <w:tmpl w:val="07AA587C"/>
    <w:lvl w:ilvl="0" w:tplc="84BA3C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8" w15:restartNumberingAfterBreak="0">
    <w:nsid w:val="605443F2"/>
    <w:multiLevelType w:val="multilevel"/>
    <w:tmpl w:val="EE281B4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hint="default"/>
      </w:rPr>
    </w:lvl>
  </w:abstractNum>
  <w:abstractNum w:abstractNumId="9" w15:restartNumberingAfterBreak="0">
    <w:nsid w:val="65675B7A"/>
    <w:multiLevelType w:val="hybridMultilevel"/>
    <w:tmpl w:val="C5F49D46"/>
    <w:lvl w:ilvl="0" w:tplc="01B2708E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2" w15:restartNumberingAfterBreak="0">
    <w:nsid w:val="794E7C94"/>
    <w:multiLevelType w:val="hybridMultilevel"/>
    <w:tmpl w:val="30384D10"/>
    <w:lvl w:ilvl="0" w:tplc="6600717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2997887">
    <w:abstractNumId w:val="11"/>
  </w:num>
  <w:num w:numId="2" w16cid:durableId="2099447974">
    <w:abstractNumId w:val="0"/>
  </w:num>
  <w:num w:numId="3" w16cid:durableId="1211840086">
    <w:abstractNumId w:val="5"/>
  </w:num>
  <w:num w:numId="4" w16cid:durableId="1877349199">
    <w:abstractNumId w:val="7"/>
  </w:num>
  <w:num w:numId="5" w16cid:durableId="1216041280">
    <w:abstractNumId w:val="2"/>
  </w:num>
  <w:num w:numId="6" w16cid:durableId="1356736546">
    <w:abstractNumId w:val="3"/>
  </w:num>
  <w:num w:numId="7" w16cid:durableId="750927981">
    <w:abstractNumId w:val="4"/>
  </w:num>
  <w:num w:numId="8" w16cid:durableId="1767654234">
    <w:abstractNumId w:val="6"/>
  </w:num>
  <w:num w:numId="9" w16cid:durableId="1841847203">
    <w:abstractNumId w:val="10"/>
  </w:num>
  <w:num w:numId="10" w16cid:durableId="5107982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0296971">
    <w:abstractNumId w:val="12"/>
  </w:num>
  <w:num w:numId="12" w16cid:durableId="677852892">
    <w:abstractNumId w:val="8"/>
  </w:num>
  <w:num w:numId="13" w16cid:durableId="1277326831">
    <w:abstractNumId w:val="1"/>
  </w:num>
  <w:num w:numId="14" w16cid:durableId="16477856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4FE"/>
    <w:rsid w:val="00005FFF"/>
    <w:rsid w:val="0002148B"/>
    <w:rsid w:val="00031FAD"/>
    <w:rsid w:val="000324AC"/>
    <w:rsid w:val="000331C4"/>
    <w:rsid w:val="00037B34"/>
    <w:rsid w:val="00044D32"/>
    <w:rsid w:val="00050B85"/>
    <w:rsid w:val="00056E12"/>
    <w:rsid w:val="0007006B"/>
    <w:rsid w:val="0007440E"/>
    <w:rsid w:val="00075DE1"/>
    <w:rsid w:val="00081E12"/>
    <w:rsid w:val="00097A66"/>
    <w:rsid w:val="000A0356"/>
    <w:rsid w:val="000A20A0"/>
    <w:rsid w:val="000B3102"/>
    <w:rsid w:val="000D1BB3"/>
    <w:rsid w:val="000E2C9C"/>
    <w:rsid w:val="000E316D"/>
    <w:rsid w:val="000E7500"/>
    <w:rsid w:val="000F033F"/>
    <w:rsid w:val="001119C1"/>
    <w:rsid w:val="001144A6"/>
    <w:rsid w:val="00121ACB"/>
    <w:rsid w:val="00125782"/>
    <w:rsid w:val="00127646"/>
    <w:rsid w:val="001337C1"/>
    <w:rsid w:val="00144C32"/>
    <w:rsid w:val="00150AF6"/>
    <w:rsid w:val="00155682"/>
    <w:rsid w:val="001567CB"/>
    <w:rsid w:val="001712B1"/>
    <w:rsid w:val="00174AD8"/>
    <w:rsid w:val="00177FEC"/>
    <w:rsid w:val="00180B58"/>
    <w:rsid w:val="00184B50"/>
    <w:rsid w:val="001A535B"/>
    <w:rsid w:val="001B5818"/>
    <w:rsid w:val="001C20BB"/>
    <w:rsid w:val="001D7275"/>
    <w:rsid w:val="001D76B2"/>
    <w:rsid w:val="001D7786"/>
    <w:rsid w:val="001F2780"/>
    <w:rsid w:val="001F3AA8"/>
    <w:rsid w:val="00201DAF"/>
    <w:rsid w:val="00203C39"/>
    <w:rsid w:val="0020746A"/>
    <w:rsid w:val="00207CCD"/>
    <w:rsid w:val="0021210C"/>
    <w:rsid w:val="002156CC"/>
    <w:rsid w:val="00226548"/>
    <w:rsid w:val="00230792"/>
    <w:rsid w:val="002311D4"/>
    <w:rsid w:val="00234F58"/>
    <w:rsid w:val="00235288"/>
    <w:rsid w:val="00237067"/>
    <w:rsid w:val="002403D8"/>
    <w:rsid w:val="00242C5F"/>
    <w:rsid w:val="00243DEE"/>
    <w:rsid w:val="00247F50"/>
    <w:rsid w:val="00250B1B"/>
    <w:rsid w:val="002624A9"/>
    <w:rsid w:val="00264D44"/>
    <w:rsid w:val="00272A21"/>
    <w:rsid w:val="0027545A"/>
    <w:rsid w:val="00275FAE"/>
    <w:rsid w:val="00290B9C"/>
    <w:rsid w:val="002947B2"/>
    <w:rsid w:val="00295711"/>
    <w:rsid w:val="00296E11"/>
    <w:rsid w:val="002B06E4"/>
    <w:rsid w:val="002C0283"/>
    <w:rsid w:val="002C4E4C"/>
    <w:rsid w:val="002C6143"/>
    <w:rsid w:val="002F0722"/>
    <w:rsid w:val="002F17DE"/>
    <w:rsid w:val="002F5F21"/>
    <w:rsid w:val="0030127B"/>
    <w:rsid w:val="00303A45"/>
    <w:rsid w:val="00337EA2"/>
    <w:rsid w:val="003436F1"/>
    <w:rsid w:val="0035217C"/>
    <w:rsid w:val="00354FBD"/>
    <w:rsid w:val="00364C73"/>
    <w:rsid w:val="00365FD0"/>
    <w:rsid w:val="003870A5"/>
    <w:rsid w:val="0039175C"/>
    <w:rsid w:val="00392CD6"/>
    <w:rsid w:val="003A2057"/>
    <w:rsid w:val="003B0414"/>
    <w:rsid w:val="003B5332"/>
    <w:rsid w:val="003C36D9"/>
    <w:rsid w:val="003D1560"/>
    <w:rsid w:val="003D23FF"/>
    <w:rsid w:val="003E04B8"/>
    <w:rsid w:val="003E4373"/>
    <w:rsid w:val="003E6731"/>
    <w:rsid w:val="003F1193"/>
    <w:rsid w:val="003F5A1E"/>
    <w:rsid w:val="00405503"/>
    <w:rsid w:val="00407F54"/>
    <w:rsid w:val="00413B8F"/>
    <w:rsid w:val="00421074"/>
    <w:rsid w:val="00431124"/>
    <w:rsid w:val="0043505E"/>
    <w:rsid w:val="004506C5"/>
    <w:rsid w:val="00481138"/>
    <w:rsid w:val="00482E5C"/>
    <w:rsid w:val="00490B2C"/>
    <w:rsid w:val="00497A8B"/>
    <w:rsid w:val="00497EDA"/>
    <w:rsid w:val="004A64D0"/>
    <w:rsid w:val="004B1CEB"/>
    <w:rsid w:val="004E30E8"/>
    <w:rsid w:val="004E5037"/>
    <w:rsid w:val="004E5C32"/>
    <w:rsid w:val="00506DE9"/>
    <w:rsid w:val="00516318"/>
    <w:rsid w:val="00525372"/>
    <w:rsid w:val="005260A1"/>
    <w:rsid w:val="005264AC"/>
    <w:rsid w:val="00527546"/>
    <w:rsid w:val="00532024"/>
    <w:rsid w:val="00532429"/>
    <w:rsid w:val="00534170"/>
    <w:rsid w:val="005425DF"/>
    <w:rsid w:val="00546150"/>
    <w:rsid w:val="00547F8F"/>
    <w:rsid w:val="00550EBF"/>
    <w:rsid w:val="00566F21"/>
    <w:rsid w:val="0056737D"/>
    <w:rsid w:val="005706E4"/>
    <w:rsid w:val="00570B29"/>
    <w:rsid w:val="005731F2"/>
    <w:rsid w:val="0057489D"/>
    <w:rsid w:val="00583E29"/>
    <w:rsid w:val="00594E4B"/>
    <w:rsid w:val="005B3A4F"/>
    <w:rsid w:val="005C7EE4"/>
    <w:rsid w:val="005D525A"/>
    <w:rsid w:val="005D7AC6"/>
    <w:rsid w:val="005E08DD"/>
    <w:rsid w:val="006001F8"/>
    <w:rsid w:val="00612F65"/>
    <w:rsid w:val="0061530C"/>
    <w:rsid w:val="006207E6"/>
    <w:rsid w:val="00630EC9"/>
    <w:rsid w:val="00637499"/>
    <w:rsid w:val="00637A01"/>
    <w:rsid w:val="006420F9"/>
    <w:rsid w:val="00651547"/>
    <w:rsid w:val="006518B3"/>
    <w:rsid w:val="00655063"/>
    <w:rsid w:val="0066289C"/>
    <w:rsid w:val="00667F14"/>
    <w:rsid w:val="00683417"/>
    <w:rsid w:val="00685DB5"/>
    <w:rsid w:val="00687C6D"/>
    <w:rsid w:val="00687D79"/>
    <w:rsid w:val="006902DD"/>
    <w:rsid w:val="00693258"/>
    <w:rsid w:val="00693E0C"/>
    <w:rsid w:val="00697E91"/>
    <w:rsid w:val="006A1B31"/>
    <w:rsid w:val="006B58D7"/>
    <w:rsid w:val="006B63E7"/>
    <w:rsid w:val="006C30DF"/>
    <w:rsid w:val="006C5F00"/>
    <w:rsid w:val="006D2B01"/>
    <w:rsid w:val="006D7468"/>
    <w:rsid w:val="006D7B76"/>
    <w:rsid w:val="006E3A7A"/>
    <w:rsid w:val="006F245B"/>
    <w:rsid w:val="006F291C"/>
    <w:rsid w:val="006F2BCF"/>
    <w:rsid w:val="006F5BB2"/>
    <w:rsid w:val="00701C8E"/>
    <w:rsid w:val="00726F21"/>
    <w:rsid w:val="007420C1"/>
    <w:rsid w:val="00742B23"/>
    <w:rsid w:val="00744CCB"/>
    <w:rsid w:val="00750B07"/>
    <w:rsid w:val="00754A09"/>
    <w:rsid w:val="00756723"/>
    <w:rsid w:val="007568C4"/>
    <w:rsid w:val="00762D5F"/>
    <w:rsid w:val="00767C69"/>
    <w:rsid w:val="00770342"/>
    <w:rsid w:val="00773498"/>
    <w:rsid w:val="0078582A"/>
    <w:rsid w:val="00790692"/>
    <w:rsid w:val="0079216A"/>
    <w:rsid w:val="00793FEF"/>
    <w:rsid w:val="007A2C62"/>
    <w:rsid w:val="007A2DFB"/>
    <w:rsid w:val="007A5C23"/>
    <w:rsid w:val="007A5C90"/>
    <w:rsid w:val="007A6CA2"/>
    <w:rsid w:val="007B1B81"/>
    <w:rsid w:val="007B5B7B"/>
    <w:rsid w:val="007B7A7D"/>
    <w:rsid w:val="007C0268"/>
    <w:rsid w:val="007C12BD"/>
    <w:rsid w:val="007C3F23"/>
    <w:rsid w:val="007D14DA"/>
    <w:rsid w:val="007D45F5"/>
    <w:rsid w:val="007D4784"/>
    <w:rsid w:val="007F0142"/>
    <w:rsid w:val="007F5CB8"/>
    <w:rsid w:val="008036DE"/>
    <w:rsid w:val="00806A70"/>
    <w:rsid w:val="008071A6"/>
    <w:rsid w:val="008256E7"/>
    <w:rsid w:val="00830B4E"/>
    <w:rsid w:val="00845726"/>
    <w:rsid w:val="008516B8"/>
    <w:rsid w:val="0085379F"/>
    <w:rsid w:val="00861982"/>
    <w:rsid w:val="0087780D"/>
    <w:rsid w:val="0088008B"/>
    <w:rsid w:val="00880C03"/>
    <w:rsid w:val="008823CA"/>
    <w:rsid w:val="00894D73"/>
    <w:rsid w:val="00895DB2"/>
    <w:rsid w:val="008A1812"/>
    <w:rsid w:val="008A4ADA"/>
    <w:rsid w:val="008A4DFF"/>
    <w:rsid w:val="008B0DBA"/>
    <w:rsid w:val="008B513B"/>
    <w:rsid w:val="008B6EA9"/>
    <w:rsid w:val="008C189F"/>
    <w:rsid w:val="008C25C5"/>
    <w:rsid w:val="008C4536"/>
    <w:rsid w:val="008F1A28"/>
    <w:rsid w:val="008F38B8"/>
    <w:rsid w:val="00901FEC"/>
    <w:rsid w:val="0090203A"/>
    <w:rsid w:val="00906D96"/>
    <w:rsid w:val="00913839"/>
    <w:rsid w:val="00914DFD"/>
    <w:rsid w:val="009162C8"/>
    <w:rsid w:val="009206E3"/>
    <w:rsid w:val="00921EFC"/>
    <w:rsid w:val="00922E7E"/>
    <w:rsid w:val="0093310C"/>
    <w:rsid w:val="00934F71"/>
    <w:rsid w:val="00937150"/>
    <w:rsid w:val="00952203"/>
    <w:rsid w:val="0097117B"/>
    <w:rsid w:val="009911D9"/>
    <w:rsid w:val="009A031E"/>
    <w:rsid w:val="009A640A"/>
    <w:rsid w:val="009B1061"/>
    <w:rsid w:val="009B1C92"/>
    <w:rsid w:val="009B3412"/>
    <w:rsid w:val="009C01F9"/>
    <w:rsid w:val="009E039D"/>
    <w:rsid w:val="009E4145"/>
    <w:rsid w:val="009F1059"/>
    <w:rsid w:val="009F3D5E"/>
    <w:rsid w:val="00A029B0"/>
    <w:rsid w:val="00A10B74"/>
    <w:rsid w:val="00A11BBD"/>
    <w:rsid w:val="00A122B3"/>
    <w:rsid w:val="00A21DD1"/>
    <w:rsid w:val="00A24850"/>
    <w:rsid w:val="00A27C6B"/>
    <w:rsid w:val="00A32338"/>
    <w:rsid w:val="00A33FA8"/>
    <w:rsid w:val="00A5327C"/>
    <w:rsid w:val="00A64FCA"/>
    <w:rsid w:val="00A71616"/>
    <w:rsid w:val="00A727D8"/>
    <w:rsid w:val="00A76D04"/>
    <w:rsid w:val="00A81D04"/>
    <w:rsid w:val="00A94777"/>
    <w:rsid w:val="00AA1C0F"/>
    <w:rsid w:val="00AA5BEA"/>
    <w:rsid w:val="00AB0066"/>
    <w:rsid w:val="00AC5ABE"/>
    <w:rsid w:val="00AE3C82"/>
    <w:rsid w:val="00AE5A4C"/>
    <w:rsid w:val="00AE612D"/>
    <w:rsid w:val="00AE6592"/>
    <w:rsid w:val="00AE7E06"/>
    <w:rsid w:val="00AF1D29"/>
    <w:rsid w:val="00AF3F28"/>
    <w:rsid w:val="00AF5253"/>
    <w:rsid w:val="00B0076B"/>
    <w:rsid w:val="00B01DC0"/>
    <w:rsid w:val="00B23FF3"/>
    <w:rsid w:val="00B25F49"/>
    <w:rsid w:val="00B304E5"/>
    <w:rsid w:val="00B334F0"/>
    <w:rsid w:val="00B34B34"/>
    <w:rsid w:val="00B455D9"/>
    <w:rsid w:val="00B4756D"/>
    <w:rsid w:val="00B53771"/>
    <w:rsid w:val="00B574F7"/>
    <w:rsid w:val="00B60D12"/>
    <w:rsid w:val="00B66914"/>
    <w:rsid w:val="00B72EBC"/>
    <w:rsid w:val="00B74117"/>
    <w:rsid w:val="00B75978"/>
    <w:rsid w:val="00B831A6"/>
    <w:rsid w:val="00B85172"/>
    <w:rsid w:val="00B863E1"/>
    <w:rsid w:val="00B912CF"/>
    <w:rsid w:val="00B9599A"/>
    <w:rsid w:val="00BA359D"/>
    <w:rsid w:val="00BC2D0D"/>
    <w:rsid w:val="00BC4246"/>
    <w:rsid w:val="00BD3406"/>
    <w:rsid w:val="00BD416B"/>
    <w:rsid w:val="00BD56DD"/>
    <w:rsid w:val="00BD6EED"/>
    <w:rsid w:val="00BF05A5"/>
    <w:rsid w:val="00BF562E"/>
    <w:rsid w:val="00C16CD6"/>
    <w:rsid w:val="00C368CE"/>
    <w:rsid w:val="00C42A9F"/>
    <w:rsid w:val="00C46F1E"/>
    <w:rsid w:val="00C577ED"/>
    <w:rsid w:val="00C65AD9"/>
    <w:rsid w:val="00C663B4"/>
    <w:rsid w:val="00C669BC"/>
    <w:rsid w:val="00C8076F"/>
    <w:rsid w:val="00C82430"/>
    <w:rsid w:val="00C91710"/>
    <w:rsid w:val="00C9523D"/>
    <w:rsid w:val="00C96E1D"/>
    <w:rsid w:val="00CA0F5C"/>
    <w:rsid w:val="00CA1CA8"/>
    <w:rsid w:val="00CA453F"/>
    <w:rsid w:val="00CA5AE4"/>
    <w:rsid w:val="00CB0ECD"/>
    <w:rsid w:val="00CB371E"/>
    <w:rsid w:val="00CC0DE5"/>
    <w:rsid w:val="00CD2E00"/>
    <w:rsid w:val="00CD4E23"/>
    <w:rsid w:val="00D004A7"/>
    <w:rsid w:val="00D02257"/>
    <w:rsid w:val="00D16A69"/>
    <w:rsid w:val="00D23C7D"/>
    <w:rsid w:val="00D50459"/>
    <w:rsid w:val="00D52D73"/>
    <w:rsid w:val="00D71882"/>
    <w:rsid w:val="00D771F9"/>
    <w:rsid w:val="00D81DC8"/>
    <w:rsid w:val="00D85ABA"/>
    <w:rsid w:val="00D870AB"/>
    <w:rsid w:val="00D945E5"/>
    <w:rsid w:val="00DA1189"/>
    <w:rsid w:val="00DA381B"/>
    <w:rsid w:val="00DB6DDC"/>
    <w:rsid w:val="00DB7E30"/>
    <w:rsid w:val="00DC24EA"/>
    <w:rsid w:val="00DC585F"/>
    <w:rsid w:val="00DE2E6C"/>
    <w:rsid w:val="00DF077B"/>
    <w:rsid w:val="00DF585B"/>
    <w:rsid w:val="00E008EF"/>
    <w:rsid w:val="00E009D0"/>
    <w:rsid w:val="00E00F86"/>
    <w:rsid w:val="00E01D66"/>
    <w:rsid w:val="00E24DA0"/>
    <w:rsid w:val="00E36CF8"/>
    <w:rsid w:val="00E442BA"/>
    <w:rsid w:val="00E44DF8"/>
    <w:rsid w:val="00E4563F"/>
    <w:rsid w:val="00E46F2F"/>
    <w:rsid w:val="00E53CE2"/>
    <w:rsid w:val="00E60D63"/>
    <w:rsid w:val="00E62800"/>
    <w:rsid w:val="00E710FC"/>
    <w:rsid w:val="00E85985"/>
    <w:rsid w:val="00E9260C"/>
    <w:rsid w:val="00E955EE"/>
    <w:rsid w:val="00EA357A"/>
    <w:rsid w:val="00EA5B1F"/>
    <w:rsid w:val="00EC12BB"/>
    <w:rsid w:val="00EC4F90"/>
    <w:rsid w:val="00ED5F73"/>
    <w:rsid w:val="00EE6163"/>
    <w:rsid w:val="00EE783A"/>
    <w:rsid w:val="00EF041F"/>
    <w:rsid w:val="00EF1A23"/>
    <w:rsid w:val="00F017C6"/>
    <w:rsid w:val="00F07451"/>
    <w:rsid w:val="00F15276"/>
    <w:rsid w:val="00F15670"/>
    <w:rsid w:val="00F16577"/>
    <w:rsid w:val="00F17A11"/>
    <w:rsid w:val="00F17CAD"/>
    <w:rsid w:val="00F205B6"/>
    <w:rsid w:val="00F21456"/>
    <w:rsid w:val="00F231C8"/>
    <w:rsid w:val="00F32A41"/>
    <w:rsid w:val="00F40AB9"/>
    <w:rsid w:val="00F47058"/>
    <w:rsid w:val="00F504FE"/>
    <w:rsid w:val="00F802EC"/>
    <w:rsid w:val="00F80FC6"/>
    <w:rsid w:val="00F81154"/>
    <w:rsid w:val="00F8305B"/>
    <w:rsid w:val="00F879B1"/>
    <w:rsid w:val="00FC28F5"/>
    <w:rsid w:val="00FD5C58"/>
    <w:rsid w:val="00FE056C"/>
    <w:rsid w:val="00FE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D0ED2D"/>
  <w15:docId w15:val="{41706CE5-C0E6-4E55-B1D1-FDB086FAA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570B29"/>
    <w:pPr>
      <w:keepNext/>
      <w:jc w:val="center"/>
      <w:outlineLvl w:val="0"/>
    </w:pPr>
    <w:rPr>
      <w:sz w:val="28"/>
      <w:szCs w:val="20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stekstas">
    <w:name w:val="Body Text"/>
    <w:basedOn w:val="prastasis"/>
    <w:link w:val="PagrindinistekstasDiagrama"/>
    <w:rsid w:val="00B53771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B53771"/>
    <w:rPr>
      <w:sz w:val="24"/>
      <w:lang w:val="lt-LT" w:eastAsia="lt-LT" w:bidi="ar-SA"/>
    </w:rPr>
  </w:style>
  <w:style w:type="paragraph" w:customStyle="1" w:styleId="Default">
    <w:name w:val="Default"/>
    <w:rsid w:val="00B5377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rsid w:val="00570B29"/>
    <w:rPr>
      <w:sz w:val="28"/>
      <w:lang w:val="en-AU"/>
    </w:rPr>
  </w:style>
  <w:style w:type="character" w:customStyle="1" w:styleId="FontStyle150">
    <w:name w:val="Font Style150"/>
    <w:rsid w:val="00AE5A4C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AE5A4C"/>
    <w:pPr>
      <w:ind w:left="720"/>
      <w:contextualSpacing/>
    </w:pPr>
    <w:rPr>
      <w:lang w:val="en-GB"/>
    </w:rPr>
  </w:style>
  <w:style w:type="character" w:styleId="Komentaronuoroda">
    <w:name w:val="annotation reference"/>
    <w:basedOn w:val="Numatytasispastraiposriftas"/>
    <w:semiHidden/>
    <w:unhideWhenUsed/>
    <w:rsid w:val="00637A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637A0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637A0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37A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37A01"/>
    <w:rPr>
      <w:b/>
      <w:bCs/>
      <w:lang w:eastAsia="en-US"/>
    </w:rPr>
  </w:style>
  <w:style w:type="paragraph" w:customStyle="1" w:styleId="Textbodyindent">
    <w:name w:val="Text body indent"/>
    <w:basedOn w:val="prastasis"/>
    <w:rsid w:val="0007006B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B5818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nhideWhenUsed/>
    <w:rsid w:val="00B863E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B863E1"/>
    <w:rPr>
      <w:sz w:val="24"/>
      <w:szCs w:val="24"/>
      <w:lang w:eastAsia="en-US"/>
    </w:rPr>
  </w:style>
  <w:style w:type="character" w:styleId="Grietas">
    <w:name w:val="Strong"/>
    <w:uiPriority w:val="22"/>
    <w:qFormat/>
    <w:rsid w:val="00B01DC0"/>
    <w:rPr>
      <w:b/>
      <w:bCs/>
    </w:rPr>
  </w:style>
  <w:style w:type="paragraph" w:styleId="Betarp">
    <w:name w:val="No Spacing"/>
    <w:uiPriority w:val="1"/>
    <w:qFormat/>
    <w:rsid w:val="0022654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2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96BA0-7AAA-417A-9257-43DA76F28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3</TotalTime>
  <Pages>2</Pages>
  <Words>2536</Words>
  <Characters>1447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Klaipedos rj. savivaldybe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Ona Bajorinienė</cp:lastModifiedBy>
  <cp:revision>6</cp:revision>
  <cp:lastPrinted>2022-04-08T12:27:00Z</cp:lastPrinted>
  <dcterms:created xsi:type="dcterms:W3CDTF">2024-08-13T06:40:00Z</dcterms:created>
  <dcterms:modified xsi:type="dcterms:W3CDTF">2024-08-14T08:21:00Z</dcterms:modified>
</cp:coreProperties>
</file>