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80C3B" w14:textId="77777777" w:rsidR="00F3698F" w:rsidRPr="00723B90" w:rsidRDefault="00F3698F" w:rsidP="00F3698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A4A149E" wp14:editId="1705BB6E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F3698F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455D3DCD" w:rsidR="00C50FEF" w:rsidRPr="00021152" w:rsidRDefault="00CB7660" w:rsidP="00021152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5E1ED0" w:rsidRPr="005E1ED0">
        <w:t>KLAIPĖDOS RAJONO SAVIVALDYBĖS TARYBOS 202</w:t>
      </w:r>
      <w:r w:rsidR="00EC68E9">
        <w:t>2</w:t>
      </w:r>
      <w:r w:rsidR="005E1ED0" w:rsidRPr="005E1ED0">
        <w:t xml:space="preserve"> M.</w:t>
      </w:r>
      <w:r w:rsidR="00F3698F">
        <w:br/>
      </w:r>
      <w:r w:rsidR="00EC68E9">
        <w:t>BIRŽELIO</w:t>
      </w:r>
      <w:r w:rsidR="005E1ED0" w:rsidRPr="005E1ED0">
        <w:t xml:space="preserve"> </w:t>
      </w:r>
      <w:r w:rsidR="00EC68E9">
        <w:t>14</w:t>
      </w:r>
      <w:r w:rsidR="005E1ED0" w:rsidRPr="005E1ED0">
        <w:t xml:space="preserve"> D. SPRENDIMO NR. T11-</w:t>
      </w:r>
      <w:r w:rsidR="00EC68E9">
        <w:t>199</w:t>
      </w:r>
      <w:r w:rsidR="005E1ED0" w:rsidRPr="005E1ED0">
        <w:t xml:space="preserve"> „DĖL </w:t>
      </w:r>
      <w:r w:rsidR="00EC68E9" w:rsidRPr="00EC68E9">
        <w:t>KLAIPĖDOS RAJONO</w:t>
      </w:r>
      <w:r w:rsidR="00F3698F">
        <w:br/>
      </w:r>
      <w:r w:rsidR="00EC68E9" w:rsidRPr="00EC68E9">
        <w:t>SAVIVALDYBĖS METŲ SOCIALINIO DARBUOTOJO BEI METŲ</w:t>
      </w:r>
      <w:r w:rsidR="00F3698F">
        <w:br/>
      </w:r>
      <w:r w:rsidR="00EC68E9" w:rsidRPr="00EC68E9">
        <w:t>SOCIALINIO PARTNERIO PREMIJOS SKYRIMO NUOSTATŲ</w:t>
      </w:r>
      <w:r w:rsidR="00F3698F">
        <w:br/>
      </w:r>
      <w:r w:rsidR="00EC68E9" w:rsidRPr="00EC68E9">
        <w:t>TVIRTINIMO</w:t>
      </w:r>
      <w:r w:rsidR="005E1ED0" w:rsidRPr="005E1ED0">
        <w:t>“ PAKEITIMO</w:t>
      </w:r>
    </w:p>
    <w:p w14:paraId="14E71EF8" w14:textId="54F2689C" w:rsidR="00021152" w:rsidRPr="00EB06D4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5E1ED0">
        <w:rPr>
          <w:rFonts w:ascii="Arial" w:hAnsi="Arial" w:cs="Arial"/>
        </w:rPr>
        <w:t>rugpjūčio</w:t>
      </w:r>
      <w:r w:rsidR="00910392">
        <w:rPr>
          <w:rFonts w:ascii="Arial" w:hAnsi="Arial" w:cs="Arial"/>
        </w:rPr>
        <w:t xml:space="preserve"> </w:t>
      </w:r>
      <w:r w:rsidR="005E7EE3">
        <w:rPr>
          <w:rFonts w:ascii="Arial" w:hAnsi="Arial" w:cs="Arial"/>
        </w:rPr>
        <w:t>29</w:t>
      </w:r>
      <w:r w:rsidR="00910392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D657F6">
        <w:rPr>
          <w:rFonts w:ascii="Arial" w:hAnsi="Arial" w:cs="Arial"/>
        </w:rPr>
        <w:t>363</w:t>
      </w:r>
    </w:p>
    <w:p w14:paraId="019BC047" w14:textId="77777777" w:rsidR="00021152" w:rsidRPr="00EB06D4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F645D42" w14:textId="77777777" w:rsidR="00F3698F" w:rsidRDefault="00EB06D4" w:rsidP="00F3698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15 straipsnio 4 dalimi, </w:t>
      </w:r>
      <w:bookmarkEnd w:id="0"/>
      <w:r w:rsidR="005E7EE3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5E7EE3" w:rsidRPr="0096783E">
        <w:rPr>
          <w:rFonts w:ascii="Arial" w:hAnsi="Arial" w:cs="Arial"/>
          <w:iCs/>
          <w:color w:val="000000" w:themeColor="text1"/>
        </w:rPr>
        <w:t>a</w:t>
      </w:r>
      <w:r w:rsidR="005E7EE3" w:rsidRPr="0096783E">
        <w:rPr>
          <w:rFonts w:ascii="Arial" w:hAnsi="Arial" w:cs="Arial"/>
          <w:iCs/>
        </w:rPr>
        <w:t>:</w:t>
      </w:r>
    </w:p>
    <w:p w14:paraId="09D80259" w14:textId="1424B284" w:rsidR="00F3698F" w:rsidRDefault="00F3698F" w:rsidP="00F3698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EC68E9" w:rsidRPr="00EC68E9">
        <w:rPr>
          <w:rFonts w:ascii="Arial" w:hAnsi="Arial" w:cs="Arial"/>
        </w:rPr>
        <w:t>Pakeisti Klaipėdos rajono savivaldybės metų socialinio darbuotojo bei metų socialinio partnerio premijos skyrimo nuostatus</w:t>
      </w:r>
      <w:r w:rsidR="00F069B9">
        <w:rPr>
          <w:rFonts w:ascii="Arial" w:hAnsi="Arial" w:cs="Arial"/>
        </w:rPr>
        <w:t>,</w:t>
      </w:r>
      <w:r w:rsidR="00EC68E9" w:rsidRPr="00EC68E9">
        <w:rPr>
          <w:rFonts w:ascii="Arial" w:hAnsi="Arial" w:cs="Arial"/>
        </w:rPr>
        <w:t xml:space="preserve"> patvirtintus Klaipėdos rajono savivaldybės tarybos 2022 m. birželio 14 d. sprendimu Nr. T11-199 „Dėl Klaipėdos rajono savivaldybės metų socialinio darbuotojo bei metų socialinio partnerio premijos skyrimo nuostatų tvirtinimo“</w:t>
      </w:r>
      <w:r w:rsidR="00D72ED1" w:rsidRPr="00D72ED1">
        <w:rPr>
          <w:rFonts w:ascii="Arial" w:hAnsi="Arial" w:cs="Arial"/>
        </w:rPr>
        <w:t>:</w:t>
      </w:r>
    </w:p>
    <w:p w14:paraId="33B76582" w14:textId="77777777" w:rsidR="00F3698F" w:rsidRDefault="00F3698F" w:rsidP="00F3698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 w:rsidR="00D67959">
        <w:rPr>
          <w:rFonts w:ascii="Arial" w:hAnsi="Arial" w:cs="Arial"/>
        </w:rPr>
        <w:t>p</w:t>
      </w:r>
      <w:r w:rsidR="00EC68E9">
        <w:rPr>
          <w:rFonts w:ascii="Arial" w:hAnsi="Arial" w:cs="Arial"/>
        </w:rPr>
        <w:t xml:space="preserve">akeisti </w:t>
      </w:r>
      <w:r w:rsidR="00B611D1">
        <w:rPr>
          <w:rFonts w:ascii="Arial" w:hAnsi="Arial" w:cs="Arial"/>
        </w:rPr>
        <w:t xml:space="preserve">1 priedą ir </w:t>
      </w:r>
      <w:r w:rsidR="00D67959">
        <w:rPr>
          <w:rFonts w:ascii="Arial" w:hAnsi="Arial" w:cs="Arial"/>
        </w:rPr>
        <w:t xml:space="preserve">jį </w:t>
      </w:r>
      <w:r w:rsidR="00BE5094">
        <w:rPr>
          <w:rFonts w:ascii="Arial" w:hAnsi="Arial" w:cs="Arial"/>
        </w:rPr>
        <w:t>išdėstyti</w:t>
      </w:r>
      <w:r w:rsidR="00B611D1">
        <w:rPr>
          <w:rFonts w:ascii="Arial" w:hAnsi="Arial" w:cs="Arial"/>
        </w:rPr>
        <w:t xml:space="preserve"> nauja redakcija</w:t>
      </w:r>
      <w:r w:rsidR="00BE5094">
        <w:rPr>
          <w:rFonts w:ascii="Arial" w:hAnsi="Arial" w:cs="Arial"/>
        </w:rPr>
        <w:t xml:space="preserve"> (pridedama).</w:t>
      </w:r>
    </w:p>
    <w:p w14:paraId="3D5866CA" w14:textId="77777777" w:rsidR="00F3698F" w:rsidRDefault="00F3698F" w:rsidP="00F3698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D67959" w:rsidRPr="00F3698F">
        <w:rPr>
          <w:rFonts w:ascii="Arial" w:hAnsi="Arial" w:cs="Arial"/>
        </w:rPr>
        <w:t>p</w:t>
      </w:r>
      <w:r w:rsidR="00BE5094" w:rsidRPr="00F3698F">
        <w:rPr>
          <w:rFonts w:ascii="Arial" w:hAnsi="Arial" w:cs="Arial"/>
        </w:rPr>
        <w:t xml:space="preserve">akeisti 2 priedą ir </w:t>
      </w:r>
      <w:r w:rsidR="00D67959" w:rsidRPr="00F3698F">
        <w:rPr>
          <w:rFonts w:ascii="Arial" w:hAnsi="Arial" w:cs="Arial"/>
        </w:rPr>
        <w:t xml:space="preserve">jį </w:t>
      </w:r>
      <w:r w:rsidR="00BE5094" w:rsidRPr="00F3698F">
        <w:rPr>
          <w:rFonts w:ascii="Arial" w:hAnsi="Arial" w:cs="Arial"/>
        </w:rPr>
        <w:t>išdėstyti nauja redakcija (pridedama).</w:t>
      </w:r>
    </w:p>
    <w:p w14:paraId="3C373D21" w14:textId="181253EA" w:rsidR="00F50D9C" w:rsidRDefault="00F3698F" w:rsidP="00F3698F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EB06D4" w:rsidRPr="00832CE5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6C784E">
        <w:rPr>
          <w:rFonts w:ascii="Arial" w:hAnsi="Arial" w:cs="Arial"/>
        </w:rPr>
        <w:t>ir Klaipėdos rajono savivaldybės interneto svetainėje</w:t>
      </w:r>
      <w:r w:rsidR="00EB06D4" w:rsidRPr="00832CE5">
        <w:rPr>
          <w:rFonts w:ascii="Arial" w:hAnsi="Arial" w:cs="Arial"/>
        </w:rPr>
        <w:t>.</w:t>
      </w:r>
    </w:p>
    <w:p w14:paraId="1B33CF7C" w14:textId="7C552A2B" w:rsidR="00A86EE3" w:rsidRPr="00E34E37" w:rsidRDefault="00F3698F" w:rsidP="00F3698F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A86EE3" w:rsidRPr="00E34E37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7DC81" w14:textId="77777777" w:rsidR="0003755A" w:rsidRDefault="0003755A">
      <w:r>
        <w:separator/>
      </w:r>
    </w:p>
  </w:endnote>
  <w:endnote w:type="continuationSeparator" w:id="0">
    <w:p w14:paraId="63FBCD36" w14:textId="77777777" w:rsidR="0003755A" w:rsidRDefault="0003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85004" w14:textId="77777777" w:rsidR="0003755A" w:rsidRDefault="0003755A">
      <w:r>
        <w:separator/>
      </w:r>
    </w:p>
  </w:footnote>
  <w:footnote w:type="continuationSeparator" w:id="0">
    <w:p w14:paraId="67BC2A92" w14:textId="77777777" w:rsidR="0003755A" w:rsidRDefault="0003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51E3184"/>
    <w:multiLevelType w:val="hybridMultilevel"/>
    <w:tmpl w:val="C8641E8C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3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A90415F"/>
    <w:multiLevelType w:val="hybridMultilevel"/>
    <w:tmpl w:val="E35489F2"/>
    <w:lvl w:ilvl="0" w:tplc="81FC0C1A">
      <w:start w:val="1"/>
      <w:numFmt w:val="decimal"/>
      <w:lvlText w:val="%1."/>
      <w:lvlJc w:val="left"/>
      <w:pPr>
        <w:ind w:left="900" w:hanging="54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17"/>
  </w:num>
  <w:num w:numId="2" w16cid:durableId="892695588">
    <w:abstractNumId w:val="0"/>
  </w:num>
  <w:num w:numId="3" w16cid:durableId="996031820">
    <w:abstractNumId w:val="7"/>
  </w:num>
  <w:num w:numId="4" w16cid:durableId="950666351">
    <w:abstractNumId w:val="13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3"/>
  </w:num>
  <w:num w:numId="8" w16cid:durableId="1906984214">
    <w:abstractNumId w:val="11"/>
  </w:num>
  <w:num w:numId="9" w16cid:durableId="1643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8"/>
  </w:num>
  <w:num w:numId="12" w16cid:durableId="1235626148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4"/>
  </w:num>
  <w:num w:numId="15" w16cid:durableId="1842507372">
    <w:abstractNumId w:val="18"/>
  </w:num>
  <w:num w:numId="16" w16cid:durableId="25175837">
    <w:abstractNumId w:val="12"/>
  </w:num>
  <w:num w:numId="17" w16cid:durableId="2013991789">
    <w:abstractNumId w:val="16"/>
  </w:num>
  <w:num w:numId="18" w16cid:durableId="656422223">
    <w:abstractNumId w:val="19"/>
  </w:num>
  <w:num w:numId="19" w16cid:durableId="736712215">
    <w:abstractNumId w:val="1"/>
  </w:num>
  <w:num w:numId="20" w16cid:durableId="21073866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24AC"/>
    <w:rsid w:val="000331C4"/>
    <w:rsid w:val="0003755A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4310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40704"/>
    <w:rsid w:val="00340ACD"/>
    <w:rsid w:val="003436F1"/>
    <w:rsid w:val="00344EBB"/>
    <w:rsid w:val="00350AC2"/>
    <w:rsid w:val="0035217C"/>
    <w:rsid w:val="003546A4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3852"/>
    <w:rsid w:val="004258E0"/>
    <w:rsid w:val="004262BD"/>
    <w:rsid w:val="00433594"/>
    <w:rsid w:val="0043505E"/>
    <w:rsid w:val="004457E5"/>
    <w:rsid w:val="004506C5"/>
    <w:rsid w:val="0045120F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2E5C"/>
    <w:rsid w:val="004830F0"/>
    <w:rsid w:val="00487486"/>
    <w:rsid w:val="00497A8B"/>
    <w:rsid w:val="004A30F5"/>
    <w:rsid w:val="004B1CEB"/>
    <w:rsid w:val="004B3EF7"/>
    <w:rsid w:val="004C162C"/>
    <w:rsid w:val="004C3C0F"/>
    <w:rsid w:val="004D5387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6F16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E7EE3"/>
    <w:rsid w:val="005F34AB"/>
    <w:rsid w:val="00602E94"/>
    <w:rsid w:val="00620A3B"/>
    <w:rsid w:val="0062112D"/>
    <w:rsid w:val="0062546F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B0DBA"/>
    <w:rsid w:val="008B4026"/>
    <w:rsid w:val="008B4966"/>
    <w:rsid w:val="008B6EA9"/>
    <w:rsid w:val="008C25C5"/>
    <w:rsid w:val="008C43B3"/>
    <w:rsid w:val="008D5D9E"/>
    <w:rsid w:val="008E423B"/>
    <w:rsid w:val="008E4DCD"/>
    <w:rsid w:val="008E631F"/>
    <w:rsid w:val="008F38B8"/>
    <w:rsid w:val="008F4B3C"/>
    <w:rsid w:val="008F794E"/>
    <w:rsid w:val="00901FEC"/>
    <w:rsid w:val="0090203A"/>
    <w:rsid w:val="00910392"/>
    <w:rsid w:val="00911D7F"/>
    <w:rsid w:val="00912D94"/>
    <w:rsid w:val="00913839"/>
    <w:rsid w:val="00914DFD"/>
    <w:rsid w:val="009162C8"/>
    <w:rsid w:val="00925F09"/>
    <w:rsid w:val="0093040C"/>
    <w:rsid w:val="0093310C"/>
    <w:rsid w:val="00935AB9"/>
    <w:rsid w:val="00937150"/>
    <w:rsid w:val="00943BCC"/>
    <w:rsid w:val="00944BBD"/>
    <w:rsid w:val="009451E2"/>
    <w:rsid w:val="00953AD8"/>
    <w:rsid w:val="00956773"/>
    <w:rsid w:val="0096061E"/>
    <w:rsid w:val="0097117B"/>
    <w:rsid w:val="00972CBB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6DA"/>
    <w:rsid w:val="00A029B0"/>
    <w:rsid w:val="00A075CD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5923"/>
    <w:rsid w:val="00B5721E"/>
    <w:rsid w:val="00B574F7"/>
    <w:rsid w:val="00B611D1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C0063"/>
    <w:rsid w:val="00BC249E"/>
    <w:rsid w:val="00BC2D0D"/>
    <w:rsid w:val="00BC7DF9"/>
    <w:rsid w:val="00BC7FA5"/>
    <w:rsid w:val="00BD3389"/>
    <w:rsid w:val="00BD56DD"/>
    <w:rsid w:val="00BD606D"/>
    <w:rsid w:val="00BD7E1F"/>
    <w:rsid w:val="00BE15A4"/>
    <w:rsid w:val="00BE2D23"/>
    <w:rsid w:val="00BE5094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57F6"/>
    <w:rsid w:val="00D6703A"/>
    <w:rsid w:val="00D67959"/>
    <w:rsid w:val="00D71882"/>
    <w:rsid w:val="00D72ED1"/>
    <w:rsid w:val="00D73A38"/>
    <w:rsid w:val="00D8401A"/>
    <w:rsid w:val="00D85ABA"/>
    <w:rsid w:val="00D8676E"/>
    <w:rsid w:val="00D96FC6"/>
    <w:rsid w:val="00DA381B"/>
    <w:rsid w:val="00DA3919"/>
    <w:rsid w:val="00DA56E2"/>
    <w:rsid w:val="00DB6DDC"/>
    <w:rsid w:val="00DB7E30"/>
    <w:rsid w:val="00DC1996"/>
    <w:rsid w:val="00DC24EA"/>
    <w:rsid w:val="00DC585F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C68E9"/>
    <w:rsid w:val="00ED299E"/>
    <w:rsid w:val="00EE27C4"/>
    <w:rsid w:val="00EE5F20"/>
    <w:rsid w:val="00EF0BC6"/>
    <w:rsid w:val="00EF4B85"/>
    <w:rsid w:val="00F00368"/>
    <w:rsid w:val="00F017C6"/>
    <w:rsid w:val="00F03A79"/>
    <w:rsid w:val="00F03F10"/>
    <w:rsid w:val="00F069B9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3698F"/>
    <w:rsid w:val="00F40AB9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B5641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F3698F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F3698F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41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13</cp:revision>
  <cp:lastPrinted>2024-05-13T12:50:00Z</cp:lastPrinted>
  <dcterms:created xsi:type="dcterms:W3CDTF">2024-08-12T11:00:00Z</dcterms:created>
  <dcterms:modified xsi:type="dcterms:W3CDTF">2024-08-29T11:25:00Z</dcterms:modified>
</cp:coreProperties>
</file>