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639765" w14:textId="77777777" w:rsidR="00BE2D27" w:rsidRPr="00723B90" w:rsidRDefault="00BE2D27" w:rsidP="00286974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51067006"/>
      <w:bookmarkStart w:id="1" w:name="_Hlk16151182"/>
      <w:bookmarkStart w:id="2" w:name="_Hlk536624615"/>
      <w:bookmarkStart w:id="3" w:name="_Hlk173847663"/>
      <w:r w:rsidRPr="00170437">
        <w:rPr>
          <w:noProof/>
        </w:rPr>
        <w:drawing>
          <wp:inline distT="0" distB="0" distL="0" distR="0" wp14:anchorId="2EE90FF9" wp14:editId="3E1682C6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40BE8" w14:textId="77777777" w:rsidR="00BE2D27" w:rsidRPr="00C92CF5" w:rsidRDefault="00BE2D27" w:rsidP="00286974">
      <w:pPr>
        <w:keepNext/>
        <w:spacing w:after="240" w:line="276" w:lineRule="auto"/>
        <w:jc w:val="center"/>
        <w:outlineLvl w:val="0"/>
        <w:rPr>
          <w:rFonts w:ascii="Arial" w:hAnsi="Arial" w:cs="Arial"/>
          <w:b/>
          <w:sz w:val="28"/>
          <w:szCs w:val="28"/>
          <w:lang w:eastAsia="lt-LT"/>
        </w:rPr>
      </w:pPr>
      <w:r w:rsidRPr="00C92CF5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  <w:bookmarkEnd w:id="0"/>
      <w:bookmarkEnd w:id="1"/>
      <w:bookmarkEnd w:id="2"/>
    </w:p>
    <w:p w14:paraId="334F1FAD" w14:textId="77777777" w:rsidR="00BE2D27" w:rsidRPr="00BE2D27" w:rsidRDefault="00BE2D27" w:rsidP="00286974">
      <w:pPr>
        <w:spacing w:line="276" w:lineRule="auto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BE2D27">
        <w:rPr>
          <w:rFonts w:ascii="Arial" w:hAnsi="Arial" w:cs="Arial"/>
          <w:b/>
          <w:bCs/>
          <w:sz w:val="28"/>
          <w:szCs w:val="28"/>
        </w:rPr>
        <w:t>SPRENDIMAS</w:t>
      </w:r>
    </w:p>
    <w:p w14:paraId="60C33F2B" w14:textId="0F67065A" w:rsidR="00481138" w:rsidRPr="00144C32" w:rsidRDefault="003E4373" w:rsidP="00286974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144C32">
        <w:rPr>
          <w:rFonts w:ascii="Arial" w:hAnsi="Arial" w:cs="Arial"/>
          <w:b/>
          <w:bCs/>
          <w:color w:val="000000"/>
          <w:sz w:val="28"/>
          <w:szCs w:val="28"/>
        </w:rPr>
        <w:t xml:space="preserve">DĖL </w:t>
      </w:r>
      <w:r w:rsidR="00235288">
        <w:rPr>
          <w:rFonts w:ascii="Arial" w:hAnsi="Arial" w:cs="Arial"/>
          <w:b/>
          <w:bCs/>
          <w:color w:val="000000"/>
          <w:sz w:val="28"/>
          <w:szCs w:val="28"/>
        </w:rPr>
        <w:t xml:space="preserve">KLAIPĖDOS RAJONO </w:t>
      </w:r>
      <w:r w:rsidR="00532024">
        <w:rPr>
          <w:rFonts w:ascii="Arial" w:hAnsi="Arial" w:cs="Arial"/>
          <w:b/>
          <w:bCs/>
          <w:color w:val="000000"/>
          <w:sz w:val="28"/>
          <w:szCs w:val="28"/>
        </w:rPr>
        <w:t>SAVIVALDYBĖS PREMIJŲ UŽ RAJONUI</w:t>
      </w:r>
      <w:r w:rsidR="00BE2D27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532024">
        <w:rPr>
          <w:rFonts w:ascii="Arial" w:hAnsi="Arial" w:cs="Arial"/>
          <w:b/>
          <w:bCs/>
          <w:color w:val="000000"/>
          <w:sz w:val="28"/>
          <w:szCs w:val="28"/>
        </w:rPr>
        <w:t xml:space="preserve">AKTUALIUS </w:t>
      </w:r>
      <w:r w:rsidR="00F802EC">
        <w:rPr>
          <w:rFonts w:ascii="Arial" w:hAnsi="Arial" w:cs="Arial"/>
          <w:b/>
          <w:bCs/>
          <w:color w:val="000000"/>
          <w:sz w:val="28"/>
          <w:szCs w:val="28"/>
        </w:rPr>
        <w:t>IR PRITAIKOMUOSIUS DARBUS KLAIPĖDOS</w:t>
      </w:r>
      <w:r w:rsidR="00BE2D27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F802EC">
        <w:rPr>
          <w:rFonts w:ascii="Arial" w:hAnsi="Arial" w:cs="Arial"/>
          <w:b/>
          <w:bCs/>
          <w:color w:val="000000"/>
          <w:sz w:val="28"/>
          <w:szCs w:val="28"/>
        </w:rPr>
        <w:t xml:space="preserve">UNIVERSITETO ABSOLVENTAMS </w:t>
      </w:r>
      <w:r w:rsidR="00481138" w:rsidRPr="00144C32">
        <w:rPr>
          <w:rFonts w:ascii="Arial" w:hAnsi="Arial" w:cs="Arial"/>
          <w:b/>
          <w:sz w:val="28"/>
          <w:szCs w:val="28"/>
        </w:rPr>
        <w:t>SKYRIMO NUOSTATŲ</w:t>
      </w:r>
    </w:p>
    <w:p w14:paraId="7278EAE1" w14:textId="1B0427A8" w:rsidR="00A10B74" w:rsidRPr="00552E7E" w:rsidRDefault="003E4373" w:rsidP="00286974">
      <w:pPr>
        <w:spacing w:after="240" w:line="276" w:lineRule="auto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144C32">
        <w:rPr>
          <w:rFonts w:ascii="Arial" w:hAnsi="Arial" w:cs="Arial"/>
          <w:b/>
          <w:bCs/>
          <w:color w:val="000000"/>
          <w:sz w:val="28"/>
          <w:szCs w:val="28"/>
        </w:rPr>
        <w:t>TVIRTINIMO</w:t>
      </w:r>
      <w:bookmarkEnd w:id="3"/>
    </w:p>
    <w:p w14:paraId="0CDC7512" w14:textId="67C3274C" w:rsidR="0007006B" w:rsidRPr="00B34B34" w:rsidRDefault="0007006B" w:rsidP="00286974">
      <w:pPr>
        <w:pStyle w:val="statymopavad"/>
        <w:spacing w:line="276" w:lineRule="auto"/>
        <w:ind w:firstLine="0"/>
        <w:rPr>
          <w:rFonts w:ascii="Arial" w:hAnsi="Arial" w:cs="Arial"/>
          <w:caps w:val="0"/>
          <w:szCs w:val="24"/>
        </w:rPr>
      </w:pPr>
      <w:r w:rsidRPr="00B34B34">
        <w:rPr>
          <w:rFonts w:ascii="Arial" w:hAnsi="Arial" w:cs="Arial"/>
          <w:szCs w:val="24"/>
        </w:rPr>
        <w:t>202</w:t>
      </w:r>
      <w:r w:rsidR="00B34B34">
        <w:rPr>
          <w:rFonts w:ascii="Arial" w:hAnsi="Arial" w:cs="Arial"/>
          <w:szCs w:val="24"/>
        </w:rPr>
        <w:t>4</w:t>
      </w:r>
      <w:r w:rsidRPr="00B34B34">
        <w:rPr>
          <w:rFonts w:ascii="Arial" w:hAnsi="Arial" w:cs="Arial"/>
          <w:szCs w:val="24"/>
        </w:rPr>
        <w:t xml:space="preserve"> </w:t>
      </w:r>
      <w:r w:rsidRPr="00B34B34">
        <w:rPr>
          <w:rFonts w:ascii="Arial" w:hAnsi="Arial" w:cs="Arial"/>
          <w:caps w:val="0"/>
          <w:szCs w:val="24"/>
        </w:rPr>
        <w:t xml:space="preserve">m. </w:t>
      </w:r>
      <w:r w:rsidR="00B34B34">
        <w:rPr>
          <w:rFonts w:ascii="Arial" w:hAnsi="Arial" w:cs="Arial"/>
          <w:caps w:val="0"/>
          <w:szCs w:val="24"/>
        </w:rPr>
        <w:t>rugpjū</w:t>
      </w:r>
      <w:r w:rsidR="00921EFC">
        <w:rPr>
          <w:rFonts w:ascii="Arial" w:hAnsi="Arial" w:cs="Arial"/>
          <w:caps w:val="0"/>
          <w:szCs w:val="24"/>
        </w:rPr>
        <w:t>čio</w:t>
      </w:r>
      <w:r w:rsidRPr="00B34B34">
        <w:rPr>
          <w:rFonts w:ascii="Arial" w:hAnsi="Arial" w:cs="Arial"/>
          <w:caps w:val="0"/>
          <w:szCs w:val="24"/>
        </w:rPr>
        <w:t xml:space="preserve"> </w:t>
      </w:r>
      <w:r w:rsidR="00552E7E">
        <w:rPr>
          <w:rFonts w:ascii="Arial" w:hAnsi="Arial" w:cs="Arial"/>
          <w:caps w:val="0"/>
          <w:szCs w:val="24"/>
        </w:rPr>
        <w:t>29</w:t>
      </w:r>
      <w:r w:rsidRPr="00B34B34">
        <w:rPr>
          <w:rFonts w:ascii="Arial" w:hAnsi="Arial" w:cs="Arial"/>
          <w:caps w:val="0"/>
          <w:szCs w:val="24"/>
        </w:rPr>
        <w:t xml:space="preserve"> d. Nr. T11-</w:t>
      </w:r>
      <w:r w:rsidR="004F6134">
        <w:rPr>
          <w:rFonts w:ascii="Arial" w:hAnsi="Arial" w:cs="Arial"/>
          <w:caps w:val="0"/>
          <w:szCs w:val="24"/>
        </w:rPr>
        <w:t>378</w:t>
      </w:r>
    </w:p>
    <w:p w14:paraId="5D53EC5E" w14:textId="55CDEACA" w:rsidR="0007006B" w:rsidRPr="00552E7E" w:rsidRDefault="0007006B" w:rsidP="00286974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Cs w:val="24"/>
        </w:rPr>
      </w:pPr>
      <w:r w:rsidRPr="00B34B34">
        <w:rPr>
          <w:rFonts w:ascii="Arial" w:hAnsi="Arial" w:cs="Arial"/>
          <w:szCs w:val="24"/>
        </w:rPr>
        <w:t>G</w:t>
      </w:r>
      <w:r w:rsidRPr="00B34B34">
        <w:rPr>
          <w:rFonts w:ascii="Arial" w:hAnsi="Arial" w:cs="Arial"/>
          <w:caps w:val="0"/>
          <w:szCs w:val="24"/>
        </w:rPr>
        <w:t>argždai</w:t>
      </w:r>
    </w:p>
    <w:p w14:paraId="5AE14E32" w14:textId="4860EED8" w:rsidR="00481138" w:rsidRPr="00B34B34" w:rsidRDefault="00481138" w:rsidP="00286974">
      <w:pPr>
        <w:spacing w:line="276" w:lineRule="auto"/>
        <w:ind w:firstLine="1134"/>
        <w:jc w:val="both"/>
        <w:rPr>
          <w:rFonts w:ascii="Arial" w:hAnsi="Arial" w:cs="Arial"/>
          <w:bCs/>
          <w:color w:val="000000"/>
        </w:rPr>
      </w:pPr>
      <w:r w:rsidRPr="00B34B34">
        <w:rPr>
          <w:rFonts w:ascii="Arial" w:hAnsi="Arial" w:cs="Arial"/>
          <w:color w:val="1A2B2E"/>
        </w:rPr>
        <w:t>Klaipėdos rajono savivaldybės taryba, vadovaudamasi Lietuvos Respublikos vietos savivaldos įstatym</w:t>
      </w:r>
      <w:r w:rsidR="00127646">
        <w:rPr>
          <w:rFonts w:ascii="Arial" w:hAnsi="Arial" w:cs="Arial"/>
          <w:color w:val="1A2B2E"/>
        </w:rPr>
        <w:t>o 15 straipsnio 4 dalimi,</w:t>
      </w:r>
      <w:r w:rsidRPr="00B34B34">
        <w:rPr>
          <w:rFonts w:ascii="Arial" w:hAnsi="Arial" w:cs="Arial"/>
          <w:bCs/>
          <w:color w:val="000000"/>
        </w:rPr>
        <w:t xml:space="preserve"> </w:t>
      </w:r>
      <w:r w:rsidR="006A1B31">
        <w:rPr>
          <w:rFonts w:ascii="Arial" w:hAnsi="Arial" w:cs="Arial"/>
          <w:bCs/>
          <w:color w:val="000000"/>
        </w:rPr>
        <w:t xml:space="preserve">Klaipėdos rajono savivaldybės ir </w:t>
      </w:r>
      <w:r w:rsidR="00A32338">
        <w:rPr>
          <w:rFonts w:ascii="Arial" w:hAnsi="Arial" w:cs="Arial"/>
          <w:bCs/>
          <w:color w:val="000000"/>
        </w:rPr>
        <w:t xml:space="preserve">Klaipėdos universiteto </w:t>
      </w:r>
      <w:r w:rsidR="00E36CF8">
        <w:rPr>
          <w:rFonts w:ascii="Arial" w:hAnsi="Arial" w:cs="Arial"/>
          <w:bCs/>
          <w:color w:val="000000"/>
        </w:rPr>
        <w:t xml:space="preserve">2022-01-12 </w:t>
      </w:r>
      <w:r w:rsidR="00127646">
        <w:rPr>
          <w:rFonts w:ascii="Arial" w:hAnsi="Arial" w:cs="Arial"/>
          <w:bCs/>
          <w:color w:val="000000"/>
        </w:rPr>
        <w:t xml:space="preserve">Bendradarbiavimo sutartimi </w:t>
      </w:r>
      <w:r w:rsidR="00762D5F">
        <w:rPr>
          <w:rFonts w:ascii="Arial" w:hAnsi="Arial" w:cs="Arial"/>
          <w:bCs/>
          <w:color w:val="000000"/>
        </w:rPr>
        <w:t>Nr.</w:t>
      </w:r>
      <w:r w:rsidR="006902DD">
        <w:rPr>
          <w:rFonts w:ascii="Arial" w:hAnsi="Arial" w:cs="Arial"/>
          <w:bCs/>
          <w:color w:val="000000"/>
        </w:rPr>
        <w:t xml:space="preserve"> T32-1</w:t>
      </w:r>
      <w:r w:rsidRPr="00B34B34">
        <w:rPr>
          <w:rFonts w:ascii="Arial" w:hAnsi="Arial" w:cs="Arial"/>
          <w:bCs/>
          <w:color w:val="000000"/>
        </w:rPr>
        <w:t xml:space="preserve">, </w:t>
      </w:r>
      <w:r w:rsidR="00552E7E" w:rsidRPr="0096783E">
        <w:rPr>
          <w:rFonts w:ascii="Arial" w:hAnsi="Arial" w:cs="Arial"/>
          <w:iCs/>
          <w:color w:val="000000" w:themeColor="text1"/>
          <w:spacing w:val="60"/>
        </w:rPr>
        <w:t>nusprendži</w:t>
      </w:r>
      <w:r w:rsidR="00552E7E" w:rsidRPr="0096783E">
        <w:rPr>
          <w:rFonts w:ascii="Arial" w:hAnsi="Arial" w:cs="Arial"/>
          <w:iCs/>
          <w:color w:val="000000" w:themeColor="text1"/>
        </w:rPr>
        <w:t>a</w:t>
      </w:r>
      <w:r w:rsidR="00552E7E" w:rsidRPr="0096783E">
        <w:rPr>
          <w:rFonts w:ascii="Arial" w:hAnsi="Arial" w:cs="Arial"/>
          <w:iCs/>
        </w:rPr>
        <w:t>:</w:t>
      </w:r>
    </w:p>
    <w:p w14:paraId="1081B460" w14:textId="5639EFDA" w:rsidR="00481138" w:rsidRPr="00B34B34" w:rsidRDefault="00481138" w:rsidP="00286974">
      <w:pPr>
        <w:spacing w:line="276" w:lineRule="auto"/>
        <w:ind w:firstLine="1134"/>
        <w:jc w:val="both"/>
        <w:rPr>
          <w:rFonts w:ascii="Arial" w:hAnsi="Arial" w:cs="Arial"/>
          <w:color w:val="000000"/>
        </w:rPr>
      </w:pPr>
      <w:r w:rsidRPr="00B34B34">
        <w:rPr>
          <w:rFonts w:ascii="Arial" w:hAnsi="Arial" w:cs="Arial"/>
          <w:color w:val="000000"/>
        </w:rPr>
        <w:t xml:space="preserve">Patvirtinti </w:t>
      </w:r>
      <w:bookmarkStart w:id="4" w:name="_Hlk173847748"/>
      <w:r w:rsidR="00547F8F" w:rsidRPr="00547F8F">
        <w:rPr>
          <w:rFonts w:ascii="Arial" w:hAnsi="Arial" w:cs="Arial"/>
          <w:color w:val="000000"/>
        </w:rPr>
        <w:t>Klaipėdos r</w:t>
      </w:r>
      <w:r w:rsidR="00127646">
        <w:rPr>
          <w:rFonts w:ascii="Arial" w:hAnsi="Arial" w:cs="Arial"/>
          <w:color w:val="000000"/>
        </w:rPr>
        <w:t>ajono</w:t>
      </w:r>
      <w:r w:rsidR="00547F8F" w:rsidRPr="00547F8F">
        <w:rPr>
          <w:rFonts w:ascii="Arial" w:hAnsi="Arial" w:cs="Arial"/>
          <w:color w:val="000000"/>
        </w:rPr>
        <w:t xml:space="preserve"> savivaldybės premijų už rajonui aktualius ir pritaikomuosius darbus Klaipėdos universiteto absolventams skyrimo </w:t>
      </w:r>
      <w:bookmarkEnd w:id="4"/>
      <w:r w:rsidR="00547F8F" w:rsidRPr="00547F8F">
        <w:rPr>
          <w:rFonts w:ascii="Arial" w:hAnsi="Arial" w:cs="Arial"/>
          <w:color w:val="000000"/>
        </w:rPr>
        <w:t>nuostat</w:t>
      </w:r>
      <w:r w:rsidR="00547F8F">
        <w:rPr>
          <w:rFonts w:ascii="Arial" w:hAnsi="Arial" w:cs="Arial"/>
          <w:color w:val="000000"/>
        </w:rPr>
        <w:t xml:space="preserve">us </w:t>
      </w:r>
      <w:r w:rsidRPr="00B34B34">
        <w:rPr>
          <w:rFonts w:ascii="Arial" w:hAnsi="Arial" w:cs="Arial"/>
          <w:color w:val="000000"/>
        </w:rPr>
        <w:t>(pridedama).</w:t>
      </w:r>
    </w:p>
    <w:p w14:paraId="6382B206" w14:textId="77777777" w:rsidR="00226548" w:rsidRPr="00B34B34" w:rsidRDefault="00226548" w:rsidP="00286974">
      <w:pPr>
        <w:pStyle w:val="Betarp"/>
        <w:spacing w:after="480" w:line="276" w:lineRule="auto"/>
        <w:ind w:firstLine="1134"/>
        <w:jc w:val="both"/>
        <w:rPr>
          <w:rFonts w:ascii="Arial" w:hAnsi="Arial" w:cs="Arial"/>
        </w:rPr>
      </w:pPr>
      <w:r w:rsidRPr="00B34B34">
        <w:rPr>
          <w:rFonts w:ascii="Arial" w:hAnsi="Arial" w:cs="Arial"/>
        </w:rPr>
        <w:t>Skelbti šį sprendimą Teisės aktų registre ir Klaipėdos rajono savivaldybės interneto svetainėje.</w:t>
      </w:r>
    </w:p>
    <w:p w14:paraId="3EDDA63E" w14:textId="0C5E3B73" w:rsidR="00AE5A4C" w:rsidRPr="00D945E5" w:rsidRDefault="00552E7E" w:rsidP="00286974">
      <w:pPr>
        <w:spacing w:line="276" w:lineRule="auto"/>
        <w:ind w:left="7371" w:hanging="7371"/>
        <w:rPr>
          <w:rFonts w:ascii="Arial" w:hAnsi="Arial" w:cs="Arial"/>
        </w:rPr>
      </w:pPr>
      <w:r w:rsidRPr="006E0ACF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AE5A4C" w:rsidRPr="00D945E5" w:rsidSect="00570B29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B2D569" w14:textId="77777777" w:rsidR="00341BEC" w:rsidRDefault="00341BEC">
      <w:r>
        <w:separator/>
      </w:r>
    </w:p>
  </w:endnote>
  <w:endnote w:type="continuationSeparator" w:id="0">
    <w:p w14:paraId="7477AB9A" w14:textId="77777777" w:rsidR="00341BEC" w:rsidRDefault="00341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C64F82" w14:textId="77777777" w:rsidR="00203C39" w:rsidRDefault="00203C39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8F1A28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EE5273C" w14:textId="77777777" w:rsidR="00203C39" w:rsidRDefault="00203C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4442BF" w14:textId="77777777" w:rsidR="00341BEC" w:rsidRDefault="00341BEC">
      <w:r>
        <w:separator/>
      </w:r>
    </w:p>
  </w:footnote>
  <w:footnote w:type="continuationSeparator" w:id="0">
    <w:p w14:paraId="5CCB330C" w14:textId="77777777" w:rsidR="00341BEC" w:rsidRDefault="00341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16AF4" w14:textId="77777777" w:rsidR="00203C39" w:rsidRDefault="00203C39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F310B6D" w14:textId="77777777" w:rsidR="00203C39" w:rsidRDefault="00203C39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2DD4B" w14:textId="77777777" w:rsidR="00203C39" w:rsidRDefault="00203C39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32021D4"/>
    <w:multiLevelType w:val="hybridMultilevel"/>
    <w:tmpl w:val="07AA587C"/>
    <w:lvl w:ilvl="0" w:tplc="84BA3C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D1313C6"/>
    <w:multiLevelType w:val="hybridMultilevel"/>
    <w:tmpl w:val="ED7C68F2"/>
    <w:lvl w:ilvl="0" w:tplc="DEE0D9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8" w15:restartNumberingAfterBreak="0">
    <w:nsid w:val="605443F2"/>
    <w:multiLevelType w:val="multilevel"/>
    <w:tmpl w:val="EE281B44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5" w:hanging="1800"/>
      </w:pPr>
      <w:rPr>
        <w:rFonts w:hint="default"/>
      </w:rPr>
    </w:lvl>
  </w:abstractNum>
  <w:abstractNum w:abstractNumId="9" w15:restartNumberingAfterBreak="0">
    <w:nsid w:val="65675B7A"/>
    <w:multiLevelType w:val="hybridMultilevel"/>
    <w:tmpl w:val="C5F49D46"/>
    <w:lvl w:ilvl="0" w:tplc="01B2708E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A24B49"/>
    <w:multiLevelType w:val="multilevel"/>
    <w:tmpl w:val="8D103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2" w15:restartNumberingAfterBreak="0">
    <w:nsid w:val="794E7C94"/>
    <w:multiLevelType w:val="hybridMultilevel"/>
    <w:tmpl w:val="30384D10"/>
    <w:lvl w:ilvl="0" w:tplc="6600717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12997887">
    <w:abstractNumId w:val="11"/>
  </w:num>
  <w:num w:numId="2" w16cid:durableId="2099447974">
    <w:abstractNumId w:val="0"/>
  </w:num>
  <w:num w:numId="3" w16cid:durableId="1211840086">
    <w:abstractNumId w:val="5"/>
  </w:num>
  <w:num w:numId="4" w16cid:durableId="1877349199">
    <w:abstractNumId w:val="7"/>
  </w:num>
  <w:num w:numId="5" w16cid:durableId="1216041280">
    <w:abstractNumId w:val="2"/>
  </w:num>
  <w:num w:numId="6" w16cid:durableId="1356736546">
    <w:abstractNumId w:val="3"/>
  </w:num>
  <w:num w:numId="7" w16cid:durableId="750927981">
    <w:abstractNumId w:val="4"/>
  </w:num>
  <w:num w:numId="8" w16cid:durableId="1767654234">
    <w:abstractNumId w:val="6"/>
  </w:num>
  <w:num w:numId="9" w16cid:durableId="1841847203">
    <w:abstractNumId w:val="10"/>
  </w:num>
  <w:num w:numId="10" w16cid:durableId="5107982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0296971">
    <w:abstractNumId w:val="12"/>
  </w:num>
  <w:num w:numId="12" w16cid:durableId="677852892">
    <w:abstractNumId w:val="8"/>
  </w:num>
  <w:num w:numId="13" w16cid:durableId="1277326831">
    <w:abstractNumId w:val="1"/>
  </w:num>
  <w:num w:numId="14" w16cid:durableId="16477856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4FE"/>
    <w:rsid w:val="00005FFF"/>
    <w:rsid w:val="0002148B"/>
    <w:rsid w:val="00031FAD"/>
    <w:rsid w:val="000324AC"/>
    <w:rsid w:val="000331C4"/>
    <w:rsid w:val="00037B34"/>
    <w:rsid w:val="00044D32"/>
    <w:rsid w:val="00050B85"/>
    <w:rsid w:val="00056E12"/>
    <w:rsid w:val="0007006B"/>
    <w:rsid w:val="0007440E"/>
    <w:rsid w:val="00075DE1"/>
    <w:rsid w:val="00081E12"/>
    <w:rsid w:val="00097A66"/>
    <w:rsid w:val="000A0356"/>
    <w:rsid w:val="000A20A0"/>
    <w:rsid w:val="000A6446"/>
    <w:rsid w:val="000B3102"/>
    <w:rsid w:val="000D1BB3"/>
    <w:rsid w:val="000E2C9C"/>
    <w:rsid w:val="000E316D"/>
    <w:rsid w:val="000E7500"/>
    <w:rsid w:val="000F033F"/>
    <w:rsid w:val="001119C1"/>
    <w:rsid w:val="001144A6"/>
    <w:rsid w:val="00121ACB"/>
    <w:rsid w:val="00125782"/>
    <w:rsid w:val="00127646"/>
    <w:rsid w:val="001337C1"/>
    <w:rsid w:val="00144C32"/>
    <w:rsid w:val="00150AF6"/>
    <w:rsid w:val="00155682"/>
    <w:rsid w:val="001567CB"/>
    <w:rsid w:val="001712B1"/>
    <w:rsid w:val="00174AD8"/>
    <w:rsid w:val="00177FEC"/>
    <w:rsid w:val="00180B58"/>
    <w:rsid w:val="00184B50"/>
    <w:rsid w:val="001A535B"/>
    <w:rsid w:val="001B5818"/>
    <w:rsid w:val="001C20BB"/>
    <w:rsid w:val="001D7275"/>
    <w:rsid w:val="001D76B2"/>
    <w:rsid w:val="001D7786"/>
    <w:rsid w:val="001F2780"/>
    <w:rsid w:val="001F3AA8"/>
    <w:rsid w:val="00201DAF"/>
    <w:rsid w:val="00203C39"/>
    <w:rsid w:val="0020746A"/>
    <w:rsid w:val="00207CCD"/>
    <w:rsid w:val="0021210C"/>
    <w:rsid w:val="002156CC"/>
    <w:rsid w:val="00226548"/>
    <w:rsid w:val="00230792"/>
    <w:rsid w:val="002311D4"/>
    <w:rsid w:val="00234F58"/>
    <w:rsid w:val="00235288"/>
    <w:rsid w:val="00237067"/>
    <w:rsid w:val="002403D8"/>
    <w:rsid w:val="00242C5F"/>
    <w:rsid w:val="00243DEE"/>
    <w:rsid w:val="00247F50"/>
    <w:rsid w:val="00250B1B"/>
    <w:rsid w:val="002624A9"/>
    <w:rsid w:val="00264D44"/>
    <w:rsid w:val="00272A21"/>
    <w:rsid w:val="0027545A"/>
    <w:rsid w:val="00275FAE"/>
    <w:rsid w:val="00286974"/>
    <w:rsid w:val="00290B9C"/>
    <w:rsid w:val="002947B2"/>
    <w:rsid w:val="00295711"/>
    <w:rsid w:val="00296E11"/>
    <w:rsid w:val="002B06E4"/>
    <w:rsid w:val="002C0283"/>
    <w:rsid w:val="002C4E4C"/>
    <w:rsid w:val="002C6143"/>
    <w:rsid w:val="002F0722"/>
    <w:rsid w:val="002F17DE"/>
    <w:rsid w:val="002F5F21"/>
    <w:rsid w:val="0030127B"/>
    <w:rsid w:val="00303A45"/>
    <w:rsid w:val="003058A4"/>
    <w:rsid w:val="00337EA2"/>
    <w:rsid w:val="00341BEC"/>
    <w:rsid w:val="003436F1"/>
    <w:rsid w:val="0035217C"/>
    <w:rsid w:val="00354FBD"/>
    <w:rsid w:val="00364C73"/>
    <w:rsid w:val="00365FD0"/>
    <w:rsid w:val="003870A5"/>
    <w:rsid w:val="0039175C"/>
    <w:rsid w:val="00392CD6"/>
    <w:rsid w:val="003A2057"/>
    <w:rsid w:val="003B0414"/>
    <w:rsid w:val="003B5332"/>
    <w:rsid w:val="003C36D9"/>
    <w:rsid w:val="003D1560"/>
    <w:rsid w:val="003D23FF"/>
    <w:rsid w:val="003E04B8"/>
    <w:rsid w:val="003E4373"/>
    <w:rsid w:val="003E6731"/>
    <w:rsid w:val="003F1193"/>
    <w:rsid w:val="003F5A1E"/>
    <w:rsid w:val="00405503"/>
    <w:rsid w:val="00407F54"/>
    <w:rsid w:val="00413B8F"/>
    <w:rsid w:val="00421074"/>
    <w:rsid w:val="00431124"/>
    <w:rsid w:val="0043505E"/>
    <w:rsid w:val="004506C5"/>
    <w:rsid w:val="00481138"/>
    <w:rsid w:val="00482E5C"/>
    <w:rsid w:val="00490B2C"/>
    <w:rsid w:val="00497A8B"/>
    <w:rsid w:val="00497EDA"/>
    <w:rsid w:val="004A64D0"/>
    <w:rsid w:val="004B1CEB"/>
    <w:rsid w:val="004E30E8"/>
    <w:rsid w:val="004E5037"/>
    <w:rsid w:val="004E5C32"/>
    <w:rsid w:val="004F6134"/>
    <w:rsid w:val="00506DE9"/>
    <w:rsid w:val="00516318"/>
    <w:rsid w:val="00525372"/>
    <w:rsid w:val="005260A1"/>
    <w:rsid w:val="005264AC"/>
    <w:rsid w:val="00527546"/>
    <w:rsid w:val="00532024"/>
    <w:rsid w:val="00532429"/>
    <w:rsid w:val="00534170"/>
    <w:rsid w:val="005425DF"/>
    <w:rsid w:val="00546150"/>
    <w:rsid w:val="00547F8F"/>
    <w:rsid w:val="00550EBF"/>
    <w:rsid w:val="00552E7E"/>
    <w:rsid w:val="00566F21"/>
    <w:rsid w:val="0056737D"/>
    <w:rsid w:val="005706E4"/>
    <w:rsid w:val="00570B29"/>
    <w:rsid w:val="005731F2"/>
    <w:rsid w:val="0057489D"/>
    <w:rsid w:val="00583E29"/>
    <w:rsid w:val="00594E4B"/>
    <w:rsid w:val="005B3A4F"/>
    <w:rsid w:val="005C7EE4"/>
    <w:rsid w:val="005D525A"/>
    <w:rsid w:val="005D7AC6"/>
    <w:rsid w:val="005E08DD"/>
    <w:rsid w:val="006001F8"/>
    <w:rsid w:val="00612F65"/>
    <w:rsid w:val="0061530C"/>
    <w:rsid w:val="006207E6"/>
    <w:rsid w:val="00630EC9"/>
    <w:rsid w:val="00637499"/>
    <w:rsid w:val="00637A01"/>
    <w:rsid w:val="006420F9"/>
    <w:rsid w:val="00650018"/>
    <w:rsid w:val="00651547"/>
    <w:rsid w:val="006518B3"/>
    <w:rsid w:val="00655063"/>
    <w:rsid w:val="0066289C"/>
    <w:rsid w:val="00667F14"/>
    <w:rsid w:val="00683417"/>
    <w:rsid w:val="00685DB5"/>
    <w:rsid w:val="00687C6D"/>
    <w:rsid w:val="00687D79"/>
    <w:rsid w:val="006902DD"/>
    <w:rsid w:val="00693258"/>
    <w:rsid w:val="00693E0C"/>
    <w:rsid w:val="00697E91"/>
    <w:rsid w:val="006A1B31"/>
    <w:rsid w:val="006B58D7"/>
    <w:rsid w:val="006B63E7"/>
    <w:rsid w:val="006C30DF"/>
    <w:rsid w:val="006C5F00"/>
    <w:rsid w:val="006D2B01"/>
    <w:rsid w:val="006D7468"/>
    <w:rsid w:val="006D7B76"/>
    <w:rsid w:val="006E3A7A"/>
    <w:rsid w:val="006F245B"/>
    <w:rsid w:val="006F291C"/>
    <w:rsid w:val="006F2BCF"/>
    <w:rsid w:val="006F5BB2"/>
    <w:rsid w:val="00701C8E"/>
    <w:rsid w:val="00726F21"/>
    <w:rsid w:val="007420C1"/>
    <w:rsid w:val="00742B23"/>
    <w:rsid w:val="00744CCB"/>
    <w:rsid w:val="00750B07"/>
    <w:rsid w:val="00754A09"/>
    <w:rsid w:val="00756723"/>
    <w:rsid w:val="007568C4"/>
    <w:rsid w:val="00762D5F"/>
    <w:rsid w:val="00767C69"/>
    <w:rsid w:val="00770342"/>
    <w:rsid w:val="00773498"/>
    <w:rsid w:val="0078582A"/>
    <w:rsid w:val="00790692"/>
    <w:rsid w:val="0079216A"/>
    <w:rsid w:val="00793FEF"/>
    <w:rsid w:val="007A2C62"/>
    <w:rsid w:val="007A2DFB"/>
    <w:rsid w:val="007A5C23"/>
    <w:rsid w:val="007A5C90"/>
    <w:rsid w:val="007A6CA2"/>
    <w:rsid w:val="007B1B81"/>
    <w:rsid w:val="007B5B7B"/>
    <w:rsid w:val="007B7A7D"/>
    <w:rsid w:val="007C0268"/>
    <w:rsid w:val="007C12BD"/>
    <w:rsid w:val="007C3F23"/>
    <w:rsid w:val="007D14DA"/>
    <w:rsid w:val="007D45F5"/>
    <w:rsid w:val="007D4784"/>
    <w:rsid w:val="007F0142"/>
    <w:rsid w:val="007F5CB8"/>
    <w:rsid w:val="008036DE"/>
    <w:rsid w:val="00806A70"/>
    <w:rsid w:val="008071A6"/>
    <w:rsid w:val="008256E7"/>
    <w:rsid w:val="00830B4E"/>
    <w:rsid w:val="00845726"/>
    <w:rsid w:val="008516B8"/>
    <w:rsid w:val="0085379F"/>
    <w:rsid w:val="00861982"/>
    <w:rsid w:val="0087780D"/>
    <w:rsid w:val="0088008B"/>
    <w:rsid w:val="00880C03"/>
    <w:rsid w:val="008823CA"/>
    <w:rsid w:val="00894D73"/>
    <w:rsid w:val="00895DB2"/>
    <w:rsid w:val="008A1812"/>
    <w:rsid w:val="008A4ADA"/>
    <w:rsid w:val="008A4DFF"/>
    <w:rsid w:val="008B0DBA"/>
    <w:rsid w:val="008B513B"/>
    <w:rsid w:val="008B6EA9"/>
    <w:rsid w:val="008C189F"/>
    <w:rsid w:val="008C25C5"/>
    <w:rsid w:val="008C4536"/>
    <w:rsid w:val="008F1A28"/>
    <w:rsid w:val="008F38B8"/>
    <w:rsid w:val="00901FEC"/>
    <w:rsid w:val="0090203A"/>
    <w:rsid w:val="00906D96"/>
    <w:rsid w:val="00913839"/>
    <w:rsid w:val="00914DFD"/>
    <w:rsid w:val="009162C8"/>
    <w:rsid w:val="009206E3"/>
    <w:rsid w:val="00921EFC"/>
    <w:rsid w:val="00922E7E"/>
    <w:rsid w:val="0093310C"/>
    <w:rsid w:val="00934F71"/>
    <w:rsid w:val="00937150"/>
    <w:rsid w:val="00952203"/>
    <w:rsid w:val="0097117B"/>
    <w:rsid w:val="009911D9"/>
    <w:rsid w:val="009A031E"/>
    <w:rsid w:val="009A640A"/>
    <w:rsid w:val="009B1061"/>
    <w:rsid w:val="009B1C92"/>
    <w:rsid w:val="009B3412"/>
    <w:rsid w:val="009C01F9"/>
    <w:rsid w:val="009E039D"/>
    <w:rsid w:val="009E4145"/>
    <w:rsid w:val="009F1059"/>
    <w:rsid w:val="009F3D5E"/>
    <w:rsid w:val="00A029B0"/>
    <w:rsid w:val="00A10B74"/>
    <w:rsid w:val="00A11BBD"/>
    <w:rsid w:val="00A122B3"/>
    <w:rsid w:val="00A21DD1"/>
    <w:rsid w:val="00A24850"/>
    <w:rsid w:val="00A27C6B"/>
    <w:rsid w:val="00A32338"/>
    <w:rsid w:val="00A33FA8"/>
    <w:rsid w:val="00A5327C"/>
    <w:rsid w:val="00A64FCA"/>
    <w:rsid w:val="00A71616"/>
    <w:rsid w:val="00A727D8"/>
    <w:rsid w:val="00A76D04"/>
    <w:rsid w:val="00A81D04"/>
    <w:rsid w:val="00A94777"/>
    <w:rsid w:val="00AA1C0F"/>
    <w:rsid w:val="00AA5BEA"/>
    <w:rsid w:val="00AB0066"/>
    <w:rsid w:val="00AC5ABE"/>
    <w:rsid w:val="00AE3C82"/>
    <w:rsid w:val="00AE5A4C"/>
    <w:rsid w:val="00AE612D"/>
    <w:rsid w:val="00AE6592"/>
    <w:rsid w:val="00AE7E06"/>
    <w:rsid w:val="00AF1D29"/>
    <w:rsid w:val="00AF3F28"/>
    <w:rsid w:val="00AF5253"/>
    <w:rsid w:val="00B0076B"/>
    <w:rsid w:val="00B01DC0"/>
    <w:rsid w:val="00B23FF3"/>
    <w:rsid w:val="00B25F49"/>
    <w:rsid w:val="00B304E5"/>
    <w:rsid w:val="00B334F0"/>
    <w:rsid w:val="00B34B34"/>
    <w:rsid w:val="00B455D9"/>
    <w:rsid w:val="00B4756D"/>
    <w:rsid w:val="00B53771"/>
    <w:rsid w:val="00B574F7"/>
    <w:rsid w:val="00B60D12"/>
    <w:rsid w:val="00B66914"/>
    <w:rsid w:val="00B72EBC"/>
    <w:rsid w:val="00B74117"/>
    <w:rsid w:val="00B75978"/>
    <w:rsid w:val="00B831A6"/>
    <w:rsid w:val="00B85172"/>
    <w:rsid w:val="00B863E1"/>
    <w:rsid w:val="00B912CF"/>
    <w:rsid w:val="00B9599A"/>
    <w:rsid w:val="00BA359D"/>
    <w:rsid w:val="00BC2D0D"/>
    <w:rsid w:val="00BC4246"/>
    <w:rsid w:val="00BD3406"/>
    <w:rsid w:val="00BD416B"/>
    <w:rsid w:val="00BD56DD"/>
    <w:rsid w:val="00BD6EED"/>
    <w:rsid w:val="00BE2D27"/>
    <w:rsid w:val="00BF05A5"/>
    <w:rsid w:val="00BF562E"/>
    <w:rsid w:val="00C16CD6"/>
    <w:rsid w:val="00C368CE"/>
    <w:rsid w:val="00C42A9F"/>
    <w:rsid w:val="00C46F1E"/>
    <w:rsid w:val="00C577ED"/>
    <w:rsid w:val="00C65AD9"/>
    <w:rsid w:val="00C663B4"/>
    <w:rsid w:val="00C669BC"/>
    <w:rsid w:val="00C8076F"/>
    <w:rsid w:val="00C82430"/>
    <w:rsid w:val="00C91710"/>
    <w:rsid w:val="00C9523D"/>
    <w:rsid w:val="00C96E1D"/>
    <w:rsid w:val="00CA0F5C"/>
    <w:rsid w:val="00CA1CA8"/>
    <w:rsid w:val="00CA453F"/>
    <w:rsid w:val="00CA5AE4"/>
    <w:rsid w:val="00CB0ECD"/>
    <w:rsid w:val="00CB371E"/>
    <w:rsid w:val="00CC0DE5"/>
    <w:rsid w:val="00CD2E00"/>
    <w:rsid w:val="00CD4E23"/>
    <w:rsid w:val="00D004A7"/>
    <w:rsid w:val="00D02257"/>
    <w:rsid w:val="00D16A69"/>
    <w:rsid w:val="00D23C7D"/>
    <w:rsid w:val="00D50459"/>
    <w:rsid w:val="00D52D73"/>
    <w:rsid w:val="00D71882"/>
    <w:rsid w:val="00D771F9"/>
    <w:rsid w:val="00D81DC8"/>
    <w:rsid w:val="00D85ABA"/>
    <w:rsid w:val="00D870AB"/>
    <w:rsid w:val="00D945E5"/>
    <w:rsid w:val="00DA1189"/>
    <w:rsid w:val="00DA381B"/>
    <w:rsid w:val="00DB6DDC"/>
    <w:rsid w:val="00DB7E30"/>
    <w:rsid w:val="00DC24EA"/>
    <w:rsid w:val="00DC585F"/>
    <w:rsid w:val="00DE2E6C"/>
    <w:rsid w:val="00DF077B"/>
    <w:rsid w:val="00DF585B"/>
    <w:rsid w:val="00E008EF"/>
    <w:rsid w:val="00E009D0"/>
    <w:rsid w:val="00E00F86"/>
    <w:rsid w:val="00E01D66"/>
    <w:rsid w:val="00E24DA0"/>
    <w:rsid w:val="00E36CF8"/>
    <w:rsid w:val="00E442BA"/>
    <w:rsid w:val="00E44DF8"/>
    <w:rsid w:val="00E4563F"/>
    <w:rsid w:val="00E46F2F"/>
    <w:rsid w:val="00E53CE2"/>
    <w:rsid w:val="00E60D63"/>
    <w:rsid w:val="00E62800"/>
    <w:rsid w:val="00E710FC"/>
    <w:rsid w:val="00E85985"/>
    <w:rsid w:val="00E9260C"/>
    <w:rsid w:val="00E955EE"/>
    <w:rsid w:val="00EA357A"/>
    <w:rsid w:val="00EA5B1F"/>
    <w:rsid w:val="00EC12BB"/>
    <w:rsid w:val="00EC4F90"/>
    <w:rsid w:val="00ED5F73"/>
    <w:rsid w:val="00EE6163"/>
    <w:rsid w:val="00EE783A"/>
    <w:rsid w:val="00EF041F"/>
    <w:rsid w:val="00EF1A23"/>
    <w:rsid w:val="00F017C6"/>
    <w:rsid w:val="00F07451"/>
    <w:rsid w:val="00F15276"/>
    <w:rsid w:val="00F15670"/>
    <w:rsid w:val="00F16577"/>
    <w:rsid w:val="00F17A11"/>
    <w:rsid w:val="00F17CAD"/>
    <w:rsid w:val="00F205B6"/>
    <w:rsid w:val="00F21456"/>
    <w:rsid w:val="00F231C8"/>
    <w:rsid w:val="00F32A41"/>
    <w:rsid w:val="00F40AB9"/>
    <w:rsid w:val="00F47058"/>
    <w:rsid w:val="00F504FE"/>
    <w:rsid w:val="00F802EC"/>
    <w:rsid w:val="00F80FC6"/>
    <w:rsid w:val="00F81154"/>
    <w:rsid w:val="00F8305B"/>
    <w:rsid w:val="00F879B1"/>
    <w:rsid w:val="00FC28F5"/>
    <w:rsid w:val="00FD5C58"/>
    <w:rsid w:val="00FE056C"/>
    <w:rsid w:val="00FE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D0ED2D"/>
  <w15:docId w15:val="{41706CE5-C0E6-4E55-B1D1-FDB086FAA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570B29"/>
    <w:pPr>
      <w:keepNext/>
      <w:jc w:val="center"/>
      <w:outlineLvl w:val="0"/>
    </w:pPr>
    <w:rPr>
      <w:sz w:val="28"/>
      <w:szCs w:val="20"/>
      <w:lang w:val="en-AU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stekstas">
    <w:name w:val="Body Text"/>
    <w:basedOn w:val="prastasis"/>
    <w:link w:val="PagrindinistekstasDiagrama"/>
    <w:rsid w:val="00B53771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B53771"/>
    <w:rPr>
      <w:sz w:val="24"/>
      <w:lang w:val="lt-LT" w:eastAsia="lt-LT" w:bidi="ar-SA"/>
    </w:rPr>
  </w:style>
  <w:style w:type="paragraph" w:customStyle="1" w:styleId="Default">
    <w:name w:val="Default"/>
    <w:rsid w:val="00B5377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rsid w:val="00570B29"/>
    <w:rPr>
      <w:sz w:val="28"/>
      <w:lang w:val="en-AU"/>
    </w:rPr>
  </w:style>
  <w:style w:type="character" w:customStyle="1" w:styleId="FontStyle150">
    <w:name w:val="Font Style150"/>
    <w:rsid w:val="00AE5A4C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AE5A4C"/>
    <w:pPr>
      <w:ind w:left="720"/>
      <w:contextualSpacing/>
    </w:pPr>
    <w:rPr>
      <w:lang w:val="en-GB"/>
    </w:rPr>
  </w:style>
  <w:style w:type="character" w:styleId="Komentaronuoroda">
    <w:name w:val="annotation reference"/>
    <w:basedOn w:val="Numatytasispastraiposriftas"/>
    <w:semiHidden/>
    <w:unhideWhenUsed/>
    <w:rsid w:val="00637A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637A0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637A0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637A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637A01"/>
    <w:rPr>
      <w:b/>
      <w:bCs/>
      <w:lang w:eastAsia="en-US"/>
    </w:rPr>
  </w:style>
  <w:style w:type="paragraph" w:customStyle="1" w:styleId="Textbodyindent">
    <w:name w:val="Text body indent"/>
    <w:basedOn w:val="prastasis"/>
    <w:rsid w:val="0007006B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B5818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nhideWhenUsed/>
    <w:rsid w:val="00B863E1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B863E1"/>
    <w:rPr>
      <w:sz w:val="24"/>
      <w:szCs w:val="24"/>
      <w:lang w:eastAsia="en-US"/>
    </w:rPr>
  </w:style>
  <w:style w:type="character" w:styleId="Grietas">
    <w:name w:val="Strong"/>
    <w:uiPriority w:val="22"/>
    <w:qFormat/>
    <w:rsid w:val="00B01DC0"/>
    <w:rPr>
      <w:b/>
      <w:bCs/>
    </w:rPr>
  </w:style>
  <w:style w:type="paragraph" w:styleId="Betarp">
    <w:name w:val="No Spacing"/>
    <w:uiPriority w:val="1"/>
    <w:qFormat/>
    <w:rsid w:val="0022654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2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96BA0-7AAA-417A-9257-43DA76F28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4</TotalTime>
  <Pages>1</Pages>
  <Words>502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Klaipedos rj. savivaldybe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Emilija Baranauskaitė</cp:lastModifiedBy>
  <cp:revision>10</cp:revision>
  <cp:lastPrinted>2022-04-08T12:27:00Z</cp:lastPrinted>
  <dcterms:created xsi:type="dcterms:W3CDTF">2024-08-13T06:40:00Z</dcterms:created>
  <dcterms:modified xsi:type="dcterms:W3CDTF">2024-08-29T12:07:00Z</dcterms:modified>
</cp:coreProperties>
</file>