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597784" w14:textId="72776D9A" w:rsidR="00EB06D4" w:rsidRPr="00EB06D4" w:rsidRDefault="00234E76" w:rsidP="00EE5F20">
      <w:pPr>
        <w:pStyle w:val="Antrat1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03E08BBD" w:rsidR="00EB06D4" w:rsidRPr="00FE7C21" w:rsidRDefault="00CB7660" w:rsidP="008B4966">
      <w:pPr>
        <w:pStyle w:val="Antrat2"/>
      </w:pPr>
      <w:r w:rsidRPr="00FE7C21">
        <w:t>SPRENDIMAS</w:t>
      </w:r>
      <w:r w:rsidRPr="00FE7C21">
        <w:br w:type="textWrapping" w:clear="all"/>
      </w:r>
      <w:r w:rsidR="00EB06D4" w:rsidRPr="00FE7C21">
        <w:t xml:space="preserve">DĖL </w:t>
      </w:r>
      <w:r w:rsidR="00FD0096">
        <w:rPr>
          <w:spacing w:val="20"/>
        </w:rPr>
        <w:t>KLAIPĖDOS RAJONO SAVIVALDYBĖS 2024 METŲ BIUDŽETO PATIKSLINIMO</w:t>
      </w:r>
    </w:p>
    <w:p w14:paraId="01BC177C" w14:textId="6A2562AB" w:rsidR="00EB06D4" w:rsidRPr="00EB06D4" w:rsidRDefault="00EB06D4" w:rsidP="00EB06D4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FA06A2"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FA06A2">
        <w:rPr>
          <w:rFonts w:ascii="Arial" w:hAnsi="Arial" w:cs="Arial"/>
        </w:rPr>
        <w:t xml:space="preserve">spalio    </w:t>
      </w:r>
      <w:r w:rsidRPr="00EB06D4">
        <w:rPr>
          <w:rFonts w:ascii="Arial" w:hAnsi="Arial" w:cs="Arial"/>
        </w:rPr>
        <w:t>d. Nr. T11-</w:t>
      </w:r>
    </w:p>
    <w:p w14:paraId="7BFF870D" w14:textId="27A8FF01" w:rsidR="00EB06D4" w:rsidRPr="00EB06D4" w:rsidRDefault="00EB06D4" w:rsidP="00234E76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119555C4" w:rsidR="00EB06D4" w:rsidRPr="00EB06D4" w:rsidRDefault="00EB06D4" w:rsidP="00EB06D4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Lietuvos Respublikos vietos savivaldos įstatymo </w:t>
      </w:r>
      <w:r w:rsidR="000734AC" w:rsidRPr="00890D92">
        <w:rPr>
          <w:rFonts w:ascii="Arial" w:hAnsi="Arial" w:cs="Arial"/>
        </w:rPr>
        <w:t>15 straipsnio 2 dalies 12 punktu</w:t>
      </w:r>
      <w:r w:rsidR="00C44206">
        <w:rPr>
          <w:rFonts w:ascii="Arial" w:hAnsi="Arial" w:cs="Arial"/>
        </w:rPr>
        <w:t xml:space="preserve">, Asmens su negalia teisių apsaugos agentūros prie Lietuvos Respublikos socialinės apsaugos ir darbo ministerijos direktoriaus 2024 m. rugpjūčio 9 d. įsakymu Nr. V-168 „Dėl neįgaliųjų reikalų departamento prie Socialinės apsaugos ir darbo ministerijos direktoriaus 2023 m. gruodžio 29 d. įsakymo Nr. V-132 „Dėl Lietuvos Respublikos valstybės biudžeto lėšų akredituotai socialinei reabilitacijai neįgaliesiems bendruomenėje organizuoti, teikti ir administruoti 2024 metais paskirstymo savivaldybių administracijoms“ pakeitimo“, </w:t>
      </w:r>
      <w:r w:rsidR="00326979">
        <w:rPr>
          <w:rFonts w:ascii="Arial" w:hAnsi="Arial" w:cs="Arial"/>
        </w:rPr>
        <w:t>Asmens su negalia teisių apsaugos agentūros prie Lietuvos Respublikos socialinės apsaugos ir darbo ministerijos direktoriaus 2024 m. rugpjūčio 21 d. įsakymu Nr. V-175 „Dėl</w:t>
      </w:r>
      <w:r w:rsidR="00234E76">
        <w:rPr>
          <w:rFonts w:ascii="Arial" w:hAnsi="Arial" w:cs="Arial"/>
        </w:rPr>
        <w:t xml:space="preserve"> </w:t>
      </w:r>
      <w:r w:rsidR="00326979">
        <w:rPr>
          <w:rFonts w:ascii="Arial" w:hAnsi="Arial" w:cs="Arial"/>
        </w:rPr>
        <w:t xml:space="preserve">Asmens su negalia teisių apsaugos agentūros prie Lietuvos Respublikos socialinės apsaugos ir darbo ministerijos direktoriaus 2024 m. sausio 25 d. įsakymo Nr. V-21 „Dėl Lietuvos Respublikos valstybės biudžeto dotacijų savivaldybių administracijoms, atliekančioms asmenų su negalia reikalų koordinavimo funkciją, skyrimo 2024 metams“ pakeitimo“, </w:t>
      </w:r>
      <w:r w:rsidR="00AF5C0C">
        <w:rPr>
          <w:rFonts w:ascii="Arial" w:hAnsi="Arial" w:cs="Arial"/>
        </w:rPr>
        <w:t>Lietuvos Respublikos socialinės apsaugos ir darbo ministro 2024 m. rugsėjo 4 d. įsakymu Nr. A1-584 „Dėl Lietuvos Respublikos so</w:t>
      </w:r>
      <w:r w:rsidR="00652865">
        <w:rPr>
          <w:rFonts w:ascii="Arial" w:hAnsi="Arial" w:cs="Arial"/>
        </w:rPr>
        <w:t>c</w:t>
      </w:r>
      <w:r w:rsidR="00AF5C0C">
        <w:rPr>
          <w:rFonts w:ascii="Arial" w:hAnsi="Arial" w:cs="Arial"/>
        </w:rPr>
        <w:t>ialinės apsaugos ir darbo ministro 2023 m. gruodžio 29 d. įsakymo Nr. A1-912 „Dėl Lietuvos Respublikos valstybės biudžeto lėšų akredituotai vaikų dienos socialinei priežiūrai organizuoti, teikti ir administruoti 2024 metais paskirstymo savivaldybių administracijoms“ pakeitimo“</w:t>
      </w:r>
      <w:r w:rsidR="00652865">
        <w:rPr>
          <w:rFonts w:ascii="Arial" w:hAnsi="Arial" w:cs="Arial"/>
        </w:rPr>
        <w:t>, Lietuvos Respublikos socialinės apsaugos ir darbo ministerijos kanclerio 2024 m. rugsėjo 10 d. potvarkiu Nr. A3-119 „Dėl</w:t>
      </w:r>
      <w:r w:rsidR="003272B7">
        <w:rPr>
          <w:rFonts w:ascii="Arial" w:hAnsi="Arial" w:cs="Arial"/>
        </w:rPr>
        <w:t xml:space="preserve"> Lietuvos Respublikos socialinės apsaugos ir darbo ministerijos kanclerio 2024 m. sausio 10 d. potvarkio Nr. A3-3 „Dėl valstybės biudžeto specialių tikslinių dotacijų lėšų, skirtų socialinėms paslaugoms finansuoti, savivaldybių biudžetams 2024 metais paskirstymo ketvirčiais savivaldybių administracijoms patvirtinimo“ pakeitimo“, </w:t>
      </w:r>
      <w:r w:rsidR="002111A5">
        <w:rPr>
          <w:rFonts w:ascii="Arial" w:hAnsi="Arial" w:cs="Arial"/>
        </w:rPr>
        <w:t>Lietuvos Respublikos švietimo, mokslo ir sporto ministro 2024 m. spalio 7 d. įsakymu Nr. V-1120 „Dėl Lietuvos Respublikos valstybės biudžeto lėšų, skirtų pedagoginių darbuotojų, dirbančių pagal ikimokyklinio, priešmokyklinio ir neformaliojo vaikų švietimo programas savivaldybių mokyklose, padidintam darbo užmokesčiui nuo 2024 m. rugsėjo 1 d. mokėti, paskirstymo pagal savivaldybes patvirtinimo“,</w:t>
      </w:r>
      <w:r w:rsidR="002111A5" w:rsidRPr="002111A5">
        <w:rPr>
          <w:rFonts w:ascii="Arial" w:hAnsi="Arial" w:cs="Arial"/>
        </w:rPr>
        <w:t xml:space="preserve"> </w:t>
      </w:r>
      <w:r w:rsidR="002111A5">
        <w:rPr>
          <w:rFonts w:ascii="Arial" w:hAnsi="Arial" w:cs="Arial"/>
        </w:rPr>
        <w:t xml:space="preserve">Lietuvos Respublikos švietimo, mokslo ir sporto ministro 2024 m. spalio 7 d. įsakymu Nr. V-1121 „Dėl Švietimo, mokslo ir sporto ministro 2024 m. sausio 11 d. įsakymo Nr. V-25 „Dėl specialios tikslinės dotacijos ugdymo reikmėms finansuoti 2024 metais paskirstymo pagal savivaldybes patvirtinimo“ pakeitimo“ </w:t>
      </w:r>
      <w:r w:rsidRPr="00EB06D4">
        <w:rPr>
          <w:rFonts w:ascii="Arial" w:hAnsi="Arial" w:cs="Arial"/>
        </w:rPr>
        <w:t xml:space="preserve">, </w:t>
      </w:r>
      <w:r w:rsidRPr="00203972">
        <w:rPr>
          <w:rFonts w:ascii="Arial" w:hAnsi="Arial" w:cs="Arial"/>
          <w:spacing w:val="20"/>
        </w:rPr>
        <w:t>nusprendžia:</w:t>
      </w:r>
    </w:p>
    <w:p w14:paraId="60CB1661" w14:textId="48CE36F9" w:rsidR="00EB06D4" w:rsidRPr="00EB06D4" w:rsidRDefault="00EB06D4" w:rsidP="00EB06D4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1. </w:t>
      </w:r>
      <w:r w:rsidR="00743BFB" w:rsidRPr="004822D8">
        <w:rPr>
          <w:rFonts w:ascii="Arial" w:hAnsi="Arial" w:cs="Arial"/>
        </w:rPr>
        <w:t xml:space="preserve">Padidinti Klaipėdos rajono savivaldybės 2024 metų biudžeto pajamas ir asignavimus </w:t>
      </w:r>
      <w:r w:rsidR="00E44A08">
        <w:rPr>
          <w:rFonts w:ascii="Arial" w:hAnsi="Arial" w:cs="Arial"/>
        </w:rPr>
        <w:t>369</w:t>
      </w:r>
      <w:r w:rsidR="004C49A1">
        <w:rPr>
          <w:rFonts w:ascii="Arial" w:hAnsi="Arial" w:cs="Arial"/>
        </w:rPr>
        <w:t>1</w:t>
      </w:r>
      <w:r w:rsidR="00E44A08">
        <w:rPr>
          <w:rFonts w:ascii="Arial" w:hAnsi="Arial" w:cs="Arial"/>
        </w:rPr>
        <w:t>,353</w:t>
      </w:r>
      <w:r w:rsidR="00743BFB">
        <w:rPr>
          <w:rFonts w:ascii="Arial" w:hAnsi="Arial" w:cs="Arial"/>
        </w:rPr>
        <w:t xml:space="preserve"> </w:t>
      </w:r>
      <w:r w:rsidR="00743BFB" w:rsidRPr="004822D8">
        <w:rPr>
          <w:rFonts w:ascii="Arial" w:hAnsi="Arial" w:cs="Arial"/>
        </w:rPr>
        <w:t>tūkst. eurų</w:t>
      </w:r>
      <w:r w:rsidR="00234E76">
        <w:rPr>
          <w:rFonts w:ascii="Arial" w:hAnsi="Arial" w:cs="Arial"/>
        </w:rPr>
        <w:t>.</w:t>
      </w:r>
    </w:p>
    <w:p w14:paraId="31B9B1EE" w14:textId="77777777" w:rsidR="00E44A08" w:rsidRDefault="00EB06D4" w:rsidP="00E44A08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>2</w:t>
      </w:r>
      <w:r w:rsidR="00467A01">
        <w:rPr>
          <w:rFonts w:ascii="Arial" w:hAnsi="Arial" w:cs="Arial"/>
        </w:rPr>
        <w:t>.</w:t>
      </w:r>
      <w:r w:rsidRPr="00EB06D4">
        <w:rPr>
          <w:rFonts w:ascii="Arial" w:hAnsi="Arial" w:cs="Arial"/>
        </w:rPr>
        <w:t xml:space="preserve"> </w:t>
      </w:r>
      <w:r w:rsidR="00E44A08" w:rsidRPr="004822D8">
        <w:rPr>
          <w:rFonts w:ascii="Arial" w:hAnsi="Arial" w:cs="Arial"/>
        </w:rPr>
        <w:t>Pakeisti biudžeto asignavimus atsižvelgiant</w:t>
      </w:r>
      <w:r w:rsidR="00E44A08" w:rsidRPr="00DE7F8A">
        <w:rPr>
          <w:rFonts w:ascii="Arial" w:hAnsi="Arial" w:cs="Arial"/>
        </w:rPr>
        <w:t xml:space="preserve"> į biudžetinių įstaigų prašymus ir valstybės institucijų priimtus teisės aktus (priedas pridedamas).</w:t>
      </w:r>
    </w:p>
    <w:p w14:paraId="3D2CF4FF" w14:textId="6C8677A1" w:rsidR="00EB06D4" w:rsidRDefault="00EB06D4" w:rsidP="00EB06D4">
      <w:pPr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lastRenderedPageBreak/>
        <w:t xml:space="preserve">3. </w:t>
      </w:r>
      <w:r w:rsidR="00E44A08" w:rsidRPr="00DE7F8A">
        <w:rPr>
          <w:rFonts w:ascii="Arial" w:hAnsi="Arial" w:cs="Arial"/>
        </w:rPr>
        <w:t xml:space="preserve">Pakeisti Klaipėdos rajono savivaldybės tarybos 2024 m. sausio 25 d. sprendimo Nr. T11-28 </w:t>
      </w:r>
      <w:r w:rsidR="00E44A08">
        <w:rPr>
          <w:rFonts w:ascii="Arial" w:hAnsi="Arial" w:cs="Arial"/>
        </w:rPr>
        <w:t>„</w:t>
      </w:r>
      <w:r w:rsidR="00E44A08" w:rsidRPr="00DE7F8A">
        <w:rPr>
          <w:rFonts w:ascii="Arial" w:hAnsi="Arial" w:cs="Arial"/>
        </w:rPr>
        <w:t>Dėl Klaipėdos rajono savivaldybės 2024 metų biudžeto patvirtinimo“:</w:t>
      </w:r>
    </w:p>
    <w:p w14:paraId="2C65AA34" w14:textId="429FA23E" w:rsidR="00E44A08" w:rsidRDefault="00E44A08" w:rsidP="00152A30">
      <w:pPr>
        <w:spacing w:after="120" w:line="276" w:lineRule="auto"/>
        <w:ind w:firstLine="1134"/>
        <w:rPr>
          <w:rFonts w:ascii="Arial" w:hAnsi="Arial" w:cs="Arial"/>
        </w:rPr>
      </w:pPr>
      <w:r>
        <w:rPr>
          <w:rFonts w:ascii="Arial" w:hAnsi="Arial" w:cs="Arial"/>
        </w:rPr>
        <w:t>3.1.</w:t>
      </w:r>
      <w:r w:rsidRPr="00E44A08">
        <w:rPr>
          <w:rFonts w:ascii="Arial" w:hAnsi="Arial" w:cs="Arial"/>
        </w:rPr>
        <w:t xml:space="preserve"> </w:t>
      </w:r>
      <w:r w:rsidRPr="008D4459">
        <w:rPr>
          <w:rFonts w:ascii="Arial" w:hAnsi="Arial" w:cs="Arial"/>
        </w:rPr>
        <w:t>1</w:t>
      </w:r>
      <w:r>
        <w:rPr>
          <w:rFonts w:ascii="Arial" w:hAnsi="Arial" w:cs="Arial"/>
        </w:rPr>
        <w:t>.</w:t>
      </w:r>
      <w:r w:rsidRPr="008D4459">
        <w:rPr>
          <w:rFonts w:ascii="Arial" w:hAnsi="Arial" w:cs="Arial"/>
        </w:rPr>
        <w:t xml:space="preserve"> priedą:</w:t>
      </w:r>
    </w:p>
    <w:tbl>
      <w:tblPr>
        <w:tblW w:w="9130" w:type="dxa"/>
        <w:tblLook w:val="04A0" w:firstRow="1" w:lastRow="0" w:firstColumn="1" w:lastColumn="0" w:noHBand="0" w:noVBand="1"/>
      </w:tblPr>
      <w:tblGrid>
        <w:gridCol w:w="750"/>
        <w:gridCol w:w="6980"/>
        <w:gridCol w:w="1400"/>
      </w:tblGrid>
      <w:tr w:rsidR="00152A30" w14:paraId="7890AA26" w14:textId="77777777" w:rsidTr="00FE16CE">
        <w:trPr>
          <w:trHeight w:val="315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5E074" w14:textId="77777777" w:rsidR="00152A30" w:rsidRDefault="00152A30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07F0F" w14:textId="77777777" w:rsidR="00152A30" w:rsidRDefault="00152A30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72FC7" w14:textId="77777777" w:rsidR="00152A30" w:rsidRDefault="00152A3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tūkst. eurų</w:t>
            </w:r>
          </w:p>
        </w:tc>
      </w:tr>
      <w:tr w:rsidR="00152A30" w14:paraId="0D484BEC" w14:textId="77777777" w:rsidTr="00FE16CE">
        <w:trPr>
          <w:trHeight w:val="63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DC713C" w14:textId="77777777" w:rsidR="00152A30" w:rsidRDefault="00152A3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Eil. Nr.</w:t>
            </w:r>
          </w:p>
        </w:tc>
        <w:tc>
          <w:tcPr>
            <w:tcW w:w="6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0E756" w14:textId="77777777" w:rsidR="00152A30" w:rsidRDefault="00152A3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Pajamos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78E3B" w14:textId="77777777" w:rsidR="00152A30" w:rsidRDefault="00152A3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Suma</w:t>
            </w:r>
          </w:p>
        </w:tc>
      </w:tr>
      <w:tr w:rsidR="00152A30" w14:paraId="43B7D1B9" w14:textId="77777777" w:rsidTr="00FE16CE">
        <w:trPr>
          <w:trHeight w:val="31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55216" w14:textId="77777777" w:rsidR="00152A30" w:rsidRDefault="00152A3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AD60E" w14:textId="77777777" w:rsidR="00152A30" w:rsidRDefault="00152A3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MOKESČIAI (2)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2BC89" w14:textId="77777777" w:rsidR="00152A30" w:rsidRDefault="00152A3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1500,0</w:t>
            </w:r>
          </w:p>
        </w:tc>
      </w:tr>
      <w:tr w:rsidR="00152A30" w14:paraId="6C7B2EC8" w14:textId="77777777" w:rsidTr="00FE16CE">
        <w:trPr>
          <w:trHeight w:val="31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58D01" w14:textId="77777777" w:rsidR="00152A30" w:rsidRDefault="00152A3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F67A8" w14:textId="77777777" w:rsidR="00152A30" w:rsidRDefault="00152A3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Gyventojų pajamų mokestis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88175" w14:textId="77777777" w:rsidR="00152A30" w:rsidRDefault="00152A3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1500,0</w:t>
            </w:r>
          </w:p>
        </w:tc>
      </w:tr>
      <w:tr w:rsidR="00152A30" w14:paraId="53DBEAE2" w14:textId="77777777" w:rsidTr="00FE16CE">
        <w:trPr>
          <w:trHeight w:val="31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EA139" w14:textId="77777777" w:rsidR="00152A30" w:rsidRDefault="00152A3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9.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BD735" w14:textId="77777777" w:rsidR="00152A30" w:rsidRDefault="00152A3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KITOS PAJAMOS (10+15)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BDB61" w14:textId="77777777" w:rsidR="00152A30" w:rsidRDefault="00152A3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318,6</w:t>
            </w:r>
          </w:p>
        </w:tc>
      </w:tr>
      <w:tr w:rsidR="00152A30" w14:paraId="457A399A" w14:textId="77777777" w:rsidTr="00FE16CE">
        <w:trPr>
          <w:trHeight w:val="31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EC75B" w14:textId="77777777" w:rsidR="00152A30" w:rsidRDefault="00152A3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15.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2AD13" w14:textId="77777777" w:rsidR="00152A30" w:rsidRDefault="00152A3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Pajamos už prekes ir paslaugas (16+17+18)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68287" w14:textId="77777777" w:rsidR="00152A30" w:rsidRDefault="00152A3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318,6</w:t>
            </w:r>
          </w:p>
        </w:tc>
      </w:tr>
      <w:tr w:rsidR="00152A30" w14:paraId="31BF9648" w14:textId="77777777" w:rsidTr="00FE16CE">
        <w:trPr>
          <w:trHeight w:val="31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0AA80" w14:textId="77777777" w:rsidR="00152A30" w:rsidRDefault="00152A3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9DD60" w14:textId="77777777" w:rsidR="00152A30" w:rsidRDefault="00152A3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Biudžetinių įstaigų pajamos už prekes ir paslaugas, iš jų: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E5C81" w14:textId="77777777" w:rsidR="00152A30" w:rsidRDefault="00152A3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318,6</w:t>
            </w:r>
          </w:p>
        </w:tc>
      </w:tr>
      <w:tr w:rsidR="00152A30" w14:paraId="5E6E64E1" w14:textId="77777777" w:rsidTr="00FE16CE">
        <w:trPr>
          <w:trHeight w:val="31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524B2" w14:textId="77777777" w:rsidR="00152A30" w:rsidRDefault="00152A3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16.1.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D80A7" w14:textId="77777777" w:rsidR="00152A30" w:rsidRDefault="00152A3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Pajamos už ilgalaikio ir trumpalaikio materialiojo turto nuomą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D6527" w14:textId="77777777" w:rsidR="00152A30" w:rsidRDefault="00152A3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8,4</w:t>
            </w:r>
          </w:p>
        </w:tc>
      </w:tr>
      <w:tr w:rsidR="00152A30" w14:paraId="593DF98E" w14:textId="77777777" w:rsidTr="00FE16CE">
        <w:trPr>
          <w:trHeight w:val="31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0F22A" w14:textId="77777777" w:rsidR="00152A30" w:rsidRDefault="00152A3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16.2.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71AB6" w14:textId="77777777" w:rsidR="00152A30" w:rsidRDefault="00152A3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Pajamos už prekes ir paslaugas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88FB5" w14:textId="77777777" w:rsidR="00152A30" w:rsidRDefault="00152A3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21,3</w:t>
            </w:r>
          </w:p>
        </w:tc>
      </w:tr>
      <w:tr w:rsidR="00152A30" w14:paraId="7FC529A0" w14:textId="77777777" w:rsidTr="00FE16CE">
        <w:trPr>
          <w:trHeight w:val="31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B9E85" w14:textId="77777777" w:rsidR="00152A30" w:rsidRDefault="00152A3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16.3.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D174E" w14:textId="77777777" w:rsidR="00152A30" w:rsidRDefault="00152A3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Įmokos už išlaikymą švietimo, socialinės apsaugos įstaigose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3CDA6" w14:textId="77777777" w:rsidR="00152A30" w:rsidRDefault="00152A3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288,9</w:t>
            </w:r>
          </w:p>
        </w:tc>
      </w:tr>
      <w:tr w:rsidR="00152A30" w14:paraId="5B828515" w14:textId="77777777" w:rsidTr="00FE16CE">
        <w:trPr>
          <w:trHeight w:val="398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AD48A" w14:textId="77777777" w:rsidR="00152A30" w:rsidRDefault="00152A3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22. 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187DE2" w14:textId="77777777" w:rsidR="00152A30" w:rsidRDefault="00152A3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IŠ VISO PAJAMŲ SAVARANKIŠKOSIOMS FUNKCIJOMS VYKDYTI (1+9)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23972" w14:textId="77777777" w:rsidR="00152A30" w:rsidRDefault="00152A3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1818,6</w:t>
            </w:r>
          </w:p>
        </w:tc>
      </w:tr>
      <w:tr w:rsidR="00152A30" w14:paraId="61549543" w14:textId="77777777" w:rsidTr="00FE16CE">
        <w:trPr>
          <w:trHeight w:val="31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85916" w14:textId="77777777" w:rsidR="00152A30" w:rsidRDefault="00152A3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23.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E6E65" w14:textId="77777777" w:rsidR="00152A30" w:rsidRDefault="00152A3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DOTACIJOS (24+30)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DE485" w14:textId="77777777" w:rsidR="00152A30" w:rsidRDefault="00152A3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1872,753</w:t>
            </w:r>
          </w:p>
        </w:tc>
      </w:tr>
      <w:tr w:rsidR="00152A30" w14:paraId="186E7D69" w14:textId="77777777" w:rsidTr="00FE16CE">
        <w:trPr>
          <w:trHeight w:val="31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F081B" w14:textId="77777777" w:rsidR="00152A30" w:rsidRDefault="00152A3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24.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6A256" w14:textId="77777777" w:rsidR="00152A30" w:rsidRDefault="00152A3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VALSTYBĖS BIUDŽETO DOTACIJOS (25+26+27+28+29)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EB5BA" w14:textId="77777777" w:rsidR="00152A30" w:rsidRDefault="00152A3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1946,230</w:t>
            </w:r>
          </w:p>
        </w:tc>
      </w:tr>
      <w:tr w:rsidR="00152A30" w14:paraId="6888242E" w14:textId="77777777" w:rsidTr="00FE16CE">
        <w:trPr>
          <w:trHeight w:val="61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DDAA4" w14:textId="77777777" w:rsidR="00152A30" w:rsidRDefault="00152A3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49B9F1" w14:textId="77777777" w:rsidR="00152A30" w:rsidRDefault="00152A3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Valstybinėms (valstybės perduotoms savivaldybėms) funkcijoms vykdyti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F2FC2" w14:textId="77777777" w:rsidR="00152A30" w:rsidRDefault="00152A3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</w:t>
            </w:r>
          </w:p>
        </w:tc>
      </w:tr>
      <w:tr w:rsidR="00152A30" w14:paraId="1A1F9094" w14:textId="77777777" w:rsidTr="00FE16CE">
        <w:trPr>
          <w:trHeight w:val="31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0D88B" w14:textId="77777777" w:rsidR="00152A30" w:rsidRDefault="00152A3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0328C" w14:textId="77777777" w:rsidR="00152A30" w:rsidRDefault="00152A3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Ugdymo reikmėms finansuoti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00DD6" w14:textId="77777777" w:rsidR="00152A30" w:rsidRDefault="00152A3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1748,0</w:t>
            </w:r>
          </w:p>
        </w:tc>
      </w:tr>
      <w:tr w:rsidR="00152A30" w14:paraId="1AC0FFD3" w14:textId="77777777" w:rsidTr="00FE16CE">
        <w:trPr>
          <w:trHeight w:val="31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A3C55" w14:textId="77777777" w:rsidR="00152A30" w:rsidRDefault="00152A3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9560E" w14:textId="77777777" w:rsidR="00152A30" w:rsidRDefault="00152A3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Kitos dotacijos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7345F" w14:textId="77777777" w:rsidR="00152A30" w:rsidRDefault="00152A3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48,230</w:t>
            </w:r>
          </w:p>
        </w:tc>
      </w:tr>
      <w:tr w:rsidR="00152A30" w14:paraId="68BE11DA" w14:textId="77777777" w:rsidTr="00FE16CE">
        <w:trPr>
          <w:trHeight w:val="945"/>
        </w:trPr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2F6EC" w14:textId="77777777" w:rsidR="00152A30" w:rsidRDefault="00152A3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30.</w:t>
            </w: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67C18E" w14:textId="77777777" w:rsidR="00152A30" w:rsidRDefault="00152A3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DOTACIJA SAVIVALDYBĖMS IŠ EUROPOS SĄJUNGOS, KITOS TARPTAUTINĖS FINANSINĖS PARAMOS IR BENDROJO FINANSAVIMO LĖŠŲ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94E50" w14:textId="77777777" w:rsidR="00152A30" w:rsidRDefault="00152A3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-73,477</w:t>
            </w:r>
          </w:p>
        </w:tc>
      </w:tr>
      <w:tr w:rsidR="00152A30" w14:paraId="07383429" w14:textId="77777777" w:rsidTr="00FE16CE">
        <w:trPr>
          <w:trHeight w:val="315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FBA46" w14:textId="77777777" w:rsidR="00152A30" w:rsidRDefault="00152A3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31. </w:t>
            </w:r>
          </w:p>
        </w:tc>
        <w:tc>
          <w:tcPr>
            <w:tcW w:w="6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A06B6" w14:textId="77777777" w:rsidR="00152A30" w:rsidRDefault="00152A3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IŠ VISO (22+23)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07AEA" w14:textId="77777777" w:rsidR="00152A30" w:rsidRDefault="00152A3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3691,353</w:t>
            </w:r>
          </w:p>
        </w:tc>
      </w:tr>
    </w:tbl>
    <w:p w14:paraId="6D5A7879" w14:textId="42CCA362" w:rsidR="00FE16CE" w:rsidRDefault="00FE16CE" w:rsidP="00E37863">
      <w:pPr>
        <w:spacing w:before="240" w:line="276" w:lineRule="auto"/>
        <w:ind w:firstLine="1134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3E24EF">
        <w:rPr>
          <w:rFonts w:ascii="Arial" w:hAnsi="Arial" w:cs="Arial"/>
        </w:rPr>
        <w:t xml:space="preserve">.2. </w:t>
      </w:r>
      <w:r>
        <w:rPr>
          <w:rFonts w:ascii="Arial" w:hAnsi="Arial" w:cs="Arial"/>
        </w:rPr>
        <w:t>3 priedą: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668"/>
        <w:gridCol w:w="3454"/>
        <w:gridCol w:w="1128"/>
        <w:gridCol w:w="1303"/>
        <w:gridCol w:w="1244"/>
        <w:gridCol w:w="1842"/>
      </w:tblGrid>
      <w:tr w:rsidR="008523D0" w14:paraId="1C352579" w14:textId="77777777" w:rsidTr="006A7B2F">
        <w:trPr>
          <w:trHeight w:val="315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428971" w14:textId="77777777" w:rsidR="008523D0" w:rsidRDefault="008523D0">
            <w:pPr>
              <w:rPr>
                <w:rFonts w:ascii="Arial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9F8E6B" w14:textId="77777777" w:rsidR="008523D0" w:rsidRDefault="008523D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276B98" w14:textId="77777777" w:rsidR="008523D0" w:rsidRDefault="008523D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57A66B" w14:textId="77777777" w:rsidR="008523D0" w:rsidRDefault="008523D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6984EFB" w14:textId="77777777" w:rsidR="008523D0" w:rsidRDefault="008523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C1AD39E" w14:textId="77777777" w:rsidR="008523D0" w:rsidRDefault="008523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tūkst. eurų</w:t>
            </w:r>
          </w:p>
        </w:tc>
      </w:tr>
      <w:tr w:rsidR="008523D0" w14:paraId="28E7C369" w14:textId="77777777" w:rsidTr="006A7B2F">
        <w:trPr>
          <w:trHeight w:val="22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B5AF7" w14:textId="77777777" w:rsidR="008523D0" w:rsidRDefault="008523D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Eil. Nr.</w:t>
            </w:r>
          </w:p>
        </w:tc>
        <w:tc>
          <w:tcPr>
            <w:tcW w:w="3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D7E90" w14:textId="77777777" w:rsidR="008523D0" w:rsidRDefault="008523D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Įstaigos pavadinimas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5BD2311" w14:textId="77777777" w:rsidR="008523D0" w:rsidRDefault="0085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viso: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3F72B54" w14:textId="77777777" w:rsidR="008523D0" w:rsidRDefault="0085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Pajamos už prekes ir paslaugas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C45FB6C" w14:textId="77777777" w:rsidR="008523D0" w:rsidRDefault="0085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Įmokos už išlaikymą švietimo, socialinės apsaugos ir kitose įstaigose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B4A23" w14:textId="77777777" w:rsidR="008523D0" w:rsidRDefault="0085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Pajamos už ilgalaikio ir trumpalaikio materialiojo turto nuomą</w:t>
            </w:r>
          </w:p>
        </w:tc>
      </w:tr>
      <w:tr w:rsidR="008523D0" w14:paraId="033865A7" w14:textId="77777777" w:rsidTr="006A7B2F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04A71" w14:textId="77777777" w:rsidR="008523D0" w:rsidRDefault="0085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4ACD6" w14:textId="77777777" w:rsidR="008523D0" w:rsidRDefault="0085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77B24" w14:textId="77777777" w:rsidR="008523D0" w:rsidRDefault="0085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BCF0C" w14:textId="77777777" w:rsidR="008523D0" w:rsidRDefault="0085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2D753" w14:textId="77777777" w:rsidR="008523D0" w:rsidRDefault="0085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B6E6F" w14:textId="77777777" w:rsidR="008523D0" w:rsidRDefault="0085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8523D0" w14:paraId="537AB8B7" w14:textId="77777777" w:rsidTr="006A7B2F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A07C87" w14:textId="77777777" w:rsidR="008523D0" w:rsidRDefault="008523D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61E1D" w14:textId="77777777" w:rsidR="008523D0" w:rsidRDefault="008523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Priekulės Ievos Simonaitytės  gimnazija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4E0B8F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E62A9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BBD4F3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E522F4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</w:t>
            </w:r>
          </w:p>
        </w:tc>
      </w:tr>
      <w:tr w:rsidR="008523D0" w14:paraId="7D8A1370" w14:textId="77777777" w:rsidTr="006A7B2F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0D28A9" w14:textId="77777777" w:rsidR="008523D0" w:rsidRDefault="008523D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DAF9D" w14:textId="77777777" w:rsidR="008523D0" w:rsidRDefault="008523D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Ketvergių  pagrindinė mokykla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A6FA2C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81F2E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312691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A15015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8523D0" w14:paraId="07AE8A29" w14:textId="77777777" w:rsidTr="006A7B2F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18996A" w14:textId="77777777" w:rsidR="008523D0" w:rsidRDefault="008523D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14.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23660" w14:textId="77777777" w:rsidR="008523D0" w:rsidRDefault="008523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Slengių mokykla-daugiafunkcis centras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ACC390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7381D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909157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24AA85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2,2</w:t>
            </w:r>
          </w:p>
        </w:tc>
      </w:tr>
      <w:tr w:rsidR="008523D0" w14:paraId="53E3DAB0" w14:textId="77777777" w:rsidTr="006A7B2F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F6F234" w14:textId="77777777" w:rsidR="008523D0" w:rsidRDefault="008523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68E48" w14:textId="77777777" w:rsidR="008523D0" w:rsidRDefault="008523D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Gargždų  muzikos  mokykla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7D2E62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9315B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73C09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E70626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0,1</w:t>
            </w:r>
          </w:p>
        </w:tc>
      </w:tr>
      <w:tr w:rsidR="008523D0" w14:paraId="0F693608" w14:textId="77777777" w:rsidTr="006A7B2F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496794" w14:textId="77777777" w:rsidR="008523D0" w:rsidRDefault="008523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78A36" w14:textId="77777777" w:rsidR="008523D0" w:rsidRDefault="008523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Jono Lankučio viešoji biblioteka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1DED3E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34322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34081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E3D79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8523D0" w14:paraId="12008275" w14:textId="77777777" w:rsidTr="006A7B2F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A9A09" w14:textId="77777777" w:rsidR="008523D0" w:rsidRDefault="008523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29.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042FE7" w14:textId="77777777" w:rsidR="008523D0" w:rsidRDefault="008523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Klaipėdos rajono etninės kultūros centras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AE6239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AEC1E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0F259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E03B1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</w:t>
            </w:r>
          </w:p>
        </w:tc>
      </w:tr>
      <w:tr w:rsidR="008523D0" w14:paraId="18495EF4" w14:textId="77777777" w:rsidTr="006A7B2F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997E39" w14:textId="77777777" w:rsidR="008523D0" w:rsidRDefault="008523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33.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C21A0" w14:textId="77777777" w:rsidR="008523D0" w:rsidRDefault="008523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Sporto centras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F2FDEB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417E2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50814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3ABF9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</w:tr>
      <w:tr w:rsidR="008523D0" w14:paraId="0443DB6C" w14:textId="77777777" w:rsidTr="006A7B2F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CC74E8" w14:textId="77777777" w:rsidR="008523D0" w:rsidRDefault="008523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DBFF3" w14:textId="77777777" w:rsidR="008523D0" w:rsidRDefault="008523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Viliaus Gaigalaičio globos namai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A994AF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9DB62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22854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1DD4F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8523D0" w14:paraId="1C30FA67" w14:textId="77777777" w:rsidTr="006A7B2F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4568CB" w14:textId="77777777" w:rsidR="008523D0" w:rsidRDefault="008523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D2142F" w14:textId="77777777" w:rsidR="008523D0" w:rsidRDefault="008523D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IŠ VISO PAJAMŲ: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5CF9C8" w14:textId="77777777" w:rsidR="008523D0" w:rsidRDefault="008523D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318,6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E75C06" w14:textId="77777777" w:rsidR="008523D0" w:rsidRDefault="008523D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21,3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C24173" w14:textId="77777777" w:rsidR="008523D0" w:rsidRDefault="008523D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288,9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55A894" w14:textId="77777777" w:rsidR="008523D0" w:rsidRDefault="008523D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8,4</w:t>
            </w:r>
          </w:p>
        </w:tc>
      </w:tr>
    </w:tbl>
    <w:p w14:paraId="32D29C26" w14:textId="51A352C3" w:rsidR="00E37863" w:rsidRDefault="00E37863" w:rsidP="009D64BE">
      <w:pPr>
        <w:spacing w:before="240" w:after="120"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3.3. </w:t>
      </w:r>
      <w:r w:rsidRPr="003E24EF">
        <w:rPr>
          <w:rFonts w:ascii="Arial" w:hAnsi="Arial" w:cs="Arial"/>
        </w:rPr>
        <w:t>4 priedą:</w:t>
      </w:r>
    </w:p>
    <w:p w14:paraId="32F41A31" w14:textId="25F40E8E" w:rsidR="00095702" w:rsidRDefault="00896160" w:rsidP="009D64BE">
      <w:pPr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3.3.1. </w:t>
      </w:r>
      <w:r w:rsidR="00095702">
        <w:rPr>
          <w:rFonts w:ascii="Arial" w:hAnsi="Arial" w:cs="Arial"/>
        </w:rPr>
        <w:t xml:space="preserve">Eilutėse Nr. 1.1.2., 2.1.2., 3.1.2., 4.1.2., 5.1.2., 6.1.2., 7.1.2., 8.1.2., 9.1.2., 10.1.2., 11.1.2., 12.1.2., 13.1.2., 14.1.2., 15.1.2., 16.1.2., 17.1.2., 18.1.2., 19.1.2., 20.1.2., 21.1.2., 23.1.2., 42.1.2., 43.2., </w:t>
      </w:r>
      <w:r w:rsidR="004760CF">
        <w:rPr>
          <w:rFonts w:ascii="Arial" w:hAnsi="Arial" w:cs="Arial"/>
        </w:rPr>
        <w:t xml:space="preserve">skiltyje </w:t>
      </w:r>
      <w:r w:rsidR="004760CF" w:rsidRPr="00DE7F8A">
        <w:rPr>
          <w:rFonts w:ascii="Arial" w:hAnsi="Arial" w:cs="Arial"/>
        </w:rPr>
        <w:t>„Asignavimų valdytojo pavadinimas, programos numeris ir pavadinimas“</w:t>
      </w:r>
      <w:r w:rsidR="004760CF">
        <w:rPr>
          <w:rFonts w:ascii="Arial" w:hAnsi="Arial" w:cs="Arial"/>
        </w:rPr>
        <w:t xml:space="preserve"> vietoje žodžių „speciali tikslinė dotacija mokymo reikmėms finansuoti (ML)“ įrašyti žodžius „speciali tikslinė dotacija mokymo reikmėms finansuoti (ML, ML(SL)“.</w:t>
      </w:r>
    </w:p>
    <w:p w14:paraId="72AEF5AA" w14:textId="1B661EC9" w:rsidR="00896160" w:rsidRPr="00DE7F8A" w:rsidRDefault="00896160" w:rsidP="009D64BE">
      <w:pPr>
        <w:spacing w:after="120"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3.3.2. Įrašyti eilutes Nr. 20.1.4., 21.1.4., skiltyje </w:t>
      </w:r>
      <w:r w:rsidRPr="00DE7F8A">
        <w:rPr>
          <w:rFonts w:ascii="Arial" w:hAnsi="Arial" w:cs="Arial"/>
        </w:rPr>
        <w:t>„Asignavimų valdytojo pavadinimas, programos numeris ir pavadinimas“</w:t>
      </w:r>
      <w:r>
        <w:rPr>
          <w:rFonts w:ascii="Arial" w:hAnsi="Arial" w:cs="Arial"/>
        </w:rPr>
        <w:t xml:space="preserve"> įrašant žodžius </w:t>
      </w:r>
      <w:r w:rsidR="009D64BE">
        <w:rPr>
          <w:rFonts w:ascii="Arial" w:hAnsi="Arial" w:cs="Arial"/>
        </w:rPr>
        <w:t>„</w:t>
      </w:r>
      <w:r w:rsidR="009D64BE">
        <w:rPr>
          <w:rFonts w:ascii="Arial" w:hAnsi="Arial" w:cs="Arial"/>
        </w:rPr>
        <w:t>kita dotacija (VBD)</w:t>
      </w:r>
      <w:r w:rsidR="009D64BE">
        <w:rPr>
          <w:rFonts w:ascii="Arial" w:hAnsi="Arial" w:cs="Arial"/>
        </w:rPr>
        <w:t>“.</w:t>
      </w:r>
      <w:r>
        <w:rPr>
          <w:rFonts w:ascii="Arial" w:hAnsi="Arial" w:cs="Arial"/>
        </w:rPr>
        <w:t xml:space="preserve"> 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1685"/>
        <w:gridCol w:w="4976"/>
        <w:gridCol w:w="1535"/>
        <w:gridCol w:w="1443"/>
      </w:tblGrid>
      <w:tr w:rsidR="001209B5" w14:paraId="0C67FA6D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08EAF1" w14:textId="77777777" w:rsidR="001209B5" w:rsidRDefault="001209B5">
            <w:pPr>
              <w:rPr>
                <w:rFonts w:ascii="Arial" w:hAnsi="Arial" w:cs="Arial"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29CFF5" w14:textId="77777777" w:rsidR="001209B5" w:rsidRDefault="001209B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1BAA84" w14:textId="77777777" w:rsidR="001209B5" w:rsidRDefault="001209B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6972DA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tūkst. eurų</w:t>
            </w:r>
          </w:p>
        </w:tc>
      </w:tr>
      <w:tr w:rsidR="001209B5" w14:paraId="71956D7B" w14:textId="77777777" w:rsidTr="006A7B2F">
        <w:trPr>
          <w:trHeight w:val="904"/>
        </w:trPr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EEA5D" w14:textId="77777777" w:rsidR="001209B5" w:rsidRDefault="001209B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Eil. Nr.</w:t>
            </w:r>
          </w:p>
        </w:tc>
        <w:tc>
          <w:tcPr>
            <w:tcW w:w="50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19F31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Asignavimų valdytojo pavadinimas, programos numeris ir pavadinimas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AF4F77D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Funkcinės klasifikacijos kodas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74456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Suma</w:t>
            </w:r>
          </w:p>
        </w:tc>
      </w:tr>
      <w:tr w:rsidR="001209B5" w14:paraId="6878E615" w14:textId="77777777" w:rsidTr="006A7B2F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960A83" w14:textId="77777777" w:rsidR="001209B5" w:rsidRDefault="001209B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50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1DFCC2" w14:textId="77777777" w:rsidR="001209B5" w:rsidRDefault="001209B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0768F04" w14:textId="77777777" w:rsidR="001209B5" w:rsidRDefault="001209B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598610" w14:textId="77777777" w:rsidR="001209B5" w:rsidRDefault="001209B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</w:tr>
      <w:tr w:rsidR="001209B5" w14:paraId="43B9732C" w14:textId="77777777" w:rsidTr="006A7B2F">
        <w:trPr>
          <w:trHeight w:val="315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1F9E68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0CA90A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Gargždų ,,Vaivorykštės" gimnazija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BDB362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79846" w14:textId="77777777" w:rsidR="001209B5" w:rsidRDefault="001209B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141,100</w:t>
            </w:r>
          </w:p>
        </w:tc>
      </w:tr>
      <w:tr w:rsidR="001209B5" w14:paraId="2D7641F8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842C3C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A1DE0D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D073EA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B8DA8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1209B5" w14:paraId="3E7E2BD6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CD9C10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1.1.</w:t>
            </w:r>
          </w:p>
        </w:tc>
        <w:tc>
          <w:tcPr>
            <w:tcW w:w="50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6E8EAE6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8878A3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8BB16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141,100</w:t>
            </w:r>
          </w:p>
        </w:tc>
      </w:tr>
      <w:tr w:rsidR="001209B5" w14:paraId="5FCCC658" w14:textId="77777777" w:rsidTr="006A7B2F">
        <w:trPr>
          <w:trHeight w:val="360"/>
        </w:trPr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64795A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1.1.1.</w:t>
            </w:r>
          </w:p>
        </w:tc>
        <w:tc>
          <w:tcPr>
            <w:tcW w:w="50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E90258B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FD3A03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749F3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-16,000</w:t>
            </w:r>
          </w:p>
        </w:tc>
      </w:tr>
      <w:tr w:rsidR="001209B5" w14:paraId="4B43621C" w14:textId="77777777" w:rsidTr="006A7B2F">
        <w:trPr>
          <w:trHeight w:val="513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DE1FA5B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1.1.2.</w:t>
            </w:r>
          </w:p>
        </w:tc>
        <w:tc>
          <w:tcPr>
            <w:tcW w:w="503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14E4D79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speciali tikslinė dotacija mokymo reikmėms finansuoti (ML, ML(SL))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3FF01AF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0719D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157,100</w:t>
            </w:r>
          </w:p>
        </w:tc>
      </w:tr>
      <w:tr w:rsidR="001209B5" w14:paraId="370504F1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17B059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D540EA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Priekulės Ievos Simonaitytės gimnazija 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283125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20DB7" w14:textId="77777777" w:rsidR="001209B5" w:rsidRDefault="001209B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149,460</w:t>
            </w:r>
          </w:p>
        </w:tc>
      </w:tr>
      <w:tr w:rsidR="001209B5" w14:paraId="0A2E25E8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9B54C3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0F940F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AFC76A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1D751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1209B5" w14:paraId="5EC5ECEE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770E2D7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BB165E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55D9D6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2975F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149,460</w:t>
            </w:r>
          </w:p>
        </w:tc>
      </w:tr>
      <w:tr w:rsidR="001209B5" w14:paraId="2D7511D9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A1F42FF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2.1.1.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5A16FD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30C665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37EC67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-12,700</w:t>
            </w:r>
          </w:p>
        </w:tc>
      </w:tr>
      <w:tr w:rsidR="001209B5" w14:paraId="28CCAAEB" w14:textId="77777777" w:rsidTr="006A7B2F">
        <w:trPr>
          <w:trHeight w:val="469"/>
        </w:trPr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3A70EB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2.1.2.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00AE554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speciali tikslinė dotacija mokymo reikmėms finansuoti (ML, ML(SL))</w:t>
            </w:r>
          </w:p>
        </w:tc>
        <w:tc>
          <w:tcPr>
            <w:tcW w:w="145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0C8808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B5D72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151,160</w:t>
            </w:r>
          </w:p>
        </w:tc>
      </w:tr>
      <w:tr w:rsidR="001209B5" w14:paraId="6045BFD5" w14:textId="77777777" w:rsidTr="006A7B2F">
        <w:trPr>
          <w:trHeight w:val="255"/>
        </w:trPr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C5BE4E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2.1.5.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29460" w14:textId="77777777" w:rsidR="001209B5" w:rsidRDefault="001209B5">
            <w:pPr>
              <w:jc w:val="right"/>
              <w:rPr>
                <w:rFonts w:ascii="Arial" w:hAnsi="Arial" w:cs="Arial"/>
                <w:color w:val="444444"/>
              </w:rPr>
            </w:pPr>
            <w:r>
              <w:rPr>
                <w:rFonts w:ascii="Arial" w:hAnsi="Arial" w:cs="Arial"/>
                <w:color w:val="444444"/>
              </w:rPr>
              <w:t>lėšos už paslaugas ir nuomą (S)</w:t>
            </w:r>
          </w:p>
        </w:tc>
        <w:tc>
          <w:tcPr>
            <w:tcW w:w="145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A2D8C7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32315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11,000</w:t>
            </w:r>
          </w:p>
        </w:tc>
      </w:tr>
      <w:tr w:rsidR="001209B5" w14:paraId="63F1812F" w14:textId="77777777" w:rsidTr="006A7B2F">
        <w:trPr>
          <w:trHeight w:val="31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DD3B19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311D6D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Veiviržėnų Jurgio Šaulio gimnazija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42B570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77788" w14:textId="77777777" w:rsidR="001209B5" w:rsidRDefault="001209B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94,800</w:t>
            </w:r>
          </w:p>
        </w:tc>
      </w:tr>
      <w:tr w:rsidR="001209B5" w14:paraId="5EE69969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F5CDAD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E04B60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B8806F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40527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1209B5" w14:paraId="2B06899F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982EE1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4B507F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5BDB0D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F3D11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94,800</w:t>
            </w:r>
          </w:p>
        </w:tc>
      </w:tr>
      <w:tr w:rsidR="001209B5" w14:paraId="5F6A7A84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DA6770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BF02E3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DE9814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D1A65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-25,800</w:t>
            </w:r>
          </w:p>
        </w:tc>
      </w:tr>
      <w:tr w:rsidR="001209B5" w14:paraId="4469F9F1" w14:textId="77777777" w:rsidTr="006A7B2F">
        <w:trPr>
          <w:trHeight w:val="55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EB1464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3.1.2.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79EC29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speciali tikslinė dotacija mokymo reikmėms finansuoti (ML, ML(SL))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65C4B2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7DEC5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120,600</w:t>
            </w:r>
          </w:p>
        </w:tc>
      </w:tr>
      <w:tr w:rsidR="001209B5" w14:paraId="5F103978" w14:textId="77777777" w:rsidTr="006A7B2F">
        <w:trPr>
          <w:trHeight w:val="31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A66C3E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934A41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Endriejavo pagrindinė mokykla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94A79B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ED939" w14:textId="77777777" w:rsidR="001209B5" w:rsidRDefault="001209B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15,900</w:t>
            </w:r>
          </w:p>
        </w:tc>
      </w:tr>
      <w:tr w:rsidR="001209B5" w14:paraId="2A65C8B6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79A1AA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3BADE8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8B6B21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9C6A0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1209B5" w14:paraId="58D77040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D1A6C4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F76CF8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1C2FAC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DC18F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15,900</w:t>
            </w:r>
          </w:p>
        </w:tc>
      </w:tr>
      <w:tr w:rsidR="001209B5" w14:paraId="5B3298B2" w14:textId="77777777" w:rsidTr="006A7B2F">
        <w:trPr>
          <w:trHeight w:val="479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FA3744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4.1.2.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271AC0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speciali tikslinė dotacija mokymo reikmėms finansuoti (ML, ML(SL))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39F291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B9512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15,900</w:t>
            </w:r>
          </w:p>
        </w:tc>
      </w:tr>
      <w:tr w:rsidR="001209B5" w14:paraId="6D4791A0" w14:textId="77777777" w:rsidTr="006A7B2F">
        <w:trPr>
          <w:trHeight w:val="31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8D79B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42136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Gargždų ,,Kranto" progimnazija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AEE89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DB00C" w14:textId="77777777" w:rsidR="001209B5" w:rsidRDefault="001209B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-129,168</w:t>
            </w:r>
          </w:p>
        </w:tc>
      </w:tr>
      <w:tr w:rsidR="001209B5" w14:paraId="55CE3F05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A9C16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2E6A9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7C62C" w14:textId="77777777" w:rsidR="001209B5" w:rsidRDefault="001209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A6B97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1209B5" w14:paraId="520AAC1A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48160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4228F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E83E4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6A7A8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-129,168</w:t>
            </w:r>
          </w:p>
        </w:tc>
      </w:tr>
      <w:tr w:rsidR="001209B5" w14:paraId="69B244A8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933A3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EFE63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1CD57" w14:textId="77777777" w:rsidR="001209B5" w:rsidRDefault="001209B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F7757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-256,368</w:t>
            </w:r>
          </w:p>
        </w:tc>
      </w:tr>
      <w:tr w:rsidR="001209B5" w14:paraId="6B76DE24" w14:textId="77777777" w:rsidTr="006A7B2F">
        <w:trPr>
          <w:trHeight w:val="555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00CB34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5.1.2.</w:t>
            </w:r>
          </w:p>
        </w:tc>
        <w:tc>
          <w:tcPr>
            <w:tcW w:w="5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80727D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speciali tikslinė dotacija mokymo reikmėms finansuoti (ML, ML(SL))</w:t>
            </w:r>
          </w:p>
        </w:tc>
        <w:tc>
          <w:tcPr>
            <w:tcW w:w="14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51520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8663D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127,200</w:t>
            </w:r>
          </w:p>
        </w:tc>
      </w:tr>
      <w:tr w:rsidR="001209B5" w14:paraId="61887E7C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4FCD2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3D3EF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Gargždų ,,Minijos" progimnazija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67B3F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310CE" w14:textId="77777777" w:rsidR="001209B5" w:rsidRDefault="001209B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166,600</w:t>
            </w:r>
          </w:p>
        </w:tc>
      </w:tr>
      <w:tr w:rsidR="001209B5" w14:paraId="4963FDE3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9381B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A5493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B7367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714C1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1209B5" w14:paraId="75D0481B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FDC23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CE90F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59CB8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A287E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166,600</w:t>
            </w:r>
          </w:p>
        </w:tc>
      </w:tr>
      <w:tr w:rsidR="001209B5" w14:paraId="311DE7E3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B27F2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6.1.1.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85DBB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0C193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EFAF1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-3,000</w:t>
            </w:r>
          </w:p>
        </w:tc>
      </w:tr>
      <w:tr w:rsidR="001209B5" w14:paraId="23A5C41D" w14:textId="77777777" w:rsidTr="006A7B2F">
        <w:trPr>
          <w:trHeight w:val="66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BE83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6.1.2.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7A99A1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speciali tikslinė dotacija mokymo reikmėms finansuoti (ML, ML(SL))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4A0DC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BFD01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169,600</w:t>
            </w:r>
          </w:p>
        </w:tc>
      </w:tr>
      <w:tr w:rsidR="001209B5" w14:paraId="6CD3AB74" w14:textId="77777777" w:rsidTr="006A7B2F">
        <w:trPr>
          <w:trHeight w:val="31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16195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94AD4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Agluonėnų mokykla-darželis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8553E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B2E7F" w14:textId="77777777" w:rsidR="001209B5" w:rsidRDefault="001209B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24,100</w:t>
            </w:r>
          </w:p>
        </w:tc>
      </w:tr>
      <w:tr w:rsidR="001209B5" w14:paraId="553BD387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581DF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3FDE3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FB7F2" w14:textId="77777777" w:rsidR="001209B5" w:rsidRDefault="001209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08786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1209B5" w14:paraId="288BF35A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ED68E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9F0BB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52C8C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ABEF1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24,100</w:t>
            </w:r>
          </w:p>
        </w:tc>
      </w:tr>
      <w:tr w:rsidR="001209B5" w14:paraId="6D7BF51E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38855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7.1.1.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1E70A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95362" w14:textId="77777777" w:rsidR="001209B5" w:rsidRDefault="001209B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0ADE4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7,300</w:t>
            </w:r>
          </w:p>
        </w:tc>
      </w:tr>
      <w:tr w:rsidR="001209B5" w14:paraId="4D5FDE4E" w14:textId="77777777" w:rsidTr="006A7B2F">
        <w:trPr>
          <w:trHeight w:val="524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77250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7.1.2.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94EFD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speciali tikslinė dotacija mokymo reikmėms finansuoti (ML, ML(SL))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81746" w14:textId="77777777" w:rsidR="001209B5" w:rsidRDefault="001209B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1D0B0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16,800</w:t>
            </w:r>
          </w:p>
        </w:tc>
      </w:tr>
      <w:tr w:rsidR="001209B5" w14:paraId="078E59F9" w14:textId="77777777" w:rsidTr="006A7B2F">
        <w:trPr>
          <w:trHeight w:val="63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0459A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B1B08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Dituvos Aleksandro Teodoro Kuršaičio pagrindinė mokykla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8E5EF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9EE79" w14:textId="77777777" w:rsidR="001209B5" w:rsidRDefault="001209B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30,468</w:t>
            </w:r>
          </w:p>
        </w:tc>
      </w:tr>
      <w:tr w:rsidR="001209B5" w14:paraId="1BB46C82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E59E7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BF8D0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5342F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FA2C7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1209B5" w14:paraId="18C2225F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38440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580F6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144FF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0A622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30,468</w:t>
            </w:r>
          </w:p>
        </w:tc>
      </w:tr>
      <w:tr w:rsidR="001209B5" w14:paraId="73A7599A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D5CF1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8.1.1.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37FDE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D13DC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F98D7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1,268</w:t>
            </w:r>
          </w:p>
        </w:tc>
      </w:tr>
      <w:tr w:rsidR="001209B5" w14:paraId="0B147B96" w14:textId="77777777" w:rsidTr="006A7B2F">
        <w:trPr>
          <w:trHeight w:val="569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55F8E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8.1.2.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FB91C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speciali tikslinė dotacija mokymo reikmėms finansuoti (ML, ML(SL))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D17A7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12927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29,200</w:t>
            </w:r>
          </w:p>
        </w:tc>
      </w:tr>
      <w:tr w:rsidR="001209B5" w14:paraId="6179922C" w14:textId="77777777" w:rsidTr="006A7B2F">
        <w:trPr>
          <w:trHeight w:val="31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5E8BC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E3376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Dovilų pagrindinė mokykla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9146C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17C48" w14:textId="77777777" w:rsidR="001209B5" w:rsidRDefault="001209B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113,300</w:t>
            </w:r>
          </w:p>
        </w:tc>
      </w:tr>
      <w:tr w:rsidR="001209B5" w14:paraId="47992351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98EC9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75E9C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532E1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DC205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1209B5" w14:paraId="302F26FC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CAAAC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C76EF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B5843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5C6FA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113,300</w:t>
            </w:r>
          </w:p>
        </w:tc>
      </w:tr>
      <w:tr w:rsidR="001209B5" w14:paraId="4CC07D07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753F0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9.1.1.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BCF1D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57CD4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29D11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-3,500</w:t>
            </w:r>
          </w:p>
        </w:tc>
      </w:tr>
      <w:tr w:rsidR="001209B5" w14:paraId="18748B37" w14:textId="77777777" w:rsidTr="006A7B2F">
        <w:trPr>
          <w:trHeight w:val="511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945F2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9.1.2.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4D0492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speciali tikslinė dotacija mokymo reikmėms finansuoti (ML, ML(SL))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51C98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6DEF7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116,800</w:t>
            </w:r>
          </w:p>
        </w:tc>
      </w:tr>
      <w:tr w:rsidR="001209B5" w14:paraId="69D3BAA0" w14:textId="77777777" w:rsidTr="006A7B2F">
        <w:trPr>
          <w:trHeight w:val="31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D7C85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ED55C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Ketvergių pagrindinė mokykla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BD222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94689" w14:textId="77777777" w:rsidR="001209B5" w:rsidRDefault="001209B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42,650</w:t>
            </w:r>
          </w:p>
        </w:tc>
      </w:tr>
      <w:tr w:rsidR="001209B5" w14:paraId="595EF483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B898D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8E8FA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E70F3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FE19C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1209B5" w14:paraId="061AD907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73370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10.1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D0E1B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2E10C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06EE3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42,650</w:t>
            </w:r>
          </w:p>
        </w:tc>
      </w:tr>
      <w:tr w:rsidR="001209B5" w14:paraId="244D2032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49DDC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10.1.1.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8E339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20DE5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C04B4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-9,400</w:t>
            </w:r>
          </w:p>
        </w:tc>
      </w:tr>
      <w:tr w:rsidR="001209B5" w14:paraId="4632105F" w14:textId="77777777" w:rsidTr="006A7B2F">
        <w:trPr>
          <w:trHeight w:val="59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8D77C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10.1.2.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CF882A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speciali tikslinė dotacija mokymo reikmėms finansuoti (ML, ML(SL))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77E1D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DE39E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51,750</w:t>
            </w:r>
          </w:p>
        </w:tc>
      </w:tr>
      <w:tr w:rsidR="001209B5" w14:paraId="4B801E94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ADC8A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10.1.3.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B4D4E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lėšos už paslaugas ir nuomą (S)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1ABDC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B00F1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0,300</w:t>
            </w:r>
          </w:p>
        </w:tc>
      </w:tr>
      <w:tr w:rsidR="001209B5" w14:paraId="3CA5CB64" w14:textId="77777777" w:rsidTr="006A7B2F">
        <w:trPr>
          <w:trHeight w:val="31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1E584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EB2F2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Kretingalės pagrindinė mokykla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3DE61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721BA" w14:textId="77777777" w:rsidR="001209B5" w:rsidRDefault="001209B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117,320</w:t>
            </w:r>
          </w:p>
        </w:tc>
      </w:tr>
      <w:tr w:rsidR="001209B5" w14:paraId="08F21E05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8879B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71BB4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E8C6D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E08BD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1209B5" w14:paraId="4642209F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653BF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7AD7E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76BDA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1630F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117,320</w:t>
            </w:r>
          </w:p>
        </w:tc>
      </w:tr>
      <w:tr w:rsidR="001209B5" w14:paraId="767D32A2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A5C6F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90503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21323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517C1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-4,700</w:t>
            </w:r>
          </w:p>
        </w:tc>
      </w:tr>
      <w:tr w:rsidR="001209B5" w14:paraId="121CF539" w14:textId="77777777" w:rsidTr="006A7B2F">
        <w:trPr>
          <w:trHeight w:val="52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C63CB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11.1.2.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5D2ECC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speciali tikslinė dotacija mokymo reikmėms finansuoti (ML, ML(SL))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D92FF7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1C0C4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122,020</w:t>
            </w:r>
          </w:p>
        </w:tc>
      </w:tr>
      <w:tr w:rsidR="001209B5" w14:paraId="69BA2347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85343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F1D17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Plikių Ievos Labutytės pagrindinė mokykla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BB69F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9E599" w14:textId="77777777" w:rsidR="001209B5" w:rsidRDefault="001209B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102,700</w:t>
            </w:r>
          </w:p>
        </w:tc>
      </w:tr>
      <w:tr w:rsidR="001209B5" w14:paraId="617F76B6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84F02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BCEFF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11395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91A36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1209B5" w14:paraId="0710F310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A0FF0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252A4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91926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689CA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102,700</w:t>
            </w:r>
          </w:p>
        </w:tc>
      </w:tr>
      <w:tr w:rsidR="001209B5" w14:paraId="666ED953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956C6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12.1.1.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2B8FC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F40DC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8234B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-1,600</w:t>
            </w:r>
          </w:p>
        </w:tc>
      </w:tr>
      <w:tr w:rsidR="001209B5" w14:paraId="26281B57" w14:textId="77777777" w:rsidTr="006A7B2F">
        <w:trPr>
          <w:trHeight w:val="579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42044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12.1.2.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A6A5BF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speciali tikslinė dotacija mokymo reikmėms finansuoti (ML, ML(SL))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17072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39A03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104,300</w:t>
            </w:r>
          </w:p>
        </w:tc>
      </w:tr>
      <w:tr w:rsidR="001209B5" w14:paraId="796A8E81" w14:textId="77777777" w:rsidTr="006A7B2F">
        <w:trPr>
          <w:trHeight w:val="31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D9F8F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F31AC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Vėžaičių pagrindinė mokykla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19615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7948C" w14:textId="77777777" w:rsidR="001209B5" w:rsidRDefault="001209B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41,400</w:t>
            </w:r>
          </w:p>
        </w:tc>
      </w:tr>
      <w:tr w:rsidR="001209B5" w14:paraId="5A1DDBEC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9EE4B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75770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23342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5676F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1209B5" w14:paraId="1D6E9AEC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ADB54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D0340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29102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1BCA3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41,400</w:t>
            </w:r>
          </w:p>
        </w:tc>
      </w:tr>
      <w:tr w:rsidR="001209B5" w14:paraId="042DD226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A242E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13.1.1.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AC763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FF02B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D54E0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-27,500</w:t>
            </w:r>
          </w:p>
        </w:tc>
      </w:tr>
      <w:tr w:rsidR="001209B5" w14:paraId="3DD88D60" w14:textId="77777777" w:rsidTr="006A7B2F">
        <w:trPr>
          <w:trHeight w:val="521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3ABD5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13.1.2.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43F4C6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speciali tikslinė dotacija mokymo reikmėms finansuoti (ML, ML(SL))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24D6F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17EC2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68,900</w:t>
            </w:r>
          </w:p>
        </w:tc>
      </w:tr>
      <w:tr w:rsidR="001209B5" w14:paraId="190BAD1F" w14:textId="77777777" w:rsidTr="006A7B2F">
        <w:trPr>
          <w:trHeight w:val="31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47EDB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36F60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Slengių mokykla-daugiafunkcis centras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48B38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DB8EA" w14:textId="77777777" w:rsidR="001209B5" w:rsidRDefault="001209B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102,456</w:t>
            </w:r>
          </w:p>
        </w:tc>
      </w:tr>
      <w:tr w:rsidR="001209B5" w14:paraId="234352ED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D3601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DC9F5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9B71D" w14:textId="77777777" w:rsidR="001209B5" w:rsidRDefault="001209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297B8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1209B5" w14:paraId="05C7E15B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102EC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9F3BF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8C253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3BF20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102,456</w:t>
            </w:r>
          </w:p>
        </w:tc>
      </w:tr>
      <w:tr w:rsidR="001209B5" w14:paraId="7520C202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D1269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14.1.1.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82261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BD415" w14:textId="77777777" w:rsidR="001209B5" w:rsidRDefault="001209B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3F23C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1,356</w:t>
            </w:r>
          </w:p>
        </w:tc>
      </w:tr>
      <w:tr w:rsidR="001209B5" w14:paraId="47F88BA4" w14:textId="77777777" w:rsidTr="006A7B2F">
        <w:trPr>
          <w:trHeight w:val="591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FBB3E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14.1.2.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7EFE62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speciali tikslinė dotacija mokymo reikmėms finansuoti (ML, ML(SL))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1CCAC" w14:textId="77777777" w:rsidR="001209B5" w:rsidRDefault="001209B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59882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93,600</w:t>
            </w:r>
          </w:p>
        </w:tc>
      </w:tr>
      <w:tr w:rsidR="001209B5" w14:paraId="59061285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1F94F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14.1.3.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6004D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lėšos už paslaugas ir nuomą (S)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65114" w14:textId="77777777" w:rsidR="001209B5" w:rsidRDefault="001209B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15491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7,500</w:t>
            </w:r>
          </w:p>
        </w:tc>
      </w:tr>
      <w:tr w:rsidR="001209B5" w14:paraId="4FC4AEB1" w14:textId="77777777" w:rsidTr="006A7B2F">
        <w:trPr>
          <w:trHeight w:val="31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15BF8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22943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Gargždų lopšelis-darželis ,,Ąžuoliukas"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5C5F5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820F1" w14:textId="77777777" w:rsidR="001209B5" w:rsidRDefault="001209B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22,100</w:t>
            </w:r>
          </w:p>
        </w:tc>
      </w:tr>
      <w:tr w:rsidR="001209B5" w14:paraId="53BFB46E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EA0C8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AE262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BBF9C" w14:textId="77777777" w:rsidR="001209B5" w:rsidRDefault="001209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2C72B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1209B5" w14:paraId="607BDCB6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9CACE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641C9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6AD16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B0282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22,100</w:t>
            </w:r>
          </w:p>
        </w:tc>
      </w:tr>
      <w:tr w:rsidR="001209B5" w14:paraId="4D64C29D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F27C2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15.1.1.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4F7B2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F46AD" w14:textId="77777777" w:rsidR="001209B5" w:rsidRDefault="001209B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71A9C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-13,000</w:t>
            </w:r>
          </w:p>
        </w:tc>
      </w:tr>
      <w:tr w:rsidR="001209B5" w14:paraId="7162A66B" w14:textId="77777777" w:rsidTr="006A7B2F">
        <w:trPr>
          <w:trHeight w:val="523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AE943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15.1.2.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237C37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speciali tikslinė dotacija mokymo reikmėms finansuoti (ML, ML(SL))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131C1" w14:textId="77777777" w:rsidR="001209B5" w:rsidRDefault="001209B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EA8E9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35,100</w:t>
            </w:r>
          </w:p>
        </w:tc>
      </w:tr>
      <w:tr w:rsidR="001209B5" w14:paraId="263B7980" w14:textId="77777777" w:rsidTr="006A7B2F">
        <w:trPr>
          <w:trHeight w:val="31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7446A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16.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885EC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Gargždų lopšelis-darželis ,,Gintarėlis"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6B2D6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77836" w14:textId="77777777" w:rsidR="001209B5" w:rsidRDefault="001209B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80,487</w:t>
            </w:r>
          </w:p>
        </w:tc>
      </w:tr>
      <w:tr w:rsidR="001209B5" w14:paraId="60DC773F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0DAB9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3C006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A97B3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A689F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1209B5" w14:paraId="3147AC85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7A3C7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2AE62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8BC11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3C98A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30,800</w:t>
            </w:r>
          </w:p>
        </w:tc>
      </w:tr>
      <w:tr w:rsidR="001209B5" w14:paraId="228A5B23" w14:textId="77777777" w:rsidTr="006A7B2F">
        <w:trPr>
          <w:trHeight w:val="489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227AF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16.1.2.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A93559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speciali tikslinė dotacija mokymo reikmėms finansuoti (ML, ML(SL))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069D3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8C354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30,800</w:t>
            </w:r>
          </w:p>
        </w:tc>
      </w:tr>
      <w:tr w:rsidR="001209B5" w14:paraId="2EB6AEEC" w14:textId="77777777" w:rsidTr="006A7B2F">
        <w:trPr>
          <w:trHeight w:val="541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71DAA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16.2.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99D554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6. Susisiekimo ir inžinerinės infrastruktūros plėtros programa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99D7CC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8969B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49,687</w:t>
            </w:r>
          </w:p>
        </w:tc>
      </w:tr>
      <w:tr w:rsidR="001209B5" w14:paraId="4B913D92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15BE4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16.2.1.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0F1097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FC7E17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E47B2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49,687</w:t>
            </w:r>
          </w:p>
        </w:tc>
      </w:tr>
      <w:tr w:rsidR="001209B5" w14:paraId="772BA050" w14:textId="77777777" w:rsidTr="006A7B2F">
        <w:trPr>
          <w:trHeight w:val="31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3F5F0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EC13E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Gargždų lopšelis-darželis ,,Saulutė"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84530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2F7DC" w14:textId="77777777" w:rsidR="001209B5" w:rsidRDefault="001209B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28,200</w:t>
            </w:r>
          </w:p>
        </w:tc>
      </w:tr>
      <w:tr w:rsidR="001209B5" w14:paraId="2F250051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224C2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8FE84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8F834" w14:textId="77777777" w:rsidR="001209B5" w:rsidRDefault="001209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6AC18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1209B5" w14:paraId="1C9EA42A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9F6F9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4763C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8DC72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DFCF9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28,200</w:t>
            </w:r>
          </w:p>
        </w:tc>
      </w:tr>
      <w:tr w:rsidR="001209B5" w14:paraId="2D274A02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CB295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17.1.1.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BB101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25A05" w14:textId="77777777" w:rsidR="001209B5" w:rsidRDefault="001209B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41F73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-10,600</w:t>
            </w:r>
          </w:p>
        </w:tc>
      </w:tr>
      <w:tr w:rsidR="001209B5" w14:paraId="435C1086" w14:textId="77777777" w:rsidTr="006A7B2F">
        <w:trPr>
          <w:trHeight w:val="5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EF04A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17.1.2.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651E41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speciali tikslinė dotacija mokymo reikmėms finansuoti (ML, ML(SL))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64F25" w14:textId="77777777" w:rsidR="001209B5" w:rsidRDefault="001209B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72CBC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38,800</w:t>
            </w:r>
          </w:p>
        </w:tc>
      </w:tr>
      <w:tr w:rsidR="001209B5" w14:paraId="7538A8CF" w14:textId="77777777" w:rsidTr="006A7B2F">
        <w:trPr>
          <w:trHeight w:val="31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DF2B1A2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955C3C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Gargždų lopšelis-darželis ,,Naminukas"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002F1B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BF953" w14:textId="77777777" w:rsidR="001209B5" w:rsidRDefault="001209B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18,200</w:t>
            </w:r>
          </w:p>
        </w:tc>
      </w:tr>
      <w:tr w:rsidR="001209B5" w14:paraId="2E269254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10E3A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B98D1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26A48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43CA1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1209B5" w14:paraId="6CC5DFC6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86FF1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B38B5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B4E84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02B31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18,200</w:t>
            </w:r>
          </w:p>
        </w:tc>
      </w:tr>
      <w:tr w:rsidR="001209B5" w14:paraId="5825C1D3" w14:textId="77777777" w:rsidTr="006A7B2F">
        <w:trPr>
          <w:trHeight w:val="509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69B1F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18.1.2.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19FF8E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speciali tikslinė dotacija mokymo reikmėms finansuoti (ML, ML(SL))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DB7D6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27100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18,200</w:t>
            </w:r>
          </w:p>
        </w:tc>
      </w:tr>
      <w:tr w:rsidR="001209B5" w14:paraId="15C57245" w14:textId="77777777" w:rsidTr="006A7B2F">
        <w:trPr>
          <w:trHeight w:val="31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B8997AA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19.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C30B2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Priekulės vaikų lopšelis-darželis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34F1A2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6ACF0" w14:textId="77777777" w:rsidR="001209B5" w:rsidRDefault="001209B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20,550</w:t>
            </w:r>
          </w:p>
        </w:tc>
      </w:tr>
      <w:tr w:rsidR="001209B5" w14:paraId="19DF4CFD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D76F0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8C607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1E984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820CD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1209B5" w14:paraId="71262B20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94AC5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63EA2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DA93C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26194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20,550</w:t>
            </w:r>
          </w:p>
        </w:tc>
      </w:tr>
      <w:tr w:rsidR="001209B5" w14:paraId="134D10B8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16BF3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19.1.1.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736E6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1E56D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B7890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1,550</w:t>
            </w:r>
          </w:p>
        </w:tc>
      </w:tr>
      <w:tr w:rsidR="001209B5" w14:paraId="420704CA" w14:textId="77777777" w:rsidTr="006A7B2F">
        <w:trPr>
          <w:trHeight w:val="66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7259C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19.1.2.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BA7F13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speciali tikslinė dotacija mokymo reikmėms finansuoti (ML, ML(SL))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9FEF4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6A4A5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19,000</w:t>
            </w:r>
          </w:p>
        </w:tc>
      </w:tr>
      <w:tr w:rsidR="001209B5" w14:paraId="7E969BD9" w14:textId="77777777" w:rsidTr="006A7B2F">
        <w:trPr>
          <w:trHeight w:val="31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91BA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645F7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Gargždų muzikos mokykla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6F3D0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45FA8" w14:textId="77777777" w:rsidR="001209B5" w:rsidRDefault="001209B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40,884</w:t>
            </w:r>
          </w:p>
        </w:tc>
      </w:tr>
      <w:tr w:rsidR="001209B5" w14:paraId="48A08755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5E2B8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795AA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59F76" w14:textId="77777777" w:rsidR="001209B5" w:rsidRDefault="001209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3195B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1209B5" w14:paraId="35291547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A876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20.1.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F95E1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59880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85672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40,884</w:t>
            </w:r>
          </w:p>
        </w:tc>
      </w:tr>
      <w:tr w:rsidR="001209B5" w14:paraId="1510F41F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211AC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20.1.1.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CB4E6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4A4FC" w14:textId="77777777" w:rsidR="001209B5" w:rsidRDefault="001209B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A31B0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2,384</w:t>
            </w:r>
          </w:p>
        </w:tc>
      </w:tr>
      <w:tr w:rsidR="001209B5" w14:paraId="15E44B89" w14:textId="77777777" w:rsidTr="006A7B2F">
        <w:trPr>
          <w:trHeight w:val="469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2122B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20.1.2.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2FCB59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speciali tikslinė dotacija mokymo reikmėms finansuoti (ML, ML(SL))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8D300" w14:textId="77777777" w:rsidR="001209B5" w:rsidRDefault="001209B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36D49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6,500</w:t>
            </w:r>
          </w:p>
        </w:tc>
      </w:tr>
      <w:tr w:rsidR="001209B5" w14:paraId="3E8ACED2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27B37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20.1.3.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ADF2E1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lėšos už paslaugas ir nuomą (S)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B6BFE" w14:textId="77777777" w:rsidR="001209B5" w:rsidRDefault="001209B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AC956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0,100</w:t>
            </w:r>
          </w:p>
        </w:tc>
      </w:tr>
      <w:tr w:rsidR="001209B5" w14:paraId="6BCDE66E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D1B50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20.1.4.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7DC1C6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kita dotacija (VBD)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FB08F" w14:textId="77777777" w:rsidR="001209B5" w:rsidRDefault="001209B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51972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31,900</w:t>
            </w:r>
          </w:p>
        </w:tc>
      </w:tr>
      <w:tr w:rsidR="001209B5" w14:paraId="4C679C6B" w14:textId="77777777" w:rsidTr="006A7B2F">
        <w:trPr>
          <w:trHeight w:val="31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DF6C1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0406E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Gargždų vaikų ir jaunimo laisvalaikio centras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682B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D19E7" w14:textId="77777777" w:rsidR="001209B5" w:rsidRDefault="001209B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20,500</w:t>
            </w:r>
          </w:p>
        </w:tc>
      </w:tr>
      <w:tr w:rsidR="001209B5" w14:paraId="2DF05C0E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8851F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7BE58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E05C5" w14:textId="77777777" w:rsidR="001209B5" w:rsidRDefault="001209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01B34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1209B5" w14:paraId="2E1A4095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84778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AC43F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79641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C0EA3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20,500</w:t>
            </w:r>
          </w:p>
        </w:tc>
      </w:tr>
      <w:tr w:rsidR="001209B5" w14:paraId="3DD32986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C64E7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21.1.1.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7C46B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6EFD2" w14:textId="77777777" w:rsidR="001209B5" w:rsidRDefault="001209B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B38EA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4,700</w:t>
            </w:r>
          </w:p>
        </w:tc>
      </w:tr>
      <w:tr w:rsidR="001209B5" w14:paraId="291DCC8C" w14:textId="77777777" w:rsidTr="006A7B2F">
        <w:trPr>
          <w:trHeight w:val="56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CBC37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21.1.2.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FD7AAC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speciali tikslinė dotacija mokymo reikmėms finansuoti (ML, ML(SL))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7F985" w14:textId="77777777" w:rsidR="001209B5" w:rsidRDefault="001209B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C1F68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2,700</w:t>
            </w:r>
          </w:p>
        </w:tc>
      </w:tr>
      <w:tr w:rsidR="001209B5" w14:paraId="4C98CDAB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CE2AF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21.1.4.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D14CE1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kita dotacija (VBD)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F56EF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71120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13,100</w:t>
            </w:r>
          </w:p>
        </w:tc>
      </w:tr>
      <w:tr w:rsidR="001209B5" w14:paraId="2BB7773D" w14:textId="77777777" w:rsidTr="006A7B2F">
        <w:trPr>
          <w:trHeight w:val="31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6F92E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23.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22E4F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Pedagoginė psichologinė tarnyba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742F2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02B3C" w14:textId="77777777" w:rsidR="001209B5" w:rsidRDefault="001209B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17,300</w:t>
            </w:r>
          </w:p>
        </w:tc>
      </w:tr>
      <w:tr w:rsidR="001209B5" w14:paraId="5A509528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61BDA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758FB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D6669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E79B9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1209B5" w14:paraId="1FE274E5" w14:textId="77777777" w:rsidTr="006A7B2F">
        <w:trPr>
          <w:trHeight w:val="312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70F66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23.1.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69D29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81751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36E11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17,300</w:t>
            </w:r>
          </w:p>
        </w:tc>
      </w:tr>
      <w:tr w:rsidR="001209B5" w14:paraId="1775B105" w14:textId="77777777" w:rsidTr="006A7B2F">
        <w:trPr>
          <w:trHeight w:val="63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B2C43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23.1.2.</w:t>
            </w:r>
          </w:p>
        </w:tc>
        <w:tc>
          <w:tcPr>
            <w:tcW w:w="50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3ACDF396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speciali tikslinė dotacija mokymo reikmėms finansuoti (ML, ML(SL))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694E4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AA8AC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17,300</w:t>
            </w:r>
          </w:p>
        </w:tc>
      </w:tr>
      <w:tr w:rsidR="001209B5" w14:paraId="46A60EFE" w14:textId="77777777" w:rsidTr="006A7B2F">
        <w:trPr>
          <w:trHeight w:val="31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4BAD3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FF85C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Gargždų atviras jaunimo centras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7B4BE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DB644" w14:textId="77777777" w:rsidR="001209B5" w:rsidRDefault="001209B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-50,000</w:t>
            </w:r>
          </w:p>
        </w:tc>
      </w:tr>
      <w:tr w:rsidR="001209B5" w14:paraId="34387298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9FA44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2F44C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2C92D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C745A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1209B5" w14:paraId="35B19784" w14:textId="77777777" w:rsidTr="006A7B2F">
        <w:trPr>
          <w:trHeight w:val="6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0F926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24.1.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30F07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5. Socialinės apsaugos ir NVO politikos programa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472DD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72A61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-50,000</w:t>
            </w:r>
          </w:p>
        </w:tc>
      </w:tr>
      <w:tr w:rsidR="001209B5" w14:paraId="1F572A75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E7958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24.1.1.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20F5E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4604A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EDA3D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-50,000</w:t>
            </w:r>
          </w:p>
        </w:tc>
      </w:tr>
      <w:tr w:rsidR="001209B5" w14:paraId="090A77D3" w14:textId="77777777" w:rsidTr="006A7B2F">
        <w:trPr>
          <w:trHeight w:val="6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048B3D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26.</w:t>
            </w:r>
          </w:p>
        </w:tc>
        <w:tc>
          <w:tcPr>
            <w:tcW w:w="5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5EA0F7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Klaipėdos rajono savivaldybės visuomenės sveikatos biuras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1FCAC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71D43" w14:textId="77777777" w:rsidR="001209B5" w:rsidRDefault="001209B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6,000</w:t>
            </w:r>
          </w:p>
        </w:tc>
      </w:tr>
      <w:tr w:rsidR="001209B5" w14:paraId="5E745732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37D04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FF878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BCA5E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F4985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1209B5" w14:paraId="3D0B7FBD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1F7F3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26.1.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1F67F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4. Sveikatos apsaugos programa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A6272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07.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F7013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6,000</w:t>
            </w:r>
          </w:p>
        </w:tc>
      </w:tr>
      <w:tr w:rsidR="001209B5" w14:paraId="74F38E36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052CB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26.1.1.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52D7B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EABB7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E51C4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6,000</w:t>
            </w:r>
          </w:p>
        </w:tc>
      </w:tr>
      <w:tr w:rsidR="001209B5" w14:paraId="484FA4F1" w14:textId="77777777" w:rsidTr="006A7B2F">
        <w:trPr>
          <w:trHeight w:val="31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3AECB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27.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58148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Gargždų socialinių paslaugų centras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D7156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1C357" w14:textId="77777777" w:rsidR="001209B5" w:rsidRDefault="001209B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2,500</w:t>
            </w:r>
          </w:p>
        </w:tc>
      </w:tr>
      <w:tr w:rsidR="001209B5" w14:paraId="5CEE4665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77E34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163C3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D05A2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DF0DF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1209B5" w14:paraId="727030E7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F710D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0C9D4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5. Socialinės apsaugos ir NVO politikos programa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B9624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BD1E5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2,500</w:t>
            </w:r>
          </w:p>
        </w:tc>
      </w:tr>
      <w:tr w:rsidR="001209B5" w14:paraId="696F79C1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111A4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27.1.3.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EA702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kita dotacija (VBD)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B9B6D2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74784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2,500</w:t>
            </w:r>
          </w:p>
        </w:tc>
      </w:tr>
      <w:tr w:rsidR="001209B5" w14:paraId="140ACB89" w14:textId="77777777" w:rsidTr="006A7B2F">
        <w:trPr>
          <w:trHeight w:val="31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EC30B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29.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D6659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Priekulės socialinių paslaugų centras 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C26CB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91802" w14:textId="77777777" w:rsidR="001209B5" w:rsidRDefault="001209B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-11,900</w:t>
            </w:r>
          </w:p>
        </w:tc>
      </w:tr>
      <w:tr w:rsidR="001209B5" w14:paraId="173C84E7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F1331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0497F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04901" w14:textId="77777777" w:rsidR="001209B5" w:rsidRDefault="001209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D8A38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1209B5" w14:paraId="20326C0B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33D74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195312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5. Socialinės apsaugos ir NVO politikos programa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4C1C4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A4915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-11,900</w:t>
            </w:r>
          </w:p>
        </w:tc>
      </w:tr>
      <w:tr w:rsidR="001209B5" w14:paraId="14BF849A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7AB6D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29.1.1.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84EBD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16FD8" w14:textId="77777777" w:rsidR="001209B5" w:rsidRDefault="001209B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C7A5F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-14,500</w:t>
            </w:r>
          </w:p>
        </w:tc>
      </w:tr>
      <w:tr w:rsidR="001209B5" w14:paraId="08F90FED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4EC59D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29.1.3.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FFDE51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kita dotacija (VBD)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00B1CD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1E05B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2,600</w:t>
            </w:r>
          </w:p>
        </w:tc>
      </w:tr>
      <w:tr w:rsidR="001209B5" w14:paraId="10555939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4BD28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30.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97B00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Viliaus Gaigalaičio globos namai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0962E" w14:textId="77777777" w:rsidR="001209B5" w:rsidRDefault="001209B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E1AC2" w14:textId="77777777" w:rsidR="001209B5" w:rsidRDefault="001209B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248,600</w:t>
            </w:r>
          </w:p>
        </w:tc>
      </w:tr>
      <w:tr w:rsidR="001209B5" w14:paraId="1E8BFC5C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CA3E5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846E8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50D66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FB0BD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1209B5" w14:paraId="76CAE8D0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D1AA7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30.1.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47294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5. Socialinės apsaugos ir NVO politikos programa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C5FA0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D3805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248,600</w:t>
            </w:r>
          </w:p>
        </w:tc>
      </w:tr>
      <w:tr w:rsidR="001209B5" w14:paraId="69C23693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25AF6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30.1.1.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882AF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A3BF5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AEB4F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-40,000</w:t>
            </w:r>
          </w:p>
        </w:tc>
      </w:tr>
      <w:tr w:rsidR="001209B5" w14:paraId="3B57DA05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48F6D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30.1.3.</w:t>
            </w:r>
          </w:p>
        </w:tc>
        <w:tc>
          <w:tcPr>
            <w:tcW w:w="5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EF2342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lėšos už paslaugas ir nuomą (S)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2892F1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9D39C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288,600</w:t>
            </w:r>
          </w:p>
        </w:tc>
      </w:tr>
      <w:tr w:rsidR="001209B5" w14:paraId="120D537D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3CB95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5DDD6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Jono Lankučio viešoji biblioteka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C11E4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725AF" w14:textId="77777777" w:rsidR="001209B5" w:rsidRDefault="001209B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1,400</w:t>
            </w:r>
          </w:p>
        </w:tc>
      </w:tr>
      <w:tr w:rsidR="001209B5" w14:paraId="3E50B962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89CA2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DAB80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90D43" w14:textId="77777777" w:rsidR="001209B5" w:rsidRDefault="001209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EB349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1209B5" w14:paraId="10A1B532" w14:textId="77777777" w:rsidTr="006A7B2F">
        <w:trPr>
          <w:trHeight w:val="6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4B17B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31.1.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797D19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7. Kultūros paveldo puoselėjimo ir kultūros paslaugų plėtros programa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0F182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08.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E08BB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1,400</w:t>
            </w:r>
          </w:p>
        </w:tc>
      </w:tr>
      <w:tr w:rsidR="001209B5" w14:paraId="7D5A7E82" w14:textId="77777777" w:rsidTr="006A7B2F">
        <w:trPr>
          <w:trHeight w:val="25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0E8AD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B0073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D202E" w14:textId="77777777" w:rsidR="001209B5" w:rsidRDefault="001209B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86DD6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0,400</w:t>
            </w:r>
          </w:p>
        </w:tc>
      </w:tr>
      <w:tr w:rsidR="001209B5" w14:paraId="70BD43B9" w14:textId="77777777" w:rsidTr="006A7B2F">
        <w:trPr>
          <w:trHeight w:val="25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B44447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31.1.3.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AC25CC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lėšos už paslaugas ir nuomą (S)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32B9F5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4C459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1,000</w:t>
            </w:r>
          </w:p>
        </w:tc>
      </w:tr>
      <w:tr w:rsidR="001209B5" w14:paraId="227F2774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C15A8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32.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794D7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Gargždų krašto muziejus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5C889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AEDBC" w14:textId="77777777" w:rsidR="001209B5" w:rsidRDefault="001209B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-14,600</w:t>
            </w:r>
          </w:p>
        </w:tc>
      </w:tr>
      <w:tr w:rsidR="001209B5" w14:paraId="1C7CC0B3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96509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5C039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BF5CC" w14:textId="77777777" w:rsidR="001209B5" w:rsidRDefault="001209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1483B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1209B5" w14:paraId="0B553364" w14:textId="77777777" w:rsidTr="006A7B2F">
        <w:trPr>
          <w:trHeight w:val="6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94E84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4626B3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7. Kultūros paveldo puoselėjimo ir kultūros paslaugų plėtros programa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7678A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08.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BC9AF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-14,600</w:t>
            </w:r>
          </w:p>
        </w:tc>
      </w:tr>
      <w:tr w:rsidR="001209B5" w14:paraId="318F34B2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13DB2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32.1.1.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8C29C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EB88F" w14:textId="77777777" w:rsidR="001209B5" w:rsidRDefault="001209B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B105B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-14,600</w:t>
            </w:r>
          </w:p>
        </w:tc>
      </w:tr>
      <w:tr w:rsidR="001209B5" w14:paraId="4CCCA327" w14:textId="77777777" w:rsidTr="006A7B2F">
        <w:trPr>
          <w:trHeight w:val="31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56EFF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33.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020C7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Gargždų kultūros centras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63A99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2E44A" w14:textId="77777777" w:rsidR="001209B5" w:rsidRDefault="001209B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-232,422</w:t>
            </w:r>
          </w:p>
        </w:tc>
      </w:tr>
      <w:tr w:rsidR="001209B5" w14:paraId="4BCAC936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BF8D1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55393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40C96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3BCB2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1209B5" w14:paraId="3DDD2A08" w14:textId="77777777" w:rsidTr="006A7B2F">
        <w:trPr>
          <w:trHeight w:val="6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60092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A0C6B8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7. Kultūros paveldo puoselėjimo ir kultūros paslaugų plėtros programa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446FA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08.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3BF43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-232,422</w:t>
            </w:r>
          </w:p>
        </w:tc>
      </w:tr>
      <w:tr w:rsidR="001209B5" w14:paraId="2F5CF7FD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253B0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33.1.1.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17E86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FB0A0" w14:textId="77777777" w:rsidR="001209B5" w:rsidRDefault="001209B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7AAB6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-232,422</w:t>
            </w:r>
          </w:p>
        </w:tc>
      </w:tr>
      <w:tr w:rsidR="001209B5" w14:paraId="5B3FE750" w14:textId="77777777" w:rsidTr="006A7B2F">
        <w:trPr>
          <w:trHeight w:val="31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25FA8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34.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C7318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Klaipėdos rajono etninės kultūros centras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828FF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9B133" w14:textId="77777777" w:rsidR="001209B5" w:rsidRDefault="001209B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-1,500</w:t>
            </w:r>
          </w:p>
        </w:tc>
      </w:tr>
      <w:tr w:rsidR="001209B5" w14:paraId="45A7BF21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9D695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9E8E5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88011" w14:textId="77777777" w:rsidR="001209B5" w:rsidRDefault="001209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5F513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1209B5" w14:paraId="67789DAE" w14:textId="77777777" w:rsidTr="006A7B2F">
        <w:trPr>
          <w:trHeight w:val="6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C3E0A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C4D270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7. Kultūros paveldo puoselėjimo ir kultūros paslaugų plėtros programa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9CD22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08.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F5EE8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-1,500</w:t>
            </w:r>
          </w:p>
        </w:tc>
      </w:tr>
      <w:tr w:rsidR="001209B5" w14:paraId="6F5636B2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60D48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34.1.1.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83A4E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19030" w14:textId="77777777" w:rsidR="001209B5" w:rsidRDefault="001209B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550B6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-1,600</w:t>
            </w:r>
          </w:p>
        </w:tc>
      </w:tr>
      <w:tr w:rsidR="001209B5" w14:paraId="7CD7CC66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D5009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34.1.2.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744F66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lėšos už paslaugas ir nuomą (S)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6C5A3" w14:textId="77777777" w:rsidR="001209B5" w:rsidRDefault="001209B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8BFEC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0,100</w:t>
            </w:r>
          </w:p>
        </w:tc>
      </w:tr>
      <w:tr w:rsidR="001209B5" w14:paraId="2C9A89F9" w14:textId="77777777" w:rsidTr="006A7B2F">
        <w:trPr>
          <w:trHeight w:val="31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95512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35.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182A9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Kretingalės kultūros centras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E4F42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363DA" w14:textId="77777777" w:rsidR="001209B5" w:rsidRDefault="001209B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-11,800</w:t>
            </w:r>
          </w:p>
        </w:tc>
      </w:tr>
      <w:tr w:rsidR="001209B5" w14:paraId="4CE20202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BDEE3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2849B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5F57D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7ABAD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1209B5" w14:paraId="23C9A394" w14:textId="77777777" w:rsidTr="006A7B2F">
        <w:trPr>
          <w:trHeight w:val="6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3F1BA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0D2EBC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7. Kultūros paveldo puoselėjimo ir kultūros paslaugų plėtros programa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6A4AF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08.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8A4DE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-11,800</w:t>
            </w:r>
          </w:p>
        </w:tc>
      </w:tr>
      <w:tr w:rsidR="001209B5" w14:paraId="64A1FC58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530D2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35.1.1.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EA9C7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407B2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7E752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-11,800</w:t>
            </w:r>
          </w:p>
        </w:tc>
      </w:tr>
      <w:tr w:rsidR="001209B5" w14:paraId="5B17F6E2" w14:textId="77777777" w:rsidTr="006A7B2F">
        <w:trPr>
          <w:trHeight w:val="31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AA7B7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0F8F6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Priekulės meno ir kultūros centras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BDB45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7C11A" w14:textId="77777777" w:rsidR="001209B5" w:rsidRDefault="001209B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3,400</w:t>
            </w:r>
          </w:p>
        </w:tc>
      </w:tr>
      <w:tr w:rsidR="001209B5" w14:paraId="60A5485F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72048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E3E61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BC902" w14:textId="77777777" w:rsidR="001209B5" w:rsidRDefault="001209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B2D4A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1209B5" w14:paraId="36125CF6" w14:textId="77777777" w:rsidTr="006A7B2F">
        <w:trPr>
          <w:trHeight w:val="6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65235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1C9219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7. Kultūros paveldo puoselėjimo ir kultūros paslaugų plėtros programa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D9091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08.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FC916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3,400</w:t>
            </w:r>
          </w:p>
        </w:tc>
      </w:tr>
      <w:tr w:rsidR="001209B5" w14:paraId="05349456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50887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36.1.1.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527F6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B118F" w14:textId="77777777" w:rsidR="001209B5" w:rsidRDefault="001209B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D8B45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3,400</w:t>
            </w:r>
          </w:p>
        </w:tc>
      </w:tr>
      <w:tr w:rsidR="001209B5" w14:paraId="45010137" w14:textId="77777777" w:rsidTr="006A7B2F">
        <w:trPr>
          <w:trHeight w:val="31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B588B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37.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0BA45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Veiviržėnų kultūros centras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6A084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8AB50" w14:textId="77777777" w:rsidR="001209B5" w:rsidRDefault="001209B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-5,600</w:t>
            </w:r>
          </w:p>
        </w:tc>
      </w:tr>
      <w:tr w:rsidR="001209B5" w14:paraId="7228B6BB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87D10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29FBC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6CFBA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C0A02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1209B5" w14:paraId="54E3EB96" w14:textId="77777777" w:rsidTr="006A7B2F">
        <w:trPr>
          <w:trHeight w:val="6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71321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5A1BF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7. Kultūros paveldo puoselėjimo ir kultūros paslaugų plėtros programa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ADE2C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08.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2A42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-5,600</w:t>
            </w:r>
          </w:p>
        </w:tc>
      </w:tr>
      <w:tr w:rsidR="001209B5" w14:paraId="7986747E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1A984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37.1.1.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1067D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2EBEF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219D9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-5,600</w:t>
            </w:r>
          </w:p>
        </w:tc>
      </w:tr>
      <w:tr w:rsidR="001209B5" w14:paraId="06608B6B" w14:textId="77777777" w:rsidTr="006A7B2F">
        <w:trPr>
          <w:trHeight w:val="31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FFDBC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38.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5E7CA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Vėžaičių kultūros centras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A300F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29D13" w14:textId="77777777" w:rsidR="001209B5" w:rsidRDefault="001209B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0,400</w:t>
            </w:r>
          </w:p>
        </w:tc>
      </w:tr>
      <w:tr w:rsidR="001209B5" w14:paraId="3E46B940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12D1C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C6F94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14386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865D0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1209B5" w14:paraId="52F664E1" w14:textId="77777777" w:rsidTr="006A7B2F">
        <w:trPr>
          <w:trHeight w:val="6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D9A2D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508697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7. Kultūros paveldo puoselėjimo ir kultūros paslaugų plėtros programa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82B50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08.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2A1D0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0,400</w:t>
            </w:r>
          </w:p>
        </w:tc>
      </w:tr>
      <w:tr w:rsidR="001209B5" w14:paraId="0EF5593A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8EE0B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38.1.1.</w:t>
            </w:r>
          </w:p>
        </w:tc>
        <w:tc>
          <w:tcPr>
            <w:tcW w:w="5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101D4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FCFB9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0BE66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0,400</w:t>
            </w:r>
          </w:p>
        </w:tc>
      </w:tr>
      <w:tr w:rsidR="001209B5" w14:paraId="77346371" w14:textId="77777777" w:rsidTr="006A7B2F">
        <w:trPr>
          <w:trHeight w:val="31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CB772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39.</w:t>
            </w:r>
          </w:p>
        </w:tc>
        <w:tc>
          <w:tcPr>
            <w:tcW w:w="5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68526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Sporto centras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F0301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33566" w14:textId="77777777" w:rsidR="001209B5" w:rsidRDefault="001209B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94,886</w:t>
            </w:r>
          </w:p>
        </w:tc>
      </w:tr>
      <w:tr w:rsidR="001209B5" w14:paraId="0A790A93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7DAA4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B9156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335DC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5F371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1209B5" w14:paraId="13B68CBA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758AE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39.1.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1FCA7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8. Kūno kultūros ir sporto plėtros programa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66CA7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08.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348A3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94,886</w:t>
            </w:r>
          </w:p>
        </w:tc>
      </w:tr>
      <w:tr w:rsidR="001209B5" w14:paraId="1E828BEB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18A8B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39.1.1.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CE192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6672C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0C141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84,886</w:t>
            </w:r>
          </w:p>
        </w:tc>
      </w:tr>
      <w:tr w:rsidR="001209B5" w14:paraId="339ED003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E7DC8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39.1.2.</w:t>
            </w:r>
          </w:p>
        </w:tc>
        <w:tc>
          <w:tcPr>
            <w:tcW w:w="5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6C191B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lėšos už paslaugas ir nuomą (S)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0BE42B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D2AC6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10,000</w:t>
            </w:r>
          </w:p>
        </w:tc>
      </w:tr>
      <w:tr w:rsidR="001209B5" w14:paraId="192CBBFC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ED403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42.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85785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Klaipėdos rajono savivaldybės administracija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280D4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513FD" w14:textId="77777777" w:rsidR="001209B5" w:rsidRDefault="001209B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2400,682</w:t>
            </w:r>
          </w:p>
        </w:tc>
      </w:tr>
      <w:tr w:rsidR="001209B5" w14:paraId="537B254F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47BAD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9807A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29FFC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07451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1209B5" w14:paraId="3891CDFB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33864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42.1.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7355D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6ECE0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A4123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442,880</w:t>
            </w:r>
          </w:p>
        </w:tc>
      </w:tr>
      <w:tr w:rsidR="001209B5" w14:paraId="645844B4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7F019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42.1.1.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2C7B8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4D97A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7EC12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208,210</w:t>
            </w:r>
          </w:p>
        </w:tc>
      </w:tr>
      <w:tr w:rsidR="001209B5" w14:paraId="0F996465" w14:textId="77777777" w:rsidTr="006A7B2F">
        <w:trPr>
          <w:trHeight w:val="491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0A940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42.1.2.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79B965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speciali tikslinė dotacija mokymo reikmėms finansuoti (ML, ML(SL))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A138F" w14:textId="77777777" w:rsidR="001209B5" w:rsidRDefault="001209B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D33D0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234,670</w:t>
            </w:r>
          </w:p>
        </w:tc>
      </w:tr>
      <w:tr w:rsidR="001209B5" w14:paraId="21510453" w14:textId="77777777" w:rsidTr="006A7B2F">
        <w:trPr>
          <w:trHeight w:val="513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AD2227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42.2.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F03F322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2. Ekonominio konkurencingumo didinimo programa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932556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C20BF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-430,800</w:t>
            </w:r>
          </w:p>
        </w:tc>
      </w:tr>
      <w:tr w:rsidR="001209B5" w14:paraId="3BEFFCCE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1F9BD3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42.2.1.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A9C5EC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1AA129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58519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-382,300</w:t>
            </w:r>
          </w:p>
        </w:tc>
      </w:tr>
      <w:tr w:rsidR="001209B5" w14:paraId="41ACC478" w14:textId="77777777" w:rsidTr="006A7B2F">
        <w:trPr>
          <w:trHeight w:val="25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233E5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D8F7D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68A32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0990F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1209B5" w14:paraId="7761DB2F" w14:textId="77777777" w:rsidTr="006A7B2F">
        <w:trPr>
          <w:trHeight w:val="25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9F85A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42.2.1.1.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9567B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Agluonėnų seniūnija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798F4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3B48A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-45,000</w:t>
            </w:r>
          </w:p>
        </w:tc>
      </w:tr>
      <w:tr w:rsidR="001209B5" w14:paraId="17D24322" w14:textId="77777777" w:rsidTr="006A7B2F">
        <w:trPr>
          <w:trHeight w:val="998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29E1A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42.2.3.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180105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Dotacija savivaldybėms iš Europos Sąjungos, kitos tarptautinės finansinės paramos ir bendrojo finansavimo lėšos (ES, VBES))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BF1C9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7937E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-48,500</w:t>
            </w:r>
          </w:p>
        </w:tc>
      </w:tr>
      <w:tr w:rsidR="001209B5" w14:paraId="4BAB23CA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63A94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E227B2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988BD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FB9E4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1209B5" w14:paraId="20160587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8CC8D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42.2.3.1.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C4B10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Agluonėnų seniūnija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878CE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F686D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-48,500</w:t>
            </w:r>
          </w:p>
        </w:tc>
      </w:tr>
      <w:tr w:rsidR="001209B5" w14:paraId="7CA16A1A" w14:textId="77777777" w:rsidTr="006A7B2F">
        <w:trPr>
          <w:trHeight w:val="312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EBD0D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42.3.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74743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3. Aplinkos apsaugos programa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D4576E9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F8A82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57,000</w:t>
            </w:r>
          </w:p>
        </w:tc>
      </w:tr>
      <w:tr w:rsidR="001209B5" w14:paraId="2706C522" w14:textId="77777777" w:rsidTr="006A7B2F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04F38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C0737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ECD83BA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339A1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1209B5" w14:paraId="32A4038C" w14:textId="77777777" w:rsidTr="006A7B2F">
        <w:trPr>
          <w:trHeight w:val="312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5758E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42.3.2.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B9803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4437340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90EA8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57,000</w:t>
            </w:r>
          </w:p>
        </w:tc>
      </w:tr>
      <w:tr w:rsidR="001209B5" w14:paraId="6C0C1D26" w14:textId="77777777" w:rsidTr="006A7B2F">
        <w:trPr>
          <w:trHeight w:val="312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8D465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90BEC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EFB1F6B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13F09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1209B5" w14:paraId="7D5D8E21" w14:textId="77777777" w:rsidTr="006A7B2F">
        <w:trPr>
          <w:trHeight w:val="312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735B0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42.3.2.2.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37695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Dauparų-Kvietinių seniūnija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2C8FD36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6B43F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6,700</w:t>
            </w:r>
          </w:p>
        </w:tc>
      </w:tr>
      <w:tr w:rsidR="001209B5" w14:paraId="335BEF1A" w14:textId="77777777" w:rsidTr="006A7B2F">
        <w:trPr>
          <w:trHeight w:val="312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27F81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42.3.2.5.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2208E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Gargždų seniūnija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A278CE7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53EEC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-13,700</w:t>
            </w:r>
          </w:p>
        </w:tc>
      </w:tr>
      <w:tr w:rsidR="001209B5" w14:paraId="657A0B1F" w14:textId="77777777" w:rsidTr="006A7B2F">
        <w:trPr>
          <w:trHeight w:val="312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08C96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42.3.2.8.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E5604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Priekulės seniūnija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B46DD80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C4FB0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11,000</w:t>
            </w:r>
          </w:p>
        </w:tc>
      </w:tr>
      <w:tr w:rsidR="001209B5" w14:paraId="59282658" w14:textId="77777777" w:rsidTr="006A7B2F">
        <w:trPr>
          <w:trHeight w:val="312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98B97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42.3.2.9.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CE5D8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Sendvario seniūnija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64A359B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7669C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28,700</w:t>
            </w:r>
          </w:p>
        </w:tc>
      </w:tr>
      <w:tr w:rsidR="001209B5" w14:paraId="011086D7" w14:textId="77777777" w:rsidTr="006A7B2F">
        <w:trPr>
          <w:trHeight w:val="312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3D63B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42.3.2.11.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E9496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Vėžaičių seniūnija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4A721C6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77641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4,300</w:t>
            </w:r>
          </w:p>
        </w:tc>
      </w:tr>
      <w:tr w:rsidR="001209B5" w14:paraId="325B0E39" w14:textId="77777777" w:rsidTr="006A7B2F">
        <w:trPr>
          <w:trHeight w:val="312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196E2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42.4.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63F76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4. Sveikatos apsaugos programa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14D4B56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07.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0084B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13,700</w:t>
            </w:r>
          </w:p>
        </w:tc>
      </w:tr>
      <w:tr w:rsidR="001209B5" w14:paraId="6D33E6D7" w14:textId="77777777" w:rsidTr="006A7B2F">
        <w:trPr>
          <w:trHeight w:val="312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D669D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42.4.1.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680EE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 savivaldybės lėšos (SB)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8DD19E1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6AA67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13,700</w:t>
            </w:r>
          </w:p>
        </w:tc>
      </w:tr>
      <w:tr w:rsidR="001209B5" w14:paraId="13CE3E78" w14:textId="77777777" w:rsidTr="006A7B2F">
        <w:trPr>
          <w:trHeight w:val="312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BB37F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42.5.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216D5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5. Socialinės apsaugos ir NVO politikos programa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D82C16C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3101E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255,110</w:t>
            </w:r>
          </w:p>
        </w:tc>
      </w:tr>
      <w:tr w:rsidR="001209B5" w14:paraId="4A7042EB" w14:textId="77777777" w:rsidTr="006A7B2F">
        <w:trPr>
          <w:trHeight w:val="312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F46D3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D0690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5418A17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B9501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</w:tr>
      <w:tr w:rsidR="001209B5" w14:paraId="2F475590" w14:textId="77777777" w:rsidTr="006A7B2F">
        <w:trPr>
          <w:trHeight w:val="312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41F71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42.5.2.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7055F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C95E6C0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23A67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137,800</w:t>
            </w:r>
          </w:p>
        </w:tc>
      </w:tr>
      <w:tr w:rsidR="001209B5" w14:paraId="53F00C37" w14:textId="77777777" w:rsidTr="006A7B2F">
        <w:trPr>
          <w:trHeight w:val="312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A4E7A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42.5.3.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17E01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valstybinėms funkcijoms (VBD)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69BC47A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D6D8A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145,600</w:t>
            </w:r>
          </w:p>
        </w:tc>
      </w:tr>
      <w:tr w:rsidR="001209B5" w14:paraId="3678F271" w14:textId="77777777" w:rsidTr="006A7B2F">
        <w:trPr>
          <w:trHeight w:val="972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185F4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42.5.6.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CB1AA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48A04C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A5FC6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-24,977</w:t>
            </w:r>
          </w:p>
        </w:tc>
      </w:tr>
      <w:tr w:rsidR="001209B5" w14:paraId="61BB9D01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9A5C7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42.5.7.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99D21" w14:textId="77777777" w:rsidR="001209B5" w:rsidRDefault="001209B5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kitos dotacijos (VBD, VBD(UK))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DF307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106B9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-3,313</w:t>
            </w:r>
          </w:p>
        </w:tc>
      </w:tr>
      <w:tr w:rsidR="001209B5" w14:paraId="73F6C71D" w14:textId="77777777" w:rsidTr="006A7B2F">
        <w:trPr>
          <w:trHeight w:val="467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3193C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42.6.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C05E3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6. Susisiekimo ir inžinerinės infrastruktūros plėtros programa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82AAF4D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41502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115,202</w:t>
            </w:r>
          </w:p>
        </w:tc>
      </w:tr>
      <w:tr w:rsidR="001209B5" w14:paraId="3689A0CE" w14:textId="77777777" w:rsidTr="006A7B2F">
        <w:trPr>
          <w:trHeight w:val="312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1981F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5CF61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AA18838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386DD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</w:tr>
      <w:tr w:rsidR="001209B5" w14:paraId="662DB245" w14:textId="77777777" w:rsidTr="006A7B2F">
        <w:trPr>
          <w:trHeight w:val="312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AD47A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42.6.1.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63DC3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2DC3BD3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013A1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10,400</w:t>
            </w:r>
          </w:p>
        </w:tc>
      </w:tr>
      <w:tr w:rsidR="001209B5" w14:paraId="0AFD96D3" w14:textId="77777777" w:rsidTr="006A7B2F">
        <w:trPr>
          <w:trHeight w:val="312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CF669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42.6.2.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5B87E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E2382E8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1D38C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71,000</w:t>
            </w:r>
          </w:p>
        </w:tc>
      </w:tr>
      <w:tr w:rsidR="001209B5" w14:paraId="1EC46139" w14:textId="77777777" w:rsidTr="006A7B2F">
        <w:trPr>
          <w:trHeight w:val="312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FE4F5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F6FB5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67D5164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82C9E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1209B5" w14:paraId="630C02D8" w14:textId="77777777" w:rsidTr="006A7B2F">
        <w:trPr>
          <w:trHeight w:val="312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2878B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42.6.2.2.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6D669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Dauparų-Kvietinių seniūnija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47C37D0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5ECD8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3,000</w:t>
            </w:r>
          </w:p>
        </w:tc>
      </w:tr>
      <w:tr w:rsidR="001209B5" w14:paraId="5107D9FD" w14:textId="77777777" w:rsidTr="006A7B2F">
        <w:trPr>
          <w:trHeight w:val="312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5F348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42.6.2.3.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2F0B0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Dovilų seniūnija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D38807B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5C1C7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23,000</w:t>
            </w:r>
          </w:p>
        </w:tc>
      </w:tr>
      <w:tr w:rsidR="001209B5" w14:paraId="1242EF6F" w14:textId="77777777" w:rsidTr="006A7B2F">
        <w:trPr>
          <w:trHeight w:val="312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2B1ED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42.6.2.5.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0A3F8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Gargždų seniūnija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58F36E3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97B7B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45,000</w:t>
            </w:r>
          </w:p>
        </w:tc>
      </w:tr>
      <w:tr w:rsidR="001209B5" w14:paraId="2B114A2A" w14:textId="77777777" w:rsidTr="006A7B2F">
        <w:trPr>
          <w:trHeight w:val="312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82F52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42.6.4.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C26E4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1CEB51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C713E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30,400</w:t>
            </w:r>
          </w:p>
        </w:tc>
      </w:tr>
      <w:tr w:rsidR="001209B5" w14:paraId="303724E0" w14:textId="77777777" w:rsidTr="006A7B2F">
        <w:trPr>
          <w:trHeight w:val="494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703CD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42.6.5.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9A173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Klimato kaitos programos lėšos nutolusiems saulės parkams įsigyti (KKP)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F36150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91E2A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0,377</w:t>
            </w:r>
          </w:p>
        </w:tc>
      </w:tr>
      <w:tr w:rsidR="001209B5" w14:paraId="19DF7EF8" w14:textId="77777777" w:rsidTr="006A7B2F">
        <w:trPr>
          <w:trHeight w:val="312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E6344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42.6.10.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302E4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kita dotacija (VBD)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12C0D8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CD40B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3,025</w:t>
            </w:r>
          </w:p>
        </w:tc>
      </w:tr>
      <w:tr w:rsidR="001209B5" w14:paraId="05972D35" w14:textId="77777777" w:rsidTr="006A7B2F">
        <w:trPr>
          <w:trHeight w:val="53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6A2D2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42.7.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12B01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7. Kultūros paveldo puoselėjimo ir kultūros paslaugų plėtros programa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8BA199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08.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35B6C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121,922</w:t>
            </w:r>
          </w:p>
        </w:tc>
      </w:tr>
      <w:tr w:rsidR="001209B5" w14:paraId="771BBD94" w14:textId="77777777" w:rsidTr="006A7B2F">
        <w:trPr>
          <w:trHeight w:val="312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DFE2F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CFFD5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EF4F0B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82979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</w:tr>
      <w:tr w:rsidR="001209B5" w14:paraId="347075BB" w14:textId="77777777" w:rsidTr="006A7B2F">
        <w:trPr>
          <w:trHeight w:val="312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4C090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42.7.1.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C406F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60C05C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061B1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121,922</w:t>
            </w:r>
          </w:p>
        </w:tc>
      </w:tr>
      <w:tr w:rsidR="001209B5" w14:paraId="4D5E668B" w14:textId="77777777" w:rsidTr="006A7B2F">
        <w:trPr>
          <w:trHeight w:val="25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6143C6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42.8.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71EFA8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8. Kūno kultūros ir sporto plėtros programa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03A2A6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390FF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1391,927</w:t>
            </w:r>
          </w:p>
        </w:tc>
      </w:tr>
      <w:tr w:rsidR="001209B5" w14:paraId="41DC095F" w14:textId="77777777" w:rsidTr="006A7B2F">
        <w:trPr>
          <w:trHeight w:val="25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90CF84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5DFD0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17CE68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64D31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</w:tr>
      <w:tr w:rsidR="001209B5" w14:paraId="139BD460" w14:textId="77777777" w:rsidTr="006A7B2F">
        <w:trPr>
          <w:trHeight w:val="25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6060AC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42.8.1.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9742F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B16C7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08.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592C2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1391,927</w:t>
            </w:r>
          </w:p>
        </w:tc>
      </w:tr>
      <w:tr w:rsidR="001209B5" w14:paraId="6140439F" w14:textId="77777777" w:rsidTr="006A7B2F">
        <w:trPr>
          <w:trHeight w:val="509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F2DAF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42.9.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87602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9. Savivaldybės valdymo ir pagrindinių funkcijų vykdymo programa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ED3DFA1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6E01A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433,741</w:t>
            </w:r>
          </w:p>
        </w:tc>
      </w:tr>
      <w:tr w:rsidR="001209B5" w14:paraId="4F9A1CFE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96F2677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39F2A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99DD284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1FE00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</w:tr>
      <w:tr w:rsidR="001209B5" w14:paraId="3A61649B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5711B1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42.9.1.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E8FD7" w14:textId="77777777" w:rsidR="001209B5" w:rsidRDefault="001209B5">
            <w:pPr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1F0EB19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7D634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126,000</w:t>
            </w:r>
          </w:p>
        </w:tc>
      </w:tr>
      <w:tr w:rsidR="001209B5" w14:paraId="161C38CA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5D4E5F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477F7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5CB1653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42E97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1209B5" w14:paraId="5F57FBB0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BB605E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42.9.1.2.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CDED2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administracija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9AD14FA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A89DE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126,000</w:t>
            </w:r>
          </w:p>
        </w:tc>
      </w:tr>
      <w:tr w:rsidR="001209B5" w14:paraId="6F07753E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D5F7A76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9CD71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E7B5A51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4AF58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1209B5" w14:paraId="15F0C673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29C729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42.9.1.2.1.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A1848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9125854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33DA5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126,000</w:t>
            </w:r>
          </w:p>
        </w:tc>
      </w:tr>
      <w:tr w:rsidR="001209B5" w14:paraId="0B555118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F9E5A5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BC9CE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9A995A9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F6C94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1209B5" w14:paraId="35D34208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314CBC6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42.9.1.2.1.1.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A64C4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Agluonėnų seniūnija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8587404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79BDD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6,000</w:t>
            </w:r>
          </w:p>
        </w:tc>
      </w:tr>
      <w:tr w:rsidR="001209B5" w14:paraId="16C687FF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98F118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42.9.1.2.1.2.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5E46E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Dauparų-Kvietinių seniūnija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1F95170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60ABB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15,800</w:t>
            </w:r>
          </w:p>
        </w:tc>
      </w:tr>
      <w:tr w:rsidR="001209B5" w14:paraId="2E2B328C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5BEFDE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42.9.1.2.1.3.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DF443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Dovilų seniūnija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D60754C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0BEF9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5,000</w:t>
            </w:r>
          </w:p>
        </w:tc>
      </w:tr>
      <w:tr w:rsidR="001209B5" w14:paraId="6E73528E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3EE167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42.9.1.2.1.5.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9FD43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Gargždų seniūnija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C55F32B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E8DD0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16,200</w:t>
            </w:r>
          </w:p>
        </w:tc>
      </w:tr>
      <w:tr w:rsidR="001209B5" w14:paraId="67A2FC65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33044D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42.9.1.2.1.8.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8DB69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Priekulės seniūnija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1461207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E69F0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7,500</w:t>
            </w:r>
          </w:p>
        </w:tc>
      </w:tr>
      <w:tr w:rsidR="001209B5" w14:paraId="6229E850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B99138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42.9.1.2.1.10.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50C13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Veiviržėnų seniūnija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0AD231F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93D84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5,000</w:t>
            </w:r>
          </w:p>
        </w:tc>
      </w:tr>
      <w:tr w:rsidR="001209B5" w14:paraId="43F79772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C22C89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42.9.1.2.1.11.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37E0E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Vėžaičių seniūnija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277A359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25305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7,900</w:t>
            </w:r>
          </w:p>
        </w:tc>
      </w:tr>
      <w:tr w:rsidR="001209B5" w14:paraId="49B0F1FE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79C5D6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42.9.2.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A758EB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D0AEF5C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D7AE8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9,200</w:t>
            </w:r>
          </w:p>
        </w:tc>
      </w:tr>
      <w:tr w:rsidR="001209B5" w14:paraId="2C8F8E5E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4083B4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94F7B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23AF947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9D93C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1209B5" w14:paraId="198EE5B5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556F23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42.9.2.2.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55406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DC560DE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1F3B4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9,200</w:t>
            </w:r>
          </w:p>
        </w:tc>
      </w:tr>
      <w:tr w:rsidR="001209B5" w14:paraId="2D2F5C5D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0F15C4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42.9.3.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2BED8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0389C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8B833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-94,000</w:t>
            </w:r>
          </w:p>
        </w:tc>
      </w:tr>
      <w:tr w:rsidR="001209B5" w14:paraId="2774DA8C" w14:textId="77777777" w:rsidTr="006A7B2F">
        <w:trPr>
          <w:trHeight w:val="25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F71B7A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42.9.4.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5D9EE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2E66BA8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CF0F5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210,800</w:t>
            </w:r>
          </w:p>
        </w:tc>
      </w:tr>
      <w:tr w:rsidR="001209B5" w14:paraId="1B2670A0" w14:textId="77777777" w:rsidTr="006A7B2F">
        <w:trPr>
          <w:trHeight w:val="25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F0E3EE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50EB4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BF20927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5D702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1209B5" w14:paraId="1AF81CDC" w14:textId="77777777" w:rsidTr="006A7B2F">
        <w:trPr>
          <w:trHeight w:val="25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BB5835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42.9.4.1.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3B7EE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D23F4AA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DD103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210,800</w:t>
            </w:r>
          </w:p>
        </w:tc>
      </w:tr>
      <w:tr w:rsidR="001209B5" w14:paraId="327B0225" w14:textId="77777777" w:rsidTr="006A7B2F">
        <w:trPr>
          <w:trHeight w:val="25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77E350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42.9.4.2.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8412B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valstybinei funkcijai (VBD)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1C8BE94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3F0D4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0,000</w:t>
            </w:r>
          </w:p>
        </w:tc>
      </w:tr>
      <w:tr w:rsidR="001209B5" w14:paraId="158E9AE6" w14:textId="77777777" w:rsidTr="006A7B2F">
        <w:trPr>
          <w:trHeight w:val="25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0E10BF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537EB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F5F059E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750AC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1209B5" w14:paraId="251D669B" w14:textId="77777777" w:rsidTr="006A7B2F">
        <w:trPr>
          <w:trHeight w:val="25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D916D0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42.9.4.2.1.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CF851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Agluonėnų seniūnija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4DEEB3B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30BED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-3,000</w:t>
            </w:r>
          </w:p>
        </w:tc>
      </w:tr>
      <w:tr w:rsidR="001209B5" w14:paraId="3CFFC9E8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F6042C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42.9.4.2.2.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B1135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Dovilų seniūnija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39FF699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404FB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-1,500</w:t>
            </w:r>
          </w:p>
        </w:tc>
      </w:tr>
      <w:tr w:rsidR="001209B5" w14:paraId="0A656CEB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F19004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42.9.4.2.4.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EAEEA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Priekulės seniūnija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2F90918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EBF80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1,000</w:t>
            </w:r>
          </w:p>
        </w:tc>
      </w:tr>
      <w:tr w:rsidR="001209B5" w14:paraId="5126895D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10178F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42.9.4.2.5.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4BEE3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Sendvario seniūnija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7FBE0B6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85C37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4,100</w:t>
            </w:r>
          </w:p>
        </w:tc>
      </w:tr>
      <w:tr w:rsidR="001209B5" w14:paraId="1F1D8D93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709764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42.9.4.2.6.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CB2AA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Veiviržėnų seniūnija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50F0DB4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DAC73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-1,000</w:t>
            </w:r>
          </w:p>
        </w:tc>
      </w:tr>
      <w:tr w:rsidR="001209B5" w14:paraId="347DAF55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CCF30E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42.9.4.2.7.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531D6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Vėžaičių seniūnija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6A598BD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154C3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-1,000</w:t>
            </w:r>
          </w:p>
        </w:tc>
      </w:tr>
      <w:tr w:rsidR="001209B5" w14:paraId="53F8384F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BC1855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42.9.8.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E6785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0D62FB6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11D28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25,500</w:t>
            </w:r>
          </w:p>
        </w:tc>
      </w:tr>
      <w:tr w:rsidR="001209B5" w14:paraId="42C10F1D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95120D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42.9.8.1.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27762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C0AAB6B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EDFEB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25,500</w:t>
            </w:r>
          </w:p>
        </w:tc>
      </w:tr>
      <w:tr w:rsidR="001209B5" w14:paraId="2C7D8D5C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6DB616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42.9.9.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F28B6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BF982DE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E53B1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51,700</w:t>
            </w:r>
          </w:p>
        </w:tc>
      </w:tr>
      <w:tr w:rsidR="001209B5" w14:paraId="34703292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A4D704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42.9.9.1.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99111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A9F0021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4F2B6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51,700</w:t>
            </w:r>
          </w:p>
        </w:tc>
      </w:tr>
      <w:tr w:rsidR="001209B5" w14:paraId="790D97A1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50C7A8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42.9.10.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84FD8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EEC0D2C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24CEB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-5,459</w:t>
            </w:r>
          </w:p>
        </w:tc>
      </w:tr>
      <w:tr w:rsidR="001209B5" w14:paraId="7E7A536B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7EE78A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549EA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87152FF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9FB4C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1209B5" w14:paraId="501584CB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DF34A5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42.9.10.1.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372AF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C838E1F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02058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-7,900</w:t>
            </w:r>
          </w:p>
        </w:tc>
      </w:tr>
      <w:tr w:rsidR="001209B5" w14:paraId="2E7B11DC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943BC2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42.9.10.2.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55D6A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valstybinei funkcijai (VBD)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F9D807B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6A168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4,400</w:t>
            </w:r>
          </w:p>
        </w:tc>
      </w:tr>
      <w:tr w:rsidR="001209B5" w14:paraId="6C87ACB4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690129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42.9.10.3.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E4C5F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kitos dotacijos (VBD, VBD (UK))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9A4C77B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593E6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-1,959</w:t>
            </w:r>
          </w:p>
        </w:tc>
      </w:tr>
      <w:tr w:rsidR="001209B5" w14:paraId="6459B182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F9608A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42.9.11.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95E62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Paskolų ir palūkanų grąžinimas (SB)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1A69DAF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01.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C125F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110,000</w:t>
            </w:r>
          </w:p>
        </w:tc>
      </w:tr>
      <w:tr w:rsidR="001209B5" w14:paraId="30BD59E7" w14:textId="77777777" w:rsidTr="006A7B2F">
        <w:trPr>
          <w:trHeight w:val="375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BB0C0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</w:t>
            </w:r>
          </w:p>
        </w:tc>
        <w:tc>
          <w:tcPr>
            <w:tcW w:w="50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89E80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IŠ VISO: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56BCB" w14:textId="77777777" w:rsidR="001209B5" w:rsidRDefault="001209B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515AD" w14:textId="77777777" w:rsidR="001209B5" w:rsidRDefault="001209B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3691,353</w:t>
            </w:r>
          </w:p>
        </w:tc>
      </w:tr>
      <w:tr w:rsidR="001209B5" w14:paraId="234365EC" w14:textId="77777777" w:rsidTr="006A7B2F">
        <w:trPr>
          <w:trHeight w:val="315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EB467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BCA2D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81CCE" w14:textId="77777777" w:rsidR="001209B5" w:rsidRDefault="001209B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5D970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1209B5" w14:paraId="7A0B099F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9C61B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43.1.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1DC90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769BD" w14:textId="77777777" w:rsidR="001209B5" w:rsidRDefault="001209B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04104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1500,000</w:t>
            </w:r>
          </w:p>
        </w:tc>
      </w:tr>
      <w:tr w:rsidR="001209B5" w14:paraId="6F4A2BF7" w14:textId="77777777" w:rsidTr="006A7B2F">
        <w:trPr>
          <w:trHeight w:val="559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D0A6E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43.2.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05E692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speciali tikslinė dotacija mokymo reikmėms finansuoti (ML, ML(SL))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B22E4" w14:textId="77777777" w:rsidR="001209B5" w:rsidRDefault="001209B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652FB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1748,000</w:t>
            </w:r>
          </w:p>
        </w:tc>
      </w:tr>
      <w:tr w:rsidR="001209B5" w14:paraId="2FFB6F0E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59932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43.3.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2CD63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valstybinėms funkcijoms (VBD)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E079C" w14:textId="77777777" w:rsidR="001209B5" w:rsidRDefault="001209B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6D1CD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150,000</w:t>
            </w:r>
          </w:p>
        </w:tc>
      </w:tr>
      <w:tr w:rsidR="001209B5" w14:paraId="7460DB5E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02DCC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43.6.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9D06A" w14:textId="77777777" w:rsidR="001209B5" w:rsidRDefault="001209B5">
            <w:pPr>
              <w:jc w:val="right"/>
              <w:rPr>
                <w:rFonts w:ascii="Arial" w:hAnsi="Arial" w:cs="Arial"/>
                <w:color w:val="444444"/>
              </w:rPr>
            </w:pPr>
            <w:r>
              <w:rPr>
                <w:rFonts w:ascii="Arial" w:hAnsi="Arial" w:cs="Arial"/>
                <w:color w:val="444444"/>
              </w:rPr>
              <w:t>kitos dotacijos (VBD, VBD (UK))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D3C2A" w14:textId="77777777" w:rsidR="001209B5" w:rsidRDefault="001209B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9DFF0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47,853</w:t>
            </w:r>
          </w:p>
        </w:tc>
      </w:tr>
      <w:tr w:rsidR="001209B5" w14:paraId="5B8A27E3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C959E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43.8.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49A9A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lėšos už paslaugas ir nuomą (S)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BD55F" w14:textId="77777777" w:rsidR="001209B5" w:rsidRDefault="001209B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565AB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318,600</w:t>
            </w:r>
          </w:p>
        </w:tc>
      </w:tr>
      <w:tr w:rsidR="001209B5" w14:paraId="24A5ABBC" w14:textId="77777777" w:rsidTr="006A7B2F">
        <w:trPr>
          <w:trHeight w:val="949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91657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43.11.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4AF081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Dotacija savivaldybėms iš Europos Sąjungos, kitos tarptautinės finansinės paramos ir bendrojo finansavimo lėšos (ES, VBES,EEE,EEEVB)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96A17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7DD68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-73,477</w:t>
            </w:r>
          </w:p>
        </w:tc>
      </w:tr>
      <w:tr w:rsidR="001209B5" w14:paraId="382C28BE" w14:textId="77777777" w:rsidTr="006A7B2F">
        <w:trPr>
          <w:trHeight w:val="427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A13AF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43.13.</w:t>
            </w:r>
          </w:p>
        </w:tc>
        <w:tc>
          <w:tcPr>
            <w:tcW w:w="5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91BF85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Klimato kaitos programos lėšos nutolusiems saulės parkams įsigyti (KKP)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6D2BD4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7650C" w14:textId="77777777" w:rsidR="001209B5" w:rsidRDefault="001209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0,377</w:t>
            </w:r>
          </w:p>
        </w:tc>
      </w:tr>
      <w:tr w:rsidR="001209B5" w14:paraId="4E72193A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3E162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A36B5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189E1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36B90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1209B5" w14:paraId="4884E7F2" w14:textId="77777777" w:rsidTr="006A7B2F">
        <w:trPr>
          <w:trHeight w:val="312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E9C77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54545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F18D9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8F9D4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1654,500</w:t>
            </w:r>
          </w:p>
        </w:tc>
      </w:tr>
      <w:tr w:rsidR="001209B5" w14:paraId="1AE90394" w14:textId="77777777" w:rsidTr="006A7B2F">
        <w:trPr>
          <w:trHeight w:val="589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31604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306EE5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2. Ekonominio konkurencingumo didinimo programa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B200E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9A343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-430,800</w:t>
            </w:r>
          </w:p>
        </w:tc>
      </w:tr>
      <w:tr w:rsidR="001209B5" w14:paraId="651C66FE" w14:textId="77777777" w:rsidTr="006A7B2F">
        <w:trPr>
          <w:trHeight w:val="17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B0E1E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98E70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3. Aplinkos apsaugos programa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FA03C6" w14:textId="77777777" w:rsidR="001209B5" w:rsidRDefault="00120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FBFC4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57,000</w:t>
            </w:r>
          </w:p>
        </w:tc>
      </w:tr>
      <w:tr w:rsidR="001209B5" w14:paraId="1B1980EF" w14:textId="77777777" w:rsidTr="006A7B2F">
        <w:trPr>
          <w:trHeight w:val="287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7FF3C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755ED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4. Sveikatos apsaugos programa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A81042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47F6E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19,700</w:t>
            </w:r>
          </w:p>
        </w:tc>
      </w:tr>
      <w:tr w:rsidR="001209B5" w14:paraId="7D044673" w14:textId="77777777" w:rsidTr="006A7B2F">
        <w:trPr>
          <w:trHeight w:val="263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40413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CD3008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5. Socialinės apsaugos ir NVO politikos programa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B888A8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F887F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444,310</w:t>
            </w:r>
          </w:p>
        </w:tc>
      </w:tr>
      <w:tr w:rsidR="001209B5" w14:paraId="3B1FD0CB" w14:textId="77777777" w:rsidTr="006A7B2F">
        <w:trPr>
          <w:trHeight w:val="541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FB392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68C360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6. Susisiekimo ir inžinerinės infrastruktūros plėtros programa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C23D3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7297F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164,889</w:t>
            </w:r>
          </w:p>
        </w:tc>
      </w:tr>
      <w:tr w:rsidR="001209B5" w14:paraId="3429DF11" w14:textId="77777777" w:rsidTr="006A7B2F">
        <w:trPr>
          <w:trHeight w:val="6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9C58D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3C88D6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7. Kultūros paveldo puoselėjimo ir kultūros paslaugų plėtros programa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5A790C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28C36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-138,800</w:t>
            </w:r>
          </w:p>
        </w:tc>
      </w:tr>
      <w:tr w:rsidR="001209B5" w14:paraId="2B596135" w14:textId="77777777" w:rsidTr="006A7B2F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F54C9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51.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4730A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8. Kūno kultūros ir sporto plėtros programa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FE4689" w14:textId="77777777" w:rsidR="001209B5" w:rsidRDefault="001209B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D201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1486,813</w:t>
            </w:r>
          </w:p>
        </w:tc>
      </w:tr>
      <w:tr w:rsidR="001209B5" w14:paraId="14BFC22A" w14:textId="77777777" w:rsidTr="006A7B2F">
        <w:trPr>
          <w:trHeight w:val="53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2F703" w14:textId="77777777" w:rsidR="001209B5" w:rsidRDefault="00120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52.</w:t>
            </w:r>
          </w:p>
        </w:tc>
        <w:tc>
          <w:tcPr>
            <w:tcW w:w="5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FAEFE0" w14:textId="77777777" w:rsidR="001209B5" w:rsidRDefault="001209B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9. Savivaldybės valdymo ir pagrindinių funkcijų vykdymo programa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D150A5" w14:textId="77777777" w:rsidR="001209B5" w:rsidRDefault="001209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FB5D7" w14:textId="77777777" w:rsidR="001209B5" w:rsidRDefault="001209B5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433,741</w:t>
            </w:r>
          </w:p>
        </w:tc>
      </w:tr>
    </w:tbl>
    <w:p w14:paraId="3EEC45CF" w14:textId="533F68AD" w:rsidR="00E44A08" w:rsidRPr="00EB06D4" w:rsidRDefault="00E44A08" w:rsidP="008523D0">
      <w:pPr>
        <w:spacing w:line="276" w:lineRule="auto"/>
        <w:jc w:val="both"/>
        <w:rPr>
          <w:rFonts w:ascii="Arial" w:eastAsiaTheme="minorHAnsi" w:hAnsi="Arial" w:cs="Arial"/>
        </w:rPr>
      </w:pPr>
    </w:p>
    <w:p w14:paraId="7B6A3138" w14:textId="3ED8B088" w:rsidR="00EB06D4" w:rsidRPr="00234E76" w:rsidRDefault="00EB06D4" w:rsidP="00234E76">
      <w:pPr>
        <w:pStyle w:val="Betarp"/>
        <w:spacing w:after="240" w:line="276" w:lineRule="auto"/>
        <w:ind w:firstLine="1134"/>
        <w:jc w:val="both"/>
        <w:rPr>
          <w:rFonts w:ascii="Arial" w:eastAsiaTheme="minorHAnsi" w:hAnsi="Arial" w:cs="Arial"/>
        </w:rPr>
      </w:pPr>
      <w:r w:rsidRPr="00EB06D4">
        <w:rPr>
          <w:rFonts w:ascii="Arial" w:hAnsi="Arial" w:cs="Arial"/>
        </w:rPr>
        <w:t>4. Skelbti šį sprendimą Teisės aktų registre.</w:t>
      </w:r>
    </w:p>
    <w:p w14:paraId="7B916AEA" w14:textId="3E0C705A" w:rsidR="00EB06D4" w:rsidRPr="00234E76" w:rsidRDefault="00EB06D4" w:rsidP="00234E76">
      <w:pPr>
        <w:tabs>
          <w:tab w:val="left" w:pos="3450"/>
        </w:tabs>
        <w:spacing w:after="240"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p w14:paraId="13A1FA66" w14:textId="031AE55F" w:rsidR="00EB06D4" w:rsidRPr="00234E76" w:rsidRDefault="00EB06D4" w:rsidP="00234E76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</w:rPr>
      </w:pPr>
      <w:r w:rsidRPr="00832808">
        <w:rPr>
          <w:rFonts w:ascii="Arial" w:hAnsi="Arial" w:cs="Arial"/>
          <w:lang w:val="fi-FI"/>
        </w:rPr>
        <w:t xml:space="preserve">TEIKIA </w:t>
      </w:r>
      <w:r w:rsidRPr="007C5AF0">
        <w:rPr>
          <w:rFonts w:ascii="Arial" w:hAnsi="Arial" w:cs="Arial"/>
          <w:caps/>
        </w:rPr>
        <w:t>S</w:t>
      </w:r>
      <w:r w:rsidRPr="007C5AF0">
        <w:rPr>
          <w:rFonts w:ascii="Arial" w:hAnsi="Arial" w:cs="Arial"/>
        </w:rPr>
        <w:t>avivaldybės meras B. Markauskas</w:t>
      </w:r>
    </w:p>
    <w:p w14:paraId="0321B952" w14:textId="0F0FB6FF" w:rsidR="00234E76" w:rsidRPr="00832808" w:rsidRDefault="00EB06D4" w:rsidP="00234E76">
      <w:pPr>
        <w:tabs>
          <w:tab w:val="left" w:pos="9639"/>
          <w:tab w:val="left" w:pos="9720"/>
        </w:tabs>
        <w:spacing w:after="240" w:line="276" w:lineRule="auto"/>
        <w:rPr>
          <w:rFonts w:ascii="Arial" w:hAnsi="Arial" w:cs="Arial"/>
          <w:lang w:val="fi-FI"/>
        </w:rPr>
      </w:pPr>
      <w:r w:rsidRPr="00832808">
        <w:rPr>
          <w:rFonts w:ascii="Arial" w:hAnsi="Arial" w:cs="Arial"/>
          <w:lang w:val="fi-FI"/>
        </w:rPr>
        <w:t xml:space="preserve">PARENGĖ </w:t>
      </w:r>
      <w:r w:rsidR="00BC3D49">
        <w:rPr>
          <w:rFonts w:ascii="Arial" w:hAnsi="Arial" w:cs="Arial"/>
        </w:rPr>
        <w:t>I. Gailiuvienė</w:t>
      </w:r>
    </w:p>
    <w:p w14:paraId="586B8254" w14:textId="2F73A8DB" w:rsidR="00234E76" w:rsidRPr="00832808" w:rsidRDefault="00234E76" w:rsidP="00234E76">
      <w:pPr>
        <w:tabs>
          <w:tab w:val="left" w:pos="3450"/>
        </w:tabs>
        <w:spacing w:line="276" w:lineRule="auto"/>
        <w:jc w:val="both"/>
        <w:rPr>
          <w:rFonts w:ascii="Arial" w:hAnsi="Arial" w:cs="Arial"/>
          <w:lang w:val="fi-FI"/>
        </w:rPr>
      </w:pPr>
      <w:r w:rsidRPr="00832808">
        <w:rPr>
          <w:rFonts w:ascii="Arial" w:hAnsi="Arial" w:cs="Arial"/>
          <w:lang w:val="fi-FI"/>
        </w:rPr>
        <w:t xml:space="preserve">SUDERINTA: </w:t>
      </w:r>
    </w:p>
    <w:p w14:paraId="48F67059" w14:textId="77777777" w:rsidR="00234E76" w:rsidRDefault="00234E76" w:rsidP="00234E76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K. Vainienė</w:t>
      </w:r>
    </w:p>
    <w:p w14:paraId="5EDE183E" w14:textId="77777777" w:rsidR="00234E76" w:rsidRDefault="00234E76" w:rsidP="00234E76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 xml:space="preserve">D. Beliokaitė </w:t>
      </w:r>
    </w:p>
    <w:p w14:paraId="1F225D41" w14:textId="77777777" w:rsidR="00234E76" w:rsidRDefault="00234E76" w:rsidP="00234E76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V. Jasas</w:t>
      </w:r>
    </w:p>
    <w:p w14:paraId="6EA19479" w14:textId="2567EE01" w:rsidR="00234E76" w:rsidRDefault="00234E76" w:rsidP="00234E76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D. Kubilius</w:t>
      </w:r>
    </w:p>
    <w:p w14:paraId="70C9D718" w14:textId="77777777" w:rsidR="00234E76" w:rsidRDefault="00234E76" w:rsidP="00234E76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S. Karbauskas</w:t>
      </w:r>
    </w:p>
    <w:p w14:paraId="638A29A6" w14:textId="5EE9A357" w:rsidR="00234E76" w:rsidRDefault="00B960AA" w:rsidP="00234E76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T. Tuzovaitė-Markūnienė</w:t>
      </w:r>
    </w:p>
    <w:p w14:paraId="2507FFD3" w14:textId="27567927" w:rsidR="00EB06D4" w:rsidRPr="00832808" w:rsidRDefault="00234E76" w:rsidP="007E3CD0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  <w:sz w:val="16"/>
          <w:szCs w:val="16"/>
          <w:lang w:val="fi-FI"/>
        </w:rPr>
      </w:pPr>
      <w:r w:rsidRPr="007C5AF0">
        <w:rPr>
          <w:rFonts w:ascii="Arial" w:hAnsi="Arial" w:cs="Arial"/>
        </w:rPr>
        <w:t>B. Markauskas</w:t>
      </w:r>
    </w:p>
    <w:p w14:paraId="5AA559D3" w14:textId="0708A214" w:rsidR="00214D09" w:rsidRDefault="00214D09" w:rsidP="00214D09">
      <w:pPr>
        <w:tabs>
          <w:tab w:val="left" w:pos="2694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81AAB2A" w14:textId="49C1C5BD" w:rsidR="00EB06D4" w:rsidRPr="00FE7C21" w:rsidRDefault="00FE7C21" w:rsidP="00DF4106">
      <w:pPr>
        <w:pStyle w:val="Antrat3"/>
        <w:spacing w:before="0" w:after="240" w:line="276" w:lineRule="auto"/>
        <w:jc w:val="center"/>
        <w:rPr>
          <w:rFonts w:ascii="Arial" w:hAnsi="Arial" w:cs="Arial"/>
          <w:b/>
          <w:bCs/>
          <w:color w:val="auto"/>
        </w:rPr>
      </w:pPr>
      <w:r w:rsidRPr="00FE7C21">
        <w:rPr>
          <w:rFonts w:ascii="Arial" w:hAnsi="Arial" w:cs="Arial"/>
          <w:b/>
          <w:bCs/>
          <w:color w:val="auto"/>
        </w:rPr>
        <w:lastRenderedPageBreak/>
        <w:t>AIŠKINAMASIS RAŠTAS</w:t>
      </w:r>
      <w:r w:rsidRPr="00FE7C21">
        <w:rPr>
          <w:rFonts w:ascii="Arial" w:hAnsi="Arial" w:cs="Arial"/>
          <w:b/>
          <w:bCs/>
          <w:color w:val="auto"/>
        </w:rPr>
        <w:br/>
      </w:r>
      <w:r w:rsidRPr="00FE7C21">
        <w:rPr>
          <w:rFonts w:ascii="Arial" w:eastAsiaTheme="minorHAnsi" w:hAnsi="Arial" w:cs="Arial"/>
          <w:b/>
          <w:bCs/>
          <w:color w:val="auto"/>
        </w:rPr>
        <w:t>DĖL TARYBOS SPRENDIMO „</w:t>
      </w:r>
      <w:r w:rsidRPr="00FE7C21">
        <w:rPr>
          <w:rFonts w:ascii="Arial" w:hAnsi="Arial" w:cs="Arial"/>
          <w:b/>
          <w:bCs/>
          <w:color w:val="auto"/>
        </w:rPr>
        <w:t xml:space="preserve">DĖL </w:t>
      </w:r>
      <w:r w:rsidR="003B4800" w:rsidRPr="00DE7F8A">
        <w:rPr>
          <w:rFonts w:ascii="Arial" w:hAnsi="Arial" w:cs="Arial"/>
          <w:b/>
          <w:bCs/>
          <w:color w:val="auto"/>
        </w:rPr>
        <w:t>KLAIPĖDOS RAJONO SAVIVALDYBĖS 2024 METŲ BIUDŽETO PATIKSLINIMO</w:t>
      </w:r>
      <w:r w:rsidR="00203972">
        <w:rPr>
          <w:rFonts w:ascii="Arial" w:hAnsi="Arial" w:cs="Arial"/>
          <w:b/>
          <w:bCs/>
          <w:color w:val="auto"/>
        </w:rPr>
        <w:t>“</w:t>
      </w:r>
      <w:r w:rsidRPr="00FE7C21">
        <w:rPr>
          <w:rFonts w:ascii="Arial" w:hAnsi="Arial" w:cs="Arial"/>
          <w:b/>
          <w:bCs/>
          <w:color w:val="auto"/>
        </w:rPr>
        <w:t xml:space="preserve"> PROJEKTO</w:t>
      </w:r>
    </w:p>
    <w:p w14:paraId="5D597026" w14:textId="3F6FAB77" w:rsidR="00FE7C21" w:rsidRDefault="00EB06D4" w:rsidP="00DF4106">
      <w:pPr>
        <w:widowControl w:val="0"/>
        <w:autoSpaceDE w:val="0"/>
        <w:autoSpaceDN w:val="0"/>
        <w:adjustRightInd w:val="0"/>
        <w:spacing w:after="240" w:line="276" w:lineRule="auto"/>
        <w:ind w:left="357"/>
        <w:jc w:val="center"/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</w:pP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202</w:t>
      </w:r>
      <w:r w:rsidR="003B4800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4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m. </w:t>
      </w:r>
      <w:r w:rsidR="003B4800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spalio 17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d.</w:t>
      </w:r>
    </w:p>
    <w:p w14:paraId="6950A6D9" w14:textId="77777777" w:rsidR="00984F05" w:rsidRDefault="00FC294D" w:rsidP="001D52F9">
      <w:pPr>
        <w:pStyle w:val="Sraopastraipa"/>
        <w:tabs>
          <w:tab w:val="num" w:pos="567"/>
          <w:tab w:val="left" w:pos="851"/>
        </w:tabs>
        <w:spacing w:after="120" w:line="276" w:lineRule="auto"/>
        <w:ind w:left="284" w:hanging="284"/>
        <w:jc w:val="both"/>
        <w:rPr>
          <w:rFonts w:ascii="Arial" w:hAnsi="Arial" w:cs="Arial"/>
          <w:bCs/>
        </w:rPr>
      </w:pPr>
      <w:r w:rsidRPr="00984F05">
        <w:rPr>
          <w:rFonts w:ascii="Arial" w:hAnsi="Arial" w:cs="Arial"/>
          <w:b/>
        </w:rPr>
        <w:t>1. Parengto sprendimo projekto tikslai, uždaviniai (ko šiuo sprendimu norima pasiekti):</w:t>
      </w:r>
      <w:r w:rsidRPr="00C86DFD">
        <w:rPr>
          <w:rFonts w:ascii="Arial" w:hAnsi="Arial" w:cs="Arial"/>
          <w:bCs/>
        </w:rPr>
        <w:t xml:space="preserve"> </w:t>
      </w:r>
    </w:p>
    <w:p w14:paraId="762D7909" w14:textId="06B1AD43" w:rsidR="00ED6896" w:rsidRPr="00DE7F8A" w:rsidRDefault="00ED6896" w:rsidP="00984F05">
      <w:pPr>
        <w:pStyle w:val="Sraopastraipa"/>
        <w:tabs>
          <w:tab w:val="num" w:pos="567"/>
          <w:tab w:val="left" w:pos="851"/>
        </w:tabs>
        <w:spacing w:after="120"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>Parengto sprendimo projekto tikslas – patikslinti 2024 metų Savivaldybės biudžetą.</w:t>
      </w:r>
    </w:p>
    <w:p w14:paraId="207E2219" w14:textId="77777777" w:rsidR="00AD0202" w:rsidRPr="00DE7F8A" w:rsidRDefault="00FC294D" w:rsidP="00F57877">
      <w:pPr>
        <w:pStyle w:val="Pagrindiniotekstotrauka"/>
        <w:tabs>
          <w:tab w:val="left" w:pos="540"/>
          <w:tab w:val="right" w:pos="9639"/>
        </w:tabs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84F05">
        <w:rPr>
          <w:rFonts w:ascii="Arial" w:hAnsi="Arial" w:cs="Arial"/>
          <w:b/>
        </w:rPr>
        <w:t>2. Kaip šiuo metu yra teisiškai reglamentuojami projekte aptariami klausimai:</w:t>
      </w:r>
      <w:r w:rsidRPr="00C86DFD">
        <w:rPr>
          <w:rFonts w:ascii="Arial" w:hAnsi="Arial" w:cs="Arial"/>
          <w:bCs/>
        </w:rPr>
        <w:t xml:space="preserve"> </w:t>
      </w:r>
      <w:r w:rsidR="00AD0202" w:rsidRPr="00DE7F8A">
        <w:rPr>
          <w:rFonts w:ascii="Arial" w:hAnsi="Arial" w:cs="Arial"/>
        </w:rPr>
        <w:t xml:space="preserve">Vadovaujantis Lietuvos Respublikos vietos savivaldos įstatymo 15 straipsnio 2 dalies 12 punktu, sprendimą dėl savivaldybės biudžeto tikslinimo priima Savivaldybės taryba. </w:t>
      </w:r>
      <w:r w:rsidR="00AD0202" w:rsidRPr="006648BB">
        <w:rPr>
          <w:rFonts w:ascii="Arial" w:hAnsi="Arial" w:cs="Arial"/>
        </w:rPr>
        <w:t>Dotacijų sumas teisės aktais skiria valstybės institucijos.</w:t>
      </w:r>
    </w:p>
    <w:p w14:paraId="44CD2B72" w14:textId="77777777" w:rsidR="006A7345" w:rsidRPr="00984F05" w:rsidRDefault="00FC294D" w:rsidP="00E27248">
      <w:pPr>
        <w:pStyle w:val="Pagrindiniotekstotrauka"/>
        <w:tabs>
          <w:tab w:val="left" w:pos="0"/>
          <w:tab w:val="left" w:pos="142"/>
          <w:tab w:val="left" w:pos="851"/>
        </w:tabs>
        <w:spacing w:after="0" w:line="276" w:lineRule="auto"/>
        <w:ind w:left="284" w:hanging="284"/>
        <w:jc w:val="both"/>
        <w:rPr>
          <w:rFonts w:ascii="Arial" w:hAnsi="Arial" w:cs="Arial"/>
          <w:b/>
        </w:rPr>
      </w:pPr>
      <w:r w:rsidRPr="00984F05">
        <w:rPr>
          <w:rFonts w:ascii="Arial" w:hAnsi="Arial" w:cs="Arial"/>
          <w:b/>
          <w:color w:val="000000"/>
        </w:rPr>
        <w:t>3. Kokios siūlomos naujos teisinio reguliavimo nuostatos ir kokių teigiamų rezultatų laukiama:</w:t>
      </w:r>
      <w:r w:rsidR="006A7345" w:rsidRPr="00984F05">
        <w:rPr>
          <w:rFonts w:ascii="Arial" w:hAnsi="Arial" w:cs="Arial"/>
          <w:b/>
        </w:rPr>
        <w:t xml:space="preserve"> </w:t>
      </w:r>
    </w:p>
    <w:p w14:paraId="73C1C690" w14:textId="30BC7B9A" w:rsidR="006A7345" w:rsidRPr="00DE7F8A" w:rsidRDefault="006A7345" w:rsidP="00F57877">
      <w:pPr>
        <w:pStyle w:val="Pagrindiniotekstotrauka"/>
        <w:tabs>
          <w:tab w:val="left" w:pos="284"/>
          <w:tab w:val="left" w:pos="851"/>
        </w:tabs>
        <w:spacing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 xml:space="preserve">Naujų teisinio reguliavimo priemonių nesiūloma. Bus užtikrintas biudžetinių įstaigų </w:t>
      </w:r>
      <w:r w:rsidR="00E027DA">
        <w:rPr>
          <w:rFonts w:ascii="Arial" w:hAnsi="Arial" w:cs="Arial"/>
          <w:bCs/>
        </w:rPr>
        <w:t xml:space="preserve">   </w:t>
      </w:r>
      <w:r w:rsidRPr="00DE7F8A">
        <w:rPr>
          <w:rFonts w:ascii="Arial" w:hAnsi="Arial" w:cs="Arial"/>
          <w:bCs/>
        </w:rPr>
        <w:t xml:space="preserve">finansavimas ir Klaipėdos rajono strateginio veiklos plano 2024 metų programų įgyvendinimas. </w:t>
      </w:r>
    </w:p>
    <w:p w14:paraId="603BB890" w14:textId="77777777" w:rsidR="00410BEF" w:rsidRPr="00984F05" w:rsidRDefault="00FC294D" w:rsidP="00E27248">
      <w:pPr>
        <w:spacing w:line="276" w:lineRule="auto"/>
        <w:ind w:left="284" w:hanging="284"/>
        <w:jc w:val="both"/>
        <w:rPr>
          <w:rFonts w:ascii="Arial" w:hAnsi="Arial" w:cs="Arial"/>
          <w:b/>
        </w:rPr>
      </w:pPr>
      <w:r w:rsidRPr="00984F05">
        <w:rPr>
          <w:rStyle w:val="FontStyle150"/>
          <w:rFonts w:ascii="Arial" w:hAnsi="Arial" w:cs="Arial"/>
          <w:b/>
          <w:sz w:val="24"/>
          <w:szCs w:val="24"/>
        </w:rPr>
        <w:t xml:space="preserve">4. Galimos neigiamos pasekmės priėmus siūlomą Savivaldybės tarybos </w:t>
      </w:r>
      <w:r w:rsidRPr="00984F05">
        <w:rPr>
          <w:rFonts w:ascii="Arial" w:hAnsi="Arial" w:cs="Arial"/>
          <w:b/>
        </w:rPr>
        <w:t>sprendimą ir kokių priemonių būtina imtis, siekiant išvengti neigiamų pasekmių:</w:t>
      </w:r>
      <w:r w:rsidR="00410BEF" w:rsidRPr="00984F05">
        <w:rPr>
          <w:rFonts w:ascii="Arial" w:hAnsi="Arial" w:cs="Arial"/>
          <w:b/>
        </w:rPr>
        <w:t xml:space="preserve"> </w:t>
      </w:r>
    </w:p>
    <w:p w14:paraId="539F447E" w14:textId="499E7D5A" w:rsidR="00410BEF" w:rsidRPr="00DE7F8A" w:rsidRDefault="00410BEF" w:rsidP="00F57877">
      <w:pPr>
        <w:spacing w:after="120"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>Neigiamų pasekmių nenumatoma.</w:t>
      </w:r>
    </w:p>
    <w:p w14:paraId="515AC9AC" w14:textId="77777777" w:rsidR="00592861" w:rsidRPr="00984F05" w:rsidRDefault="00FC294D" w:rsidP="00E27248">
      <w:pPr>
        <w:tabs>
          <w:tab w:val="left" w:pos="851"/>
        </w:tabs>
        <w:spacing w:line="276" w:lineRule="auto"/>
        <w:ind w:left="284" w:hanging="284"/>
        <w:jc w:val="both"/>
        <w:rPr>
          <w:rFonts w:ascii="Arial" w:hAnsi="Arial" w:cs="Arial"/>
          <w:b/>
          <w:color w:val="000000"/>
        </w:rPr>
      </w:pPr>
      <w:r w:rsidRPr="00984F05">
        <w:rPr>
          <w:rFonts w:ascii="Arial" w:hAnsi="Arial" w:cs="Arial"/>
          <w:b/>
          <w:caps/>
          <w:color w:val="000000"/>
        </w:rPr>
        <w:t>5. A</w:t>
      </w:r>
      <w:r w:rsidRPr="00984F05">
        <w:rPr>
          <w:rFonts w:ascii="Arial" w:hAnsi="Arial" w:cs="Arial"/>
          <w:b/>
          <w:color w:val="000000"/>
        </w:rPr>
        <w:t>r sprendimo projektas neprieštarauja Lietuvos Respublikos lygių galimybių įstatymui ir atitinka lygių galimybių principus:</w:t>
      </w:r>
      <w:r w:rsidR="00592861" w:rsidRPr="00984F05">
        <w:rPr>
          <w:rFonts w:ascii="Arial" w:hAnsi="Arial" w:cs="Arial"/>
          <w:b/>
          <w:color w:val="000000"/>
        </w:rPr>
        <w:t xml:space="preserve"> </w:t>
      </w:r>
    </w:p>
    <w:p w14:paraId="6DCE4674" w14:textId="43E9D1A7" w:rsidR="00592861" w:rsidRPr="00DE7F8A" w:rsidRDefault="00592861" w:rsidP="00F57877">
      <w:pPr>
        <w:tabs>
          <w:tab w:val="left" w:pos="851"/>
        </w:tabs>
        <w:spacing w:after="120" w:line="276" w:lineRule="auto"/>
        <w:ind w:left="284"/>
        <w:jc w:val="both"/>
        <w:rPr>
          <w:rFonts w:ascii="Arial" w:hAnsi="Arial" w:cs="Arial"/>
          <w:bCs/>
          <w:color w:val="000000"/>
        </w:rPr>
      </w:pPr>
      <w:r w:rsidRPr="00DE7F8A">
        <w:rPr>
          <w:rFonts w:ascii="Arial" w:hAnsi="Arial" w:cs="Arial"/>
          <w:bCs/>
          <w:color w:val="000000"/>
        </w:rPr>
        <w:t xml:space="preserve">Sprendimo projektas neprieštarauja Lietuvos Respublikos lygių galimybių įstatymui ir </w:t>
      </w:r>
      <w:r w:rsidR="00F57877">
        <w:rPr>
          <w:rFonts w:ascii="Arial" w:hAnsi="Arial" w:cs="Arial"/>
          <w:bCs/>
          <w:color w:val="000000"/>
        </w:rPr>
        <w:t xml:space="preserve">  </w:t>
      </w:r>
      <w:r w:rsidRPr="00DE7F8A">
        <w:rPr>
          <w:rFonts w:ascii="Arial" w:hAnsi="Arial" w:cs="Arial"/>
          <w:bCs/>
          <w:color w:val="000000"/>
        </w:rPr>
        <w:t>atitinka lygių galimybių principus.</w:t>
      </w:r>
    </w:p>
    <w:p w14:paraId="0F829E90" w14:textId="77777777" w:rsidR="00722CD2" w:rsidRPr="00984F05" w:rsidRDefault="00FC294D" w:rsidP="002C345E">
      <w:pPr>
        <w:spacing w:line="276" w:lineRule="auto"/>
        <w:ind w:left="284" w:hanging="284"/>
        <w:jc w:val="both"/>
        <w:rPr>
          <w:rStyle w:val="FontStyle150"/>
          <w:rFonts w:ascii="Arial" w:hAnsi="Arial" w:cs="Arial"/>
          <w:b/>
          <w:sz w:val="24"/>
          <w:szCs w:val="24"/>
        </w:rPr>
      </w:pPr>
      <w:r w:rsidRPr="00984F05">
        <w:rPr>
          <w:rStyle w:val="FontStyle150"/>
          <w:rFonts w:ascii="Arial" w:hAnsi="Arial" w:cs="Arial"/>
          <w:b/>
          <w:sz w:val="24"/>
          <w:szCs w:val="24"/>
        </w:rPr>
        <w:t>6. Kokius teisės aktus būtina pakeisti ar panaikinti, priėmus teikiamą Savivaldybės tarybos sprendimą:</w:t>
      </w:r>
      <w:r w:rsidR="00592861" w:rsidRPr="00984F05">
        <w:rPr>
          <w:rStyle w:val="FontStyle150"/>
          <w:rFonts w:ascii="Arial" w:hAnsi="Arial" w:cs="Arial"/>
          <w:b/>
          <w:sz w:val="24"/>
          <w:szCs w:val="24"/>
        </w:rPr>
        <w:t xml:space="preserve"> </w:t>
      </w:r>
    </w:p>
    <w:p w14:paraId="4F44A028" w14:textId="0F9984A6" w:rsidR="00722CD2" w:rsidRPr="00DE7F8A" w:rsidRDefault="00722CD2" w:rsidP="002C345E">
      <w:pPr>
        <w:spacing w:after="120"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>Kitų teisės aktų keisti nereikės.</w:t>
      </w:r>
    </w:p>
    <w:p w14:paraId="5D76158D" w14:textId="77777777" w:rsidR="004462BF" w:rsidRPr="00DE7F8A" w:rsidRDefault="00FC294D" w:rsidP="002C345E">
      <w:pPr>
        <w:spacing w:before="120" w:after="120" w:line="276" w:lineRule="auto"/>
        <w:ind w:left="284" w:hanging="284"/>
        <w:contextualSpacing/>
        <w:jc w:val="both"/>
        <w:rPr>
          <w:rFonts w:ascii="Arial" w:hAnsi="Arial" w:cs="Arial"/>
          <w:bCs/>
        </w:rPr>
      </w:pPr>
      <w:r w:rsidRPr="00E27248">
        <w:rPr>
          <w:rFonts w:ascii="Arial" w:hAnsi="Arial" w:cs="Arial"/>
          <w:b/>
        </w:rPr>
        <w:t>7. Projekto rengimo metu gauti specialistų vertinimai ir išvados, konsultavimosi su visuomene metu gauti pasiūlymai ir jų motyvuotas vertinimas (atsižvelgta ar ne):</w:t>
      </w:r>
      <w:r w:rsidR="00722CD2">
        <w:rPr>
          <w:rFonts w:ascii="Arial" w:hAnsi="Arial" w:cs="Arial"/>
          <w:bCs/>
        </w:rPr>
        <w:t xml:space="preserve"> </w:t>
      </w:r>
      <w:r w:rsidR="004462BF" w:rsidRPr="00DE7F8A">
        <w:rPr>
          <w:rFonts w:ascii="Arial" w:hAnsi="Arial" w:cs="Arial"/>
          <w:bCs/>
        </w:rPr>
        <w:t>Biudžetinių įstaigų ir Savivaldybės administracijos skyrių pateiktas poreikis dėl Strateginio veiklos plano priemonių ir biudžeto tikslinimo svarstytas Strateginio planavimo darbo grupės posėdyje.</w:t>
      </w:r>
    </w:p>
    <w:p w14:paraId="38A40BF1" w14:textId="77777777" w:rsidR="004462BF" w:rsidRPr="002C345E" w:rsidRDefault="00FC294D" w:rsidP="00984F05">
      <w:pPr>
        <w:autoSpaceDE w:val="0"/>
        <w:autoSpaceDN w:val="0"/>
        <w:adjustRightInd w:val="0"/>
        <w:spacing w:after="120" w:line="276" w:lineRule="auto"/>
        <w:ind w:left="142" w:hanging="142"/>
        <w:jc w:val="both"/>
        <w:rPr>
          <w:rFonts w:ascii="Arial" w:hAnsi="Arial" w:cs="Arial"/>
          <w:b/>
        </w:rPr>
      </w:pPr>
      <w:r w:rsidRPr="002C345E">
        <w:rPr>
          <w:rFonts w:ascii="Arial" w:hAnsi="Arial" w:cs="Arial"/>
          <w:b/>
        </w:rPr>
        <w:t>8. Sprendimo įgyvendinimui reikalingos lėšos (ekonominiai apskaičiavimai), finansavimo šaltiniai:</w:t>
      </w:r>
      <w:r w:rsidR="004462BF" w:rsidRPr="002C345E">
        <w:rPr>
          <w:rFonts w:ascii="Arial" w:hAnsi="Arial" w:cs="Arial"/>
          <w:b/>
        </w:rPr>
        <w:t xml:space="preserve"> </w:t>
      </w:r>
    </w:p>
    <w:p w14:paraId="550791CA" w14:textId="717C8D87" w:rsidR="004462BF" w:rsidRPr="00DE7F8A" w:rsidRDefault="004462BF" w:rsidP="001D52F9">
      <w:pPr>
        <w:autoSpaceDE w:val="0"/>
        <w:autoSpaceDN w:val="0"/>
        <w:adjustRightInd w:val="0"/>
        <w:spacing w:after="120" w:line="276" w:lineRule="auto"/>
        <w:ind w:left="284"/>
        <w:jc w:val="both"/>
        <w:rPr>
          <w:rFonts w:ascii="Arial" w:hAnsi="Arial" w:cs="Arial"/>
          <w:bCs/>
        </w:rPr>
      </w:pPr>
      <w:r w:rsidRPr="006648BB">
        <w:rPr>
          <w:rFonts w:ascii="Arial" w:hAnsi="Arial" w:cs="Arial"/>
        </w:rPr>
        <w:t xml:space="preserve">Biudžeto pajamos ir asignavimai didinami </w:t>
      </w:r>
      <w:r w:rsidR="004C49A1">
        <w:rPr>
          <w:rFonts w:ascii="Arial" w:hAnsi="Arial" w:cs="Arial"/>
        </w:rPr>
        <w:t>3691,353</w:t>
      </w:r>
      <w:r w:rsidRPr="006648BB">
        <w:rPr>
          <w:rFonts w:ascii="Arial" w:hAnsi="Arial" w:cs="Arial"/>
        </w:rPr>
        <w:t xml:space="preserve"> tūkst. eurų.</w:t>
      </w:r>
      <w:r w:rsidRPr="00DE7F8A">
        <w:rPr>
          <w:rFonts w:ascii="Arial" w:hAnsi="Arial" w:cs="Arial"/>
        </w:rPr>
        <w:t xml:space="preserve"> Pajamų dalyje</w:t>
      </w:r>
      <w:r>
        <w:rPr>
          <w:rFonts w:ascii="Arial" w:hAnsi="Arial" w:cs="Arial"/>
        </w:rPr>
        <w:t xml:space="preserve"> </w:t>
      </w:r>
      <w:r w:rsidR="00D50BD9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,5 mln. eurų siūloma didinti pajamas iš gyventojų pajamų mokesčio, </w:t>
      </w:r>
      <w:r w:rsidR="00CB5FCD">
        <w:rPr>
          <w:rFonts w:ascii="Arial" w:hAnsi="Arial" w:cs="Arial"/>
        </w:rPr>
        <w:t>318,6</w:t>
      </w:r>
      <w:r>
        <w:rPr>
          <w:rFonts w:ascii="Arial" w:hAnsi="Arial" w:cs="Arial"/>
        </w:rPr>
        <w:t xml:space="preserve"> tūkst. eurų </w:t>
      </w:r>
      <w:r w:rsidRPr="00DE7F8A">
        <w:rPr>
          <w:rFonts w:ascii="Arial" w:hAnsi="Arial" w:cs="Arial"/>
        </w:rPr>
        <w:t xml:space="preserve">didinamos </w:t>
      </w:r>
      <w:r>
        <w:rPr>
          <w:rFonts w:ascii="Arial" w:hAnsi="Arial" w:cs="Arial"/>
        </w:rPr>
        <w:t>biudžetinių įstaigų pajamos už prekes ir paslaugas,</w:t>
      </w:r>
      <w:r w:rsidRPr="006F0D4E">
        <w:rPr>
          <w:rFonts w:ascii="Arial" w:hAnsi="Arial" w:cs="Arial"/>
        </w:rPr>
        <w:t xml:space="preserve"> </w:t>
      </w:r>
      <w:r w:rsidR="00A346BE">
        <w:rPr>
          <w:rFonts w:ascii="Arial" w:hAnsi="Arial" w:cs="Arial"/>
        </w:rPr>
        <w:t>1946,23</w:t>
      </w:r>
      <w:r>
        <w:rPr>
          <w:rFonts w:ascii="Arial" w:hAnsi="Arial" w:cs="Arial"/>
        </w:rPr>
        <w:t xml:space="preserve"> tūkst. eurų didinamos </w:t>
      </w:r>
      <w:r w:rsidR="00A346BE">
        <w:rPr>
          <w:rFonts w:ascii="Arial" w:hAnsi="Arial" w:cs="Arial"/>
        </w:rPr>
        <w:t>valstybės biudžeto dotacijos, 73,477 tūkst. eurų mažinam</w:t>
      </w:r>
      <w:r w:rsidR="00FA3DE0">
        <w:rPr>
          <w:rFonts w:ascii="Arial" w:hAnsi="Arial" w:cs="Arial"/>
        </w:rPr>
        <w:t xml:space="preserve">a dotacija iš </w:t>
      </w:r>
      <w:r w:rsidR="00A346BE">
        <w:rPr>
          <w:rFonts w:ascii="Arial" w:hAnsi="Arial" w:cs="Arial"/>
        </w:rPr>
        <w:t>ES ir kitos tarptautinės paramos ir bendrojo finansavimo lėš</w:t>
      </w:r>
      <w:r w:rsidR="00FA3DE0">
        <w:rPr>
          <w:rFonts w:ascii="Arial" w:hAnsi="Arial" w:cs="Arial"/>
        </w:rPr>
        <w:t>ų</w:t>
      </w:r>
      <w:r>
        <w:rPr>
          <w:rFonts w:ascii="Arial" w:hAnsi="Arial" w:cs="Arial"/>
        </w:rPr>
        <w:t xml:space="preserve">. </w:t>
      </w:r>
      <w:r w:rsidRPr="00DE7F8A">
        <w:rPr>
          <w:rFonts w:ascii="Arial" w:hAnsi="Arial" w:cs="Arial"/>
        </w:rPr>
        <w:t xml:space="preserve">Asignavimų dalyje </w:t>
      </w:r>
      <w:r>
        <w:rPr>
          <w:rFonts w:ascii="Arial" w:hAnsi="Arial" w:cs="Arial"/>
        </w:rPr>
        <w:t xml:space="preserve">švietimo įstaigoms paskirstytos </w:t>
      </w:r>
      <w:r w:rsidR="001F019D">
        <w:rPr>
          <w:rFonts w:ascii="Arial" w:hAnsi="Arial" w:cs="Arial"/>
        </w:rPr>
        <w:t>Švietimo, mokslo ir sporto ministro įsakymais skirtos ugdymo lėšos pedagogų darbo užmokesčiui didinti nuo šių metų rugsėjo 1 d.</w:t>
      </w:r>
      <w:r>
        <w:rPr>
          <w:rFonts w:ascii="Arial" w:hAnsi="Arial" w:cs="Arial"/>
        </w:rPr>
        <w:t xml:space="preserve">, </w:t>
      </w:r>
      <w:r w:rsidRPr="00DE7F8A">
        <w:rPr>
          <w:rFonts w:ascii="Arial" w:hAnsi="Arial" w:cs="Arial"/>
        </w:rPr>
        <w:t>paskirstoma dalis patalpų remontui ir priemonių įsigijimui skirtų asignavimų</w:t>
      </w:r>
      <w:r w:rsidR="00E94057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E94057">
        <w:rPr>
          <w:rFonts w:ascii="Arial" w:hAnsi="Arial" w:cs="Arial"/>
        </w:rPr>
        <w:t xml:space="preserve">Biudžetinėms įstaigoms mažinami </w:t>
      </w:r>
      <w:r w:rsidR="00E94057">
        <w:rPr>
          <w:rFonts w:ascii="Arial" w:hAnsi="Arial" w:cs="Arial"/>
        </w:rPr>
        <w:lastRenderedPageBreak/>
        <w:t>asignavimai šildymui, tokia pačia suma juos padidinant Savivaldybės administracijai centralizuotai apmokėti už šildymo paslaugą UAB „Klaipėdos rajono energija“. Gargždų „Kranto“ progimnazijai mažinami asignavimai liftui įrengti</w:t>
      </w:r>
      <w:r w:rsidR="007A2E3C">
        <w:rPr>
          <w:rFonts w:ascii="Arial" w:hAnsi="Arial" w:cs="Arial"/>
        </w:rPr>
        <w:t xml:space="preserve">, juos perkeliant į </w:t>
      </w:r>
      <w:r w:rsidR="00E94057">
        <w:rPr>
          <w:rFonts w:ascii="Arial" w:hAnsi="Arial" w:cs="Arial"/>
        </w:rPr>
        <w:t>2025 met</w:t>
      </w:r>
      <w:r w:rsidR="007A2E3C">
        <w:rPr>
          <w:rFonts w:ascii="Arial" w:hAnsi="Arial" w:cs="Arial"/>
        </w:rPr>
        <w:t xml:space="preserve">us ir vykdytoju </w:t>
      </w:r>
      <w:r w:rsidR="00E94057">
        <w:rPr>
          <w:rFonts w:ascii="Arial" w:hAnsi="Arial" w:cs="Arial"/>
        </w:rPr>
        <w:t>numat</w:t>
      </w:r>
      <w:r w:rsidR="007A2E3C">
        <w:rPr>
          <w:rFonts w:ascii="Arial" w:hAnsi="Arial" w:cs="Arial"/>
        </w:rPr>
        <w:t>ant</w:t>
      </w:r>
      <w:r w:rsidR="00E94057">
        <w:rPr>
          <w:rFonts w:ascii="Arial" w:hAnsi="Arial" w:cs="Arial"/>
        </w:rPr>
        <w:t xml:space="preserve"> Savivaldybės administracij</w:t>
      </w:r>
      <w:r w:rsidR="007A2E3C">
        <w:rPr>
          <w:rFonts w:ascii="Arial" w:hAnsi="Arial" w:cs="Arial"/>
        </w:rPr>
        <w:t>ą</w:t>
      </w:r>
      <w:r w:rsidR="009C42B0">
        <w:rPr>
          <w:rFonts w:ascii="Arial" w:hAnsi="Arial" w:cs="Arial"/>
        </w:rPr>
        <w:t>, taip pat mažinami asignavimai tvorai su automatiniais vartais</w:t>
      </w:r>
      <w:r w:rsidR="003F4AC0">
        <w:rPr>
          <w:rFonts w:ascii="Arial" w:hAnsi="Arial" w:cs="Arial"/>
        </w:rPr>
        <w:t xml:space="preserve"> įrengti</w:t>
      </w:r>
      <w:r w:rsidR="009C42B0">
        <w:rPr>
          <w:rFonts w:ascii="Arial" w:hAnsi="Arial" w:cs="Arial"/>
        </w:rPr>
        <w:t xml:space="preserve">, asignavimus padidinant </w:t>
      </w:r>
      <w:r w:rsidR="003F4AC0">
        <w:rPr>
          <w:rFonts w:ascii="Arial" w:hAnsi="Arial" w:cs="Arial"/>
        </w:rPr>
        <w:t>S</w:t>
      </w:r>
      <w:r w:rsidR="009C42B0">
        <w:rPr>
          <w:rFonts w:ascii="Arial" w:hAnsi="Arial" w:cs="Arial"/>
        </w:rPr>
        <w:t>avivaldybės administracijai.</w:t>
      </w:r>
      <w:r w:rsidR="00C46839">
        <w:rPr>
          <w:rFonts w:ascii="Arial" w:hAnsi="Arial" w:cs="Arial"/>
        </w:rPr>
        <w:t xml:space="preserve"> Gargždų lopšeliui-darželiui „Gintarėlis“ skiriami asignavimai apmokėti už nutolusio</w:t>
      </w:r>
      <w:r w:rsidR="008367EA">
        <w:rPr>
          <w:rFonts w:ascii="Arial" w:hAnsi="Arial" w:cs="Arial"/>
        </w:rPr>
        <w:t>s saulės elektrinės įrengimą.</w:t>
      </w:r>
      <w:r w:rsidR="00C468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Gargždų atviram jaunimo centrui </w:t>
      </w:r>
      <w:r w:rsidR="00734388">
        <w:rPr>
          <w:rFonts w:ascii="Arial" w:hAnsi="Arial" w:cs="Arial"/>
        </w:rPr>
        <w:t>mažinami</w:t>
      </w:r>
      <w:r>
        <w:rPr>
          <w:rFonts w:ascii="Arial" w:hAnsi="Arial" w:cs="Arial"/>
        </w:rPr>
        <w:t xml:space="preserve"> asignavimai </w:t>
      </w:r>
      <w:r w:rsidR="00734388">
        <w:rPr>
          <w:rFonts w:ascii="Arial" w:hAnsi="Arial" w:cs="Arial"/>
        </w:rPr>
        <w:t>konteineriui įsigyti.</w:t>
      </w:r>
      <w:r w:rsidR="003B0DCE">
        <w:rPr>
          <w:rFonts w:ascii="Arial" w:hAnsi="Arial" w:cs="Arial"/>
        </w:rPr>
        <w:t xml:space="preserve"> Gargždų krašto muziejui mažinami asignavimai projektui rengti, juos numatant 2025 metams. Gargždų kultūros centrui mažinami baldams ir įrangai skirti asignavimai, sumą perkeliant į 2025 m.</w:t>
      </w:r>
      <w:r>
        <w:rPr>
          <w:rFonts w:ascii="Arial" w:hAnsi="Arial" w:cs="Arial"/>
        </w:rPr>
        <w:t xml:space="preserve"> Sporto centrui didinamos lėšos </w:t>
      </w:r>
      <w:r w:rsidR="003B0DCE">
        <w:rPr>
          <w:rFonts w:ascii="Arial" w:hAnsi="Arial" w:cs="Arial"/>
        </w:rPr>
        <w:t>sportininkų premijoms, ledo čiuožyklos nuomai, naujai interneto svetainei, sanitarinėms patalpoms miesto stadione atnaujinti</w:t>
      </w:r>
      <w:r>
        <w:rPr>
          <w:rFonts w:ascii="Arial" w:hAnsi="Arial" w:cs="Arial"/>
        </w:rPr>
        <w:t>. Biudžetinėms įstaigoms padidinamos lėšos už paslaugas ir nuomą. Savivaldybės administracijai tikslinami asignavimai tarp programų ir priemonių, patikslintos dotacijų sumos.</w:t>
      </w:r>
    </w:p>
    <w:p w14:paraId="6EF5644D" w14:textId="77777777" w:rsidR="00D374AF" w:rsidRPr="001D52F9" w:rsidRDefault="00FC294D" w:rsidP="00AB0CD4">
      <w:pPr>
        <w:pStyle w:val="Pagrindiniotekstotrauka2"/>
        <w:tabs>
          <w:tab w:val="left" w:pos="540"/>
        </w:tabs>
        <w:spacing w:after="0" w:line="276" w:lineRule="auto"/>
        <w:ind w:left="142" w:hanging="142"/>
        <w:jc w:val="both"/>
        <w:rPr>
          <w:rFonts w:ascii="Arial" w:hAnsi="Arial" w:cs="Arial"/>
          <w:b/>
        </w:rPr>
      </w:pPr>
      <w:r w:rsidRPr="001D52F9">
        <w:rPr>
          <w:rFonts w:ascii="Arial" w:hAnsi="Arial" w:cs="Arial"/>
          <w:b/>
        </w:rPr>
        <w:t>9. Kiti, autoriaus nuomone, reikalingi pagrindimai, skaičiavimai ir paaiškinimai:</w:t>
      </w:r>
      <w:r w:rsidR="004945BF" w:rsidRPr="001D52F9">
        <w:rPr>
          <w:rFonts w:ascii="Arial" w:hAnsi="Arial" w:cs="Arial"/>
          <w:b/>
        </w:rPr>
        <w:t xml:space="preserve"> </w:t>
      </w:r>
    </w:p>
    <w:p w14:paraId="0FD67611" w14:textId="4B17E693" w:rsidR="00D374AF" w:rsidRPr="00DE7F8A" w:rsidRDefault="00D374AF" w:rsidP="00AB0CD4">
      <w:pPr>
        <w:pStyle w:val="Pagrindiniotekstotrauka2"/>
        <w:tabs>
          <w:tab w:val="left" w:pos="540"/>
        </w:tabs>
        <w:spacing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>Tikslinamų sumų detalizavimas pagal programas, lėšų šaltinius, asignavimų valdytojus, ekonominės klasifikacijos straipsnius ir priemones pateikiamas sprendimo projekto priede.</w:t>
      </w:r>
    </w:p>
    <w:p w14:paraId="17D2985B" w14:textId="77777777" w:rsidR="00890153" w:rsidRPr="001D52F9" w:rsidRDefault="00FC294D" w:rsidP="00AB0CD4">
      <w:pPr>
        <w:pStyle w:val="Pagrindiniotekstotrauka2"/>
        <w:tabs>
          <w:tab w:val="left" w:pos="284"/>
          <w:tab w:val="left" w:pos="851"/>
        </w:tabs>
        <w:spacing w:after="0" w:line="276" w:lineRule="auto"/>
        <w:ind w:left="142" w:hanging="142"/>
        <w:rPr>
          <w:rFonts w:ascii="Arial" w:hAnsi="Arial" w:cs="Arial"/>
          <w:b/>
        </w:rPr>
      </w:pPr>
      <w:r w:rsidRPr="001D52F9">
        <w:rPr>
          <w:rFonts w:ascii="Arial" w:hAnsi="Arial" w:cs="Arial"/>
          <w:b/>
        </w:rPr>
        <w:t xml:space="preserve">10. </w:t>
      </w:r>
      <w:r w:rsidRPr="001D52F9">
        <w:rPr>
          <w:rFonts w:ascii="Arial" w:hAnsi="Arial" w:cs="Arial"/>
          <w:b/>
          <w:color w:val="000000"/>
        </w:rPr>
        <w:t>Sprendimo projekto iniciatoriai (institucija, asmenys ar piliečių įgalioti atstovai ir kt.) ir rengėjai</w:t>
      </w:r>
      <w:r w:rsidRPr="001D52F9">
        <w:rPr>
          <w:rFonts w:ascii="Arial" w:hAnsi="Arial" w:cs="Arial"/>
          <w:b/>
        </w:rPr>
        <w:t>:</w:t>
      </w:r>
      <w:r w:rsidR="00862075" w:rsidRPr="001D52F9">
        <w:rPr>
          <w:rFonts w:ascii="Arial" w:hAnsi="Arial" w:cs="Arial"/>
          <w:b/>
        </w:rPr>
        <w:t xml:space="preserve"> </w:t>
      </w:r>
    </w:p>
    <w:p w14:paraId="0174BFB5" w14:textId="19922CEF" w:rsidR="00890153" w:rsidRPr="00DE7F8A" w:rsidRDefault="00890153" w:rsidP="00AB0CD4">
      <w:pPr>
        <w:pStyle w:val="Pagrindiniotekstotrauka2"/>
        <w:tabs>
          <w:tab w:val="left" w:pos="284"/>
          <w:tab w:val="left" w:pos="851"/>
        </w:tabs>
        <w:spacing w:after="360"/>
        <w:ind w:left="142" w:firstLine="142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>Iniciatorius ir rengėjas – Biudžeto ir ekonomikos skyrius.</w:t>
      </w:r>
    </w:p>
    <w:p w14:paraId="6BD41138" w14:textId="35291271" w:rsidR="003215BB" w:rsidRDefault="00203972" w:rsidP="00394E0C">
      <w:pPr>
        <w:widowControl w:val="0"/>
        <w:tabs>
          <w:tab w:val="left" w:pos="7655"/>
        </w:tabs>
        <w:autoSpaceDE w:val="0"/>
        <w:autoSpaceDN w:val="0"/>
        <w:adjustRightInd w:val="0"/>
        <w:spacing w:before="720" w:after="100" w:afterAutospacing="1" w:line="276" w:lineRule="auto"/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t>S</w:t>
      </w:r>
      <w:r w:rsidR="003215BB" w:rsidRPr="007C5AF0">
        <w:rPr>
          <w:rFonts w:ascii="Arial" w:hAnsi="Arial" w:cs="Arial"/>
          <w:lang w:eastAsia="lt-LT"/>
        </w:rPr>
        <w:t>kyriaus vedėja</w:t>
      </w:r>
      <w:r w:rsidR="003215BB" w:rsidRPr="007C5AF0">
        <w:rPr>
          <w:rFonts w:ascii="Arial" w:hAnsi="Arial" w:cs="Arial"/>
          <w:lang w:eastAsia="lt-LT"/>
        </w:rPr>
        <w:tab/>
      </w:r>
      <w:r w:rsidR="00112B10">
        <w:rPr>
          <w:rFonts w:ascii="Arial" w:hAnsi="Arial" w:cs="Arial"/>
          <w:lang w:eastAsia="lt-LT"/>
        </w:rPr>
        <w:t>Irena Gailiuvienė</w:t>
      </w:r>
    </w:p>
    <w:sectPr w:rsidR="003215BB" w:rsidSect="00E44A08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208139" w14:textId="77777777" w:rsidR="00916733" w:rsidRDefault="00916733">
      <w:r>
        <w:separator/>
      </w:r>
    </w:p>
  </w:endnote>
  <w:endnote w:type="continuationSeparator" w:id="0">
    <w:p w14:paraId="7DDB8A94" w14:textId="77777777" w:rsidR="00916733" w:rsidRDefault="00916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030238" w14:textId="77777777" w:rsidR="00916733" w:rsidRDefault="00916733">
      <w:r>
        <w:separator/>
      </w:r>
    </w:p>
  </w:footnote>
  <w:footnote w:type="continuationSeparator" w:id="0">
    <w:p w14:paraId="58DE3D56" w14:textId="77777777" w:rsidR="00916733" w:rsidRDefault="00916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286E80" w14:textId="77777777" w:rsidR="000A0356" w:rsidRPr="005F34AB" w:rsidRDefault="000A0356">
    <w:pPr>
      <w:pStyle w:val="Antrats"/>
      <w:jc w:val="right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1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324AC"/>
    <w:rsid w:val="000331C4"/>
    <w:rsid w:val="0004330B"/>
    <w:rsid w:val="00050B85"/>
    <w:rsid w:val="00051D69"/>
    <w:rsid w:val="00052D91"/>
    <w:rsid w:val="00065A3B"/>
    <w:rsid w:val="000734AC"/>
    <w:rsid w:val="0007440E"/>
    <w:rsid w:val="00075DE1"/>
    <w:rsid w:val="000842AE"/>
    <w:rsid w:val="00095702"/>
    <w:rsid w:val="00097A66"/>
    <w:rsid w:val="000A0356"/>
    <w:rsid w:val="000A20A0"/>
    <w:rsid w:val="000B4D49"/>
    <w:rsid w:val="000D0160"/>
    <w:rsid w:val="000D1BB3"/>
    <w:rsid w:val="000E316D"/>
    <w:rsid w:val="000E7500"/>
    <w:rsid w:val="000F3C80"/>
    <w:rsid w:val="001043CA"/>
    <w:rsid w:val="00112B10"/>
    <w:rsid w:val="001141EE"/>
    <w:rsid w:val="001144A6"/>
    <w:rsid w:val="001171D4"/>
    <w:rsid w:val="001209B5"/>
    <w:rsid w:val="00121ACB"/>
    <w:rsid w:val="0013267C"/>
    <w:rsid w:val="001337C1"/>
    <w:rsid w:val="0013493D"/>
    <w:rsid w:val="0013586A"/>
    <w:rsid w:val="0014556D"/>
    <w:rsid w:val="00152A30"/>
    <w:rsid w:val="001531A0"/>
    <w:rsid w:val="00155682"/>
    <w:rsid w:val="001560F7"/>
    <w:rsid w:val="001567CB"/>
    <w:rsid w:val="00172EDB"/>
    <w:rsid w:val="00184AA7"/>
    <w:rsid w:val="00184B50"/>
    <w:rsid w:val="0019373A"/>
    <w:rsid w:val="001A4506"/>
    <w:rsid w:val="001B60A1"/>
    <w:rsid w:val="001C1BB2"/>
    <w:rsid w:val="001C20BB"/>
    <w:rsid w:val="001C3CA1"/>
    <w:rsid w:val="001C6E09"/>
    <w:rsid w:val="001D181A"/>
    <w:rsid w:val="001D2ED5"/>
    <w:rsid w:val="001D2F4A"/>
    <w:rsid w:val="001D52F9"/>
    <w:rsid w:val="001D54DF"/>
    <w:rsid w:val="001D588A"/>
    <w:rsid w:val="001D76B2"/>
    <w:rsid w:val="001E404E"/>
    <w:rsid w:val="001E6C9D"/>
    <w:rsid w:val="001E7944"/>
    <w:rsid w:val="001F019D"/>
    <w:rsid w:val="001F2780"/>
    <w:rsid w:val="001F3AA8"/>
    <w:rsid w:val="001F4084"/>
    <w:rsid w:val="001F446B"/>
    <w:rsid w:val="001F4591"/>
    <w:rsid w:val="00203972"/>
    <w:rsid w:val="00204506"/>
    <w:rsid w:val="0020746A"/>
    <w:rsid w:val="002111A5"/>
    <w:rsid w:val="0021210C"/>
    <w:rsid w:val="00214D09"/>
    <w:rsid w:val="002152F5"/>
    <w:rsid w:val="002156CC"/>
    <w:rsid w:val="00222828"/>
    <w:rsid w:val="00227E43"/>
    <w:rsid w:val="00230792"/>
    <w:rsid w:val="00231487"/>
    <w:rsid w:val="00232A9A"/>
    <w:rsid w:val="00234E76"/>
    <w:rsid w:val="002365EF"/>
    <w:rsid w:val="00237067"/>
    <w:rsid w:val="002403D8"/>
    <w:rsid w:val="00242C5F"/>
    <w:rsid w:val="002436E4"/>
    <w:rsid w:val="00243DEE"/>
    <w:rsid w:val="00250B1B"/>
    <w:rsid w:val="00260E31"/>
    <w:rsid w:val="00264D44"/>
    <w:rsid w:val="00266603"/>
    <w:rsid w:val="00272A21"/>
    <w:rsid w:val="0027545A"/>
    <w:rsid w:val="00285E35"/>
    <w:rsid w:val="00290B9C"/>
    <w:rsid w:val="002947B2"/>
    <w:rsid w:val="00295711"/>
    <w:rsid w:val="00296E11"/>
    <w:rsid w:val="002A78EC"/>
    <w:rsid w:val="002B3D94"/>
    <w:rsid w:val="002C0283"/>
    <w:rsid w:val="002C074A"/>
    <w:rsid w:val="002C345E"/>
    <w:rsid w:val="002C4E4C"/>
    <w:rsid w:val="002C76C3"/>
    <w:rsid w:val="002D19E7"/>
    <w:rsid w:val="002F0722"/>
    <w:rsid w:val="002F5F21"/>
    <w:rsid w:val="0030346E"/>
    <w:rsid w:val="003215BB"/>
    <w:rsid w:val="00322914"/>
    <w:rsid w:val="00326979"/>
    <w:rsid w:val="003272B7"/>
    <w:rsid w:val="00340704"/>
    <w:rsid w:val="003436F1"/>
    <w:rsid w:val="00344EBB"/>
    <w:rsid w:val="00350AC2"/>
    <w:rsid w:val="0035217C"/>
    <w:rsid w:val="00354FBD"/>
    <w:rsid w:val="00365FD0"/>
    <w:rsid w:val="00366E4A"/>
    <w:rsid w:val="00373FFD"/>
    <w:rsid w:val="0039175C"/>
    <w:rsid w:val="00392CD6"/>
    <w:rsid w:val="00394E0C"/>
    <w:rsid w:val="003A18E7"/>
    <w:rsid w:val="003A2057"/>
    <w:rsid w:val="003A65EC"/>
    <w:rsid w:val="003B0414"/>
    <w:rsid w:val="003B0DCE"/>
    <w:rsid w:val="003B4800"/>
    <w:rsid w:val="003C36D9"/>
    <w:rsid w:val="003C428F"/>
    <w:rsid w:val="003C4861"/>
    <w:rsid w:val="003D1560"/>
    <w:rsid w:val="003D6045"/>
    <w:rsid w:val="003D7C37"/>
    <w:rsid w:val="003E04B8"/>
    <w:rsid w:val="003F1193"/>
    <w:rsid w:val="003F4AC0"/>
    <w:rsid w:val="00401F2A"/>
    <w:rsid w:val="00402FEB"/>
    <w:rsid w:val="004032C9"/>
    <w:rsid w:val="00407F54"/>
    <w:rsid w:val="00410BEF"/>
    <w:rsid w:val="00413B8F"/>
    <w:rsid w:val="00415A84"/>
    <w:rsid w:val="00421074"/>
    <w:rsid w:val="004262BD"/>
    <w:rsid w:val="00433594"/>
    <w:rsid w:val="0043505E"/>
    <w:rsid w:val="00437D18"/>
    <w:rsid w:val="004462BF"/>
    <w:rsid w:val="004506C5"/>
    <w:rsid w:val="004559DD"/>
    <w:rsid w:val="00457E54"/>
    <w:rsid w:val="00467A01"/>
    <w:rsid w:val="00470589"/>
    <w:rsid w:val="0047145E"/>
    <w:rsid w:val="00474748"/>
    <w:rsid w:val="004760CF"/>
    <w:rsid w:val="004769F6"/>
    <w:rsid w:val="00482E5C"/>
    <w:rsid w:val="004830F0"/>
    <w:rsid w:val="00487486"/>
    <w:rsid w:val="004945BF"/>
    <w:rsid w:val="00497A8B"/>
    <w:rsid w:val="004B1CEB"/>
    <w:rsid w:val="004B3EF7"/>
    <w:rsid w:val="004C162C"/>
    <w:rsid w:val="004C49A1"/>
    <w:rsid w:val="004E30E8"/>
    <w:rsid w:val="004E5037"/>
    <w:rsid w:val="004F2329"/>
    <w:rsid w:val="004F2E9D"/>
    <w:rsid w:val="004F5F73"/>
    <w:rsid w:val="004F5FB3"/>
    <w:rsid w:val="004F6C40"/>
    <w:rsid w:val="00504864"/>
    <w:rsid w:val="00505784"/>
    <w:rsid w:val="00506DE9"/>
    <w:rsid w:val="005118E9"/>
    <w:rsid w:val="005178F4"/>
    <w:rsid w:val="00522C33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66F21"/>
    <w:rsid w:val="0056737D"/>
    <w:rsid w:val="005731F2"/>
    <w:rsid w:val="0057489D"/>
    <w:rsid w:val="00577F3E"/>
    <w:rsid w:val="00580D72"/>
    <w:rsid w:val="00592861"/>
    <w:rsid w:val="005B3A4F"/>
    <w:rsid w:val="005C0F7E"/>
    <w:rsid w:val="005D7AC6"/>
    <w:rsid w:val="005E2B95"/>
    <w:rsid w:val="005F34AB"/>
    <w:rsid w:val="00602E94"/>
    <w:rsid w:val="00620A3B"/>
    <w:rsid w:val="0062112D"/>
    <w:rsid w:val="00634770"/>
    <w:rsid w:val="00651547"/>
    <w:rsid w:val="006518B3"/>
    <w:rsid w:val="00652865"/>
    <w:rsid w:val="00655007"/>
    <w:rsid w:val="00657B11"/>
    <w:rsid w:val="00661D65"/>
    <w:rsid w:val="0066289C"/>
    <w:rsid w:val="006674EB"/>
    <w:rsid w:val="00667F14"/>
    <w:rsid w:val="00686650"/>
    <w:rsid w:val="00686D8D"/>
    <w:rsid w:val="00687D79"/>
    <w:rsid w:val="00690133"/>
    <w:rsid w:val="00693E0C"/>
    <w:rsid w:val="006A7345"/>
    <w:rsid w:val="006A7B2F"/>
    <w:rsid w:val="006B61A7"/>
    <w:rsid w:val="006B63E7"/>
    <w:rsid w:val="006C039A"/>
    <w:rsid w:val="006C30DF"/>
    <w:rsid w:val="006C5C80"/>
    <w:rsid w:val="006C5F00"/>
    <w:rsid w:val="006D2B01"/>
    <w:rsid w:val="006D3DF6"/>
    <w:rsid w:val="006D7468"/>
    <w:rsid w:val="006E3A7A"/>
    <w:rsid w:val="006E7B9E"/>
    <w:rsid w:val="006F245B"/>
    <w:rsid w:val="00702552"/>
    <w:rsid w:val="00710118"/>
    <w:rsid w:val="00711569"/>
    <w:rsid w:val="00712672"/>
    <w:rsid w:val="00722CD2"/>
    <w:rsid w:val="00723133"/>
    <w:rsid w:val="00730501"/>
    <w:rsid w:val="00734388"/>
    <w:rsid w:val="00743BFB"/>
    <w:rsid w:val="00751048"/>
    <w:rsid w:val="00753952"/>
    <w:rsid w:val="0078582A"/>
    <w:rsid w:val="00793FEF"/>
    <w:rsid w:val="007A1329"/>
    <w:rsid w:val="007A2E3C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E20B1"/>
    <w:rsid w:val="007E3CD0"/>
    <w:rsid w:val="007F0142"/>
    <w:rsid w:val="007F21C4"/>
    <w:rsid w:val="007F6981"/>
    <w:rsid w:val="008048BB"/>
    <w:rsid w:val="008071A6"/>
    <w:rsid w:val="008256E7"/>
    <w:rsid w:val="00830B4E"/>
    <w:rsid w:val="00832808"/>
    <w:rsid w:val="00834734"/>
    <w:rsid w:val="008367EA"/>
    <w:rsid w:val="00840D19"/>
    <w:rsid w:val="00845729"/>
    <w:rsid w:val="008508AB"/>
    <w:rsid w:val="00852342"/>
    <w:rsid w:val="008523D0"/>
    <w:rsid w:val="00860248"/>
    <w:rsid w:val="00861982"/>
    <w:rsid w:val="00862075"/>
    <w:rsid w:val="008709A7"/>
    <w:rsid w:val="0087780D"/>
    <w:rsid w:val="00887A7C"/>
    <w:rsid w:val="00890153"/>
    <w:rsid w:val="00894D73"/>
    <w:rsid w:val="00896160"/>
    <w:rsid w:val="008A010B"/>
    <w:rsid w:val="008A4DFF"/>
    <w:rsid w:val="008A57EC"/>
    <w:rsid w:val="008B0DBA"/>
    <w:rsid w:val="008B4026"/>
    <w:rsid w:val="008B4966"/>
    <w:rsid w:val="008B6EA9"/>
    <w:rsid w:val="008C25C5"/>
    <w:rsid w:val="008C407E"/>
    <w:rsid w:val="008D3513"/>
    <w:rsid w:val="008D5D9E"/>
    <w:rsid w:val="008E423B"/>
    <w:rsid w:val="008F38B8"/>
    <w:rsid w:val="008F4B3C"/>
    <w:rsid w:val="00901FEC"/>
    <w:rsid w:val="0090203A"/>
    <w:rsid w:val="00911D7F"/>
    <w:rsid w:val="00913839"/>
    <w:rsid w:val="00914DFD"/>
    <w:rsid w:val="009162C8"/>
    <w:rsid w:val="00916733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7117B"/>
    <w:rsid w:val="00971F86"/>
    <w:rsid w:val="00984F05"/>
    <w:rsid w:val="009911D9"/>
    <w:rsid w:val="009A031E"/>
    <w:rsid w:val="009B1061"/>
    <w:rsid w:val="009B1C92"/>
    <w:rsid w:val="009B3412"/>
    <w:rsid w:val="009B7C04"/>
    <w:rsid w:val="009C42B0"/>
    <w:rsid w:val="009D64BE"/>
    <w:rsid w:val="009D6517"/>
    <w:rsid w:val="009E039D"/>
    <w:rsid w:val="009E4298"/>
    <w:rsid w:val="009E4353"/>
    <w:rsid w:val="00A00459"/>
    <w:rsid w:val="00A029B0"/>
    <w:rsid w:val="00A122B3"/>
    <w:rsid w:val="00A15292"/>
    <w:rsid w:val="00A1696D"/>
    <w:rsid w:val="00A21DD1"/>
    <w:rsid w:val="00A24850"/>
    <w:rsid w:val="00A27C6B"/>
    <w:rsid w:val="00A335D6"/>
    <w:rsid w:val="00A346BE"/>
    <w:rsid w:val="00A45B88"/>
    <w:rsid w:val="00A64939"/>
    <w:rsid w:val="00A654FA"/>
    <w:rsid w:val="00A76874"/>
    <w:rsid w:val="00A76D04"/>
    <w:rsid w:val="00A8533E"/>
    <w:rsid w:val="00A87660"/>
    <w:rsid w:val="00A972AA"/>
    <w:rsid w:val="00AA0505"/>
    <w:rsid w:val="00AA5BEA"/>
    <w:rsid w:val="00AB09CC"/>
    <w:rsid w:val="00AB0CD4"/>
    <w:rsid w:val="00AB1D7A"/>
    <w:rsid w:val="00AC31A9"/>
    <w:rsid w:val="00AC5ABE"/>
    <w:rsid w:val="00AD0202"/>
    <w:rsid w:val="00AD02C2"/>
    <w:rsid w:val="00AD3309"/>
    <w:rsid w:val="00AD6C32"/>
    <w:rsid w:val="00AD7EFD"/>
    <w:rsid w:val="00AE6592"/>
    <w:rsid w:val="00AE6815"/>
    <w:rsid w:val="00AF4C7A"/>
    <w:rsid w:val="00AF4D92"/>
    <w:rsid w:val="00AF5C0C"/>
    <w:rsid w:val="00AF7B18"/>
    <w:rsid w:val="00B0788C"/>
    <w:rsid w:val="00B10939"/>
    <w:rsid w:val="00B12FCF"/>
    <w:rsid w:val="00B16C50"/>
    <w:rsid w:val="00B27C98"/>
    <w:rsid w:val="00B304E5"/>
    <w:rsid w:val="00B334F0"/>
    <w:rsid w:val="00B37A04"/>
    <w:rsid w:val="00B42471"/>
    <w:rsid w:val="00B455D9"/>
    <w:rsid w:val="00B475DD"/>
    <w:rsid w:val="00B5721E"/>
    <w:rsid w:val="00B574F7"/>
    <w:rsid w:val="00B63DBE"/>
    <w:rsid w:val="00B707C5"/>
    <w:rsid w:val="00B72EBC"/>
    <w:rsid w:val="00B74117"/>
    <w:rsid w:val="00B75978"/>
    <w:rsid w:val="00B77F78"/>
    <w:rsid w:val="00B912CF"/>
    <w:rsid w:val="00B9599A"/>
    <w:rsid w:val="00B960AA"/>
    <w:rsid w:val="00BC249E"/>
    <w:rsid w:val="00BC2D0D"/>
    <w:rsid w:val="00BC3D49"/>
    <w:rsid w:val="00BC7FA5"/>
    <w:rsid w:val="00BD56DD"/>
    <w:rsid w:val="00BD7E1F"/>
    <w:rsid w:val="00BE2D23"/>
    <w:rsid w:val="00BE7DC8"/>
    <w:rsid w:val="00C11CD2"/>
    <w:rsid w:val="00C11F15"/>
    <w:rsid w:val="00C16CD6"/>
    <w:rsid w:val="00C23AB1"/>
    <w:rsid w:val="00C368CE"/>
    <w:rsid w:val="00C37B6E"/>
    <w:rsid w:val="00C42A9F"/>
    <w:rsid w:val="00C44206"/>
    <w:rsid w:val="00C46839"/>
    <w:rsid w:val="00C51FCA"/>
    <w:rsid w:val="00C56A3F"/>
    <w:rsid w:val="00C577ED"/>
    <w:rsid w:val="00C663B4"/>
    <w:rsid w:val="00C8076F"/>
    <w:rsid w:val="00C80E87"/>
    <w:rsid w:val="00C86DFD"/>
    <w:rsid w:val="00C91710"/>
    <w:rsid w:val="00C95828"/>
    <w:rsid w:val="00CA0F5C"/>
    <w:rsid w:val="00CA1CA8"/>
    <w:rsid w:val="00CA5CC2"/>
    <w:rsid w:val="00CB0ECD"/>
    <w:rsid w:val="00CB371E"/>
    <w:rsid w:val="00CB5FCD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D004A7"/>
    <w:rsid w:val="00D02257"/>
    <w:rsid w:val="00D032B3"/>
    <w:rsid w:val="00D11742"/>
    <w:rsid w:val="00D16A69"/>
    <w:rsid w:val="00D17F7A"/>
    <w:rsid w:val="00D217A2"/>
    <w:rsid w:val="00D2640F"/>
    <w:rsid w:val="00D374AF"/>
    <w:rsid w:val="00D37CC0"/>
    <w:rsid w:val="00D50459"/>
    <w:rsid w:val="00D50BD9"/>
    <w:rsid w:val="00D606CA"/>
    <w:rsid w:val="00D64B75"/>
    <w:rsid w:val="00D6703A"/>
    <w:rsid w:val="00D71882"/>
    <w:rsid w:val="00D8401A"/>
    <w:rsid w:val="00D85ABA"/>
    <w:rsid w:val="00D8676E"/>
    <w:rsid w:val="00DA381B"/>
    <w:rsid w:val="00DA3919"/>
    <w:rsid w:val="00DA56E2"/>
    <w:rsid w:val="00DB6DDC"/>
    <w:rsid w:val="00DB7E30"/>
    <w:rsid w:val="00DC1996"/>
    <w:rsid w:val="00DC24EA"/>
    <w:rsid w:val="00DC585F"/>
    <w:rsid w:val="00DE36D1"/>
    <w:rsid w:val="00DF4106"/>
    <w:rsid w:val="00DF585B"/>
    <w:rsid w:val="00E008EF"/>
    <w:rsid w:val="00E009D0"/>
    <w:rsid w:val="00E00F86"/>
    <w:rsid w:val="00E027DA"/>
    <w:rsid w:val="00E06F17"/>
    <w:rsid w:val="00E073B0"/>
    <w:rsid w:val="00E07685"/>
    <w:rsid w:val="00E10C88"/>
    <w:rsid w:val="00E24DA0"/>
    <w:rsid w:val="00E27248"/>
    <w:rsid w:val="00E37863"/>
    <w:rsid w:val="00E44A08"/>
    <w:rsid w:val="00E44DF8"/>
    <w:rsid w:val="00E4563F"/>
    <w:rsid w:val="00E46F2F"/>
    <w:rsid w:val="00E61057"/>
    <w:rsid w:val="00E61A51"/>
    <w:rsid w:val="00E677C6"/>
    <w:rsid w:val="00E75A75"/>
    <w:rsid w:val="00E85C48"/>
    <w:rsid w:val="00E94057"/>
    <w:rsid w:val="00E955EE"/>
    <w:rsid w:val="00E97C78"/>
    <w:rsid w:val="00EA357A"/>
    <w:rsid w:val="00EA5FA4"/>
    <w:rsid w:val="00EB06D4"/>
    <w:rsid w:val="00EC3107"/>
    <w:rsid w:val="00EC4F90"/>
    <w:rsid w:val="00ED299E"/>
    <w:rsid w:val="00ED6896"/>
    <w:rsid w:val="00EE5F20"/>
    <w:rsid w:val="00EF0BC6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7058"/>
    <w:rsid w:val="00F504FE"/>
    <w:rsid w:val="00F51B2A"/>
    <w:rsid w:val="00F54C6F"/>
    <w:rsid w:val="00F56007"/>
    <w:rsid w:val="00F57877"/>
    <w:rsid w:val="00F61583"/>
    <w:rsid w:val="00F660F6"/>
    <w:rsid w:val="00F812B5"/>
    <w:rsid w:val="00F8305B"/>
    <w:rsid w:val="00F879B1"/>
    <w:rsid w:val="00F93EBC"/>
    <w:rsid w:val="00FA06A2"/>
    <w:rsid w:val="00FA3DE0"/>
    <w:rsid w:val="00FC294D"/>
    <w:rsid w:val="00FD0096"/>
    <w:rsid w:val="00FD5C58"/>
    <w:rsid w:val="00FD604C"/>
    <w:rsid w:val="00FD61A1"/>
    <w:rsid w:val="00FD6E9F"/>
    <w:rsid w:val="00FE16CE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E5F20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E5F2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basedOn w:val="Numatytasispastraiposriftas"/>
    <w:uiPriority w:val="99"/>
    <w:unhideWhenUsed/>
    <w:rsid w:val="001209B5"/>
    <w:rPr>
      <w:color w:val="0563C1"/>
      <w:u w:val="single"/>
    </w:rPr>
  </w:style>
  <w:style w:type="character" w:styleId="Perirtashipersaitas">
    <w:name w:val="FollowedHyperlink"/>
    <w:basedOn w:val="Numatytasispastraiposriftas"/>
    <w:uiPriority w:val="99"/>
    <w:unhideWhenUsed/>
    <w:rsid w:val="001209B5"/>
    <w:rPr>
      <w:color w:val="954F72"/>
      <w:u w:val="single"/>
    </w:rPr>
  </w:style>
  <w:style w:type="paragraph" w:customStyle="1" w:styleId="msonormal0">
    <w:name w:val="msonormal"/>
    <w:basedOn w:val="prastasis"/>
    <w:rsid w:val="001209B5"/>
    <w:pPr>
      <w:spacing w:before="100" w:beforeAutospacing="1" w:after="100" w:afterAutospacing="1"/>
    </w:pPr>
    <w:rPr>
      <w:lang w:eastAsia="lt-LT"/>
    </w:rPr>
  </w:style>
  <w:style w:type="paragraph" w:customStyle="1" w:styleId="xl66">
    <w:name w:val="xl66"/>
    <w:basedOn w:val="prastasis"/>
    <w:rsid w:val="001209B5"/>
    <w:pP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67">
    <w:name w:val="xl67"/>
    <w:basedOn w:val="prastasis"/>
    <w:rsid w:val="001209B5"/>
    <w:pPr>
      <w:spacing w:before="100" w:beforeAutospacing="1" w:after="100" w:afterAutospacing="1"/>
    </w:pPr>
    <w:rPr>
      <w:sz w:val="18"/>
      <w:szCs w:val="18"/>
      <w:lang w:eastAsia="lt-LT"/>
    </w:rPr>
  </w:style>
  <w:style w:type="paragraph" w:customStyle="1" w:styleId="xl68">
    <w:name w:val="xl68"/>
    <w:basedOn w:val="prastasis"/>
    <w:rsid w:val="001209B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69">
    <w:name w:val="xl69"/>
    <w:basedOn w:val="prastasis"/>
    <w:rsid w:val="001209B5"/>
    <w:pP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70">
    <w:name w:val="xl70"/>
    <w:basedOn w:val="prastasis"/>
    <w:rsid w:val="001209B5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71">
    <w:name w:val="xl71"/>
    <w:basedOn w:val="prastasis"/>
    <w:rsid w:val="001209B5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72">
    <w:name w:val="xl72"/>
    <w:basedOn w:val="prastasis"/>
    <w:rsid w:val="001209B5"/>
    <w:pPr>
      <w:pBdr>
        <w:top w:val="single" w:sz="4" w:space="0" w:color="auto"/>
        <w:left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3">
    <w:name w:val="xl73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4">
    <w:name w:val="xl74"/>
    <w:basedOn w:val="prastasis"/>
    <w:rsid w:val="001209B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5">
    <w:name w:val="xl75"/>
    <w:basedOn w:val="prastasis"/>
    <w:rsid w:val="001209B5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6">
    <w:name w:val="xl76"/>
    <w:basedOn w:val="prastasis"/>
    <w:rsid w:val="001209B5"/>
    <w:pPr>
      <w:pBdr>
        <w:top w:val="single" w:sz="4" w:space="0" w:color="auto"/>
        <w:left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77">
    <w:name w:val="xl77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8">
    <w:name w:val="xl78"/>
    <w:basedOn w:val="prastasis"/>
    <w:rsid w:val="001209B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9">
    <w:name w:val="xl79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80">
    <w:name w:val="xl80"/>
    <w:basedOn w:val="prastasis"/>
    <w:rsid w:val="001209B5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1">
    <w:name w:val="xl81"/>
    <w:basedOn w:val="prastasis"/>
    <w:rsid w:val="001209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2">
    <w:name w:val="xl82"/>
    <w:basedOn w:val="prastasis"/>
    <w:rsid w:val="001209B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83">
    <w:name w:val="xl83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4">
    <w:name w:val="xl84"/>
    <w:basedOn w:val="prastasis"/>
    <w:rsid w:val="001209B5"/>
    <w:pPr>
      <w:pBdr>
        <w:lef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5">
    <w:name w:val="xl85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86">
    <w:name w:val="xl8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7">
    <w:name w:val="xl87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88">
    <w:name w:val="xl88"/>
    <w:basedOn w:val="prastasis"/>
    <w:rsid w:val="001209B5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89">
    <w:name w:val="xl89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0">
    <w:name w:val="xl90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91">
    <w:name w:val="xl91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92">
    <w:name w:val="xl92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93">
    <w:name w:val="xl93"/>
    <w:basedOn w:val="prastasis"/>
    <w:rsid w:val="001209B5"/>
    <w:pPr>
      <w:pBdr>
        <w:lef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4">
    <w:name w:val="xl94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5">
    <w:name w:val="xl95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6">
    <w:name w:val="xl96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97">
    <w:name w:val="xl97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98">
    <w:name w:val="xl98"/>
    <w:basedOn w:val="prastasis"/>
    <w:rsid w:val="001209B5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9">
    <w:name w:val="xl99"/>
    <w:basedOn w:val="prastasis"/>
    <w:rsid w:val="001209B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00">
    <w:name w:val="xl100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01">
    <w:name w:val="xl101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02">
    <w:name w:val="xl102"/>
    <w:basedOn w:val="prastasis"/>
    <w:rsid w:val="001209B5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03">
    <w:name w:val="xl103"/>
    <w:basedOn w:val="prastasis"/>
    <w:rsid w:val="001209B5"/>
    <w:pPr>
      <w:pBdr>
        <w:lef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04">
    <w:name w:val="xl104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105">
    <w:name w:val="xl105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106">
    <w:name w:val="xl106"/>
    <w:basedOn w:val="prastasis"/>
    <w:rsid w:val="001209B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7">
    <w:name w:val="xl107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8">
    <w:name w:val="xl108"/>
    <w:basedOn w:val="prastasis"/>
    <w:rsid w:val="001209B5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9">
    <w:name w:val="xl109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10">
    <w:name w:val="xl110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11">
    <w:name w:val="xl111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12">
    <w:name w:val="xl112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13">
    <w:name w:val="xl113"/>
    <w:basedOn w:val="prastasis"/>
    <w:rsid w:val="001209B5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14">
    <w:name w:val="xl114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15">
    <w:name w:val="xl115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16">
    <w:name w:val="xl116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17">
    <w:name w:val="xl117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18">
    <w:name w:val="xl11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19">
    <w:name w:val="xl119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20">
    <w:name w:val="xl120"/>
    <w:basedOn w:val="prastasis"/>
    <w:rsid w:val="001209B5"/>
    <w:pP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21">
    <w:name w:val="xl121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22">
    <w:name w:val="xl122"/>
    <w:basedOn w:val="prastasis"/>
    <w:rsid w:val="001209B5"/>
    <w:pP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23">
    <w:name w:val="xl123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24">
    <w:name w:val="xl124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25">
    <w:name w:val="xl125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26">
    <w:name w:val="xl12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27">
    <w:name w:val="xl127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28">
    <w:name w:val="xl12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29">
    <w:name w:val="xl129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30">
    <w:name w:val="xl130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31">
    <w:name w:val="xl131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32">
    <w:name w:val="xl132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33">
    <w:name w:val="xl133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34">
    <w:name w:val="xl134"/>
    <w:basedOn w:val="prastasis"/>
    <w:rsid w:val="001209B5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35">
    <w:name w:val="xl135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eastAsia="lt-LT"/>
    </w:rPr>
  </w:style>
  <w:style w:type="paragraph" w:customStyle="1" w:styleId="xl136">
    <w:name w:val="xl136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37">
    <w:name w:val="xl137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38">
    <w:name w:val="xl138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39">
    <w:name w:val="xl139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40">
    <w:name w:val="xl140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141">
    <w:name w:val="xl141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42">
    <w:name w:val="xl142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43">
    <w:name w:val="xl143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44">
    <w:name w:val="xl144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5">
    <w:name w:val="xl145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46">
    <w:name w:val="xl14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7">
    <w:name w:val="xl147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8">
    <w:name w:val="xl148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49">
    <w:name w:val="xl149"/>
    <w:basedOn w:val="prastasis"/>
    <w:rsid w:val="001209B5"/>
    <w:pPr>
      <w:pBdr>
        <w:bottom w:val="single" w:sz="4" w:space="0" w:color="000000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50">
    <w:name w:val="xl150"/>
    <w:basedOn w:val="prastasis"/>
    <w:rsid w:val="001209B5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51">
    <w:name w:val="xl151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52">
    <w:name w:val="xl152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53">
    <w:name w:val="xl153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54">
    <w:name w:val="xl154"/>
    <w:basedOn w:val="prastasis"/>
    <w:rsid w:val="001209B5"/>
    <w:pP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55">
    <w:name w:val="xl155"/>
    <w:basedOn w:val="prastasis"/>
    <w:rsid w:val="001209B5"/>
    <w:pPr>
      <w:spacing w:before="100" w:beforeAutospacing="1" w:after="100" w:afterAutospacing="1"/>
      <w:jc w:val="right"/>
      <w:textAlignment w:val="top"/>
    </w:pPr>
    <w:rPr>
      <w:rFonts w:ascii="Arial" w:hAnsi="Arial" w:cs="Arial"/>
      <w:lang w:eastAsia="lt-LT"/>
    </w:rPr>
  </w:style>
  <w:style w:type="paragraph" w:customStyle="1" w:styleId="xl156">
    <w:name w:val="xl15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57">
    <w:name w:val="xl157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58">
    <w:name w:val="xl15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59">
    <w:name w:val="xl159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lang w:eastAsia="lt-LT"/>
    </w:rPr>
  </w:style>
  <w:style w:type="paragraph" w:customStyle="1" w:styleId="xl160">
    <w:name w:val="xl160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1">
    <w:name w:val="xl16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62">
    <w:name w:val="xl162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63">
    <w:name w:val="xl163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64">
    <w:name w:val="xl164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65">
    <w:name w:val="xl165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66">
    <w:name w:val="xl166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7">
    <w:name w:val="xl167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8">
    <w:name w:val="xl168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9">
    <w:name w:val="xl169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70">
    <w:name w:val="xl170"/>
    <w:basedOn w:val="prastasis"/>
    <w:rsid w:val="001209B5"/>
    <w:pP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71">
    <w:name w:val="xl17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72">
    <w:name w:val="xl172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73">
    <w:name w:val="xl173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74">
    <w:name w:val="xl174"/>
    <w:basedOn w:val="prastasis"/>
    <w:rsid w:val="001209B5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lang w:eastAsia="lt-LT"/>
    </w:rPr>
  </w:style>
  <w:style w:type="paragraph" w:customStyle="1" w:styleId="xl175">
    <w:name w:val="xl175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76">
    <w:name w:val="xl176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77">
    <w:name w:val="xl177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78">
    <w:name w:val="xl178"/>
    <w:basedOn w:val="prastasis"/>
    <w:rsid w:val="001209B5"/>
    <w:pP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179">
    <w:name w:val="xl179"/>
    <w:basedOn w:val="prastasis"/>
    <w:rsid w:val="001209B5"/>
    <w:pP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80">
    <w:name w:val="xl180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lang w:eastAsia="lt-LT"/>
    </w:rPr>
  </w:style>
  <w:style w:type="paragraph" w:customStyle="1" w:styleId="xl181">
    <w:name w:val="xl18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182">
    <w:name w:val="xl182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83">
    <w:name w:val="xl183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lang w:eastAsia="lt-LT"/>
    </w:rPr>
  </w:style>
  <w:style w:type="paragraph" w:customStyle="1" w:styleId="xl184">
    <w:name w:val="xl184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185">
    <w:name w:val="xl185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186">
    <w:name w:val="xl186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87">
    <w:name w:val="xl187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88">
    <w:name w:val="xl18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lang w:eastAsia="lt-LT"/>
    </w:rPr>
  </w:style>
  <w:style w:type="paragraph" w:customStyle="1" w:styleId="xl189">
    <w:name w:val="xl189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190">
    <w:name w:val="xl190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lang w:eastAsia="lt-LT"/>
    </w:rPr>
  </w:style>
  <w:style w:type="paragraph" w:customStyle="1" w:styleId="xl191">
    <w:name w:val="xl191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92">
    <w:name w:val="xl192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93">
    <w:name w:val="xl193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94">
    <w:name w:val="xl194"/>
    <w:basedOn w:val="prastasis"/>
    <w:rsid w:val="001209B5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95">
    <w:name w:val="xl195"/>
    <w:basedOn w:val="prastasis"/>
    <w:rsid w:val="001209B5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96">
    <w:name w:val="xl196"/>
    <w:basedOn w:val="prastasis"/>
    <w:rsid w:val="001209B5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97">
    <w:name w:val="xl197"/>
    <w:basedOn w:val="prastasis"/>
    <w:rsid w:val="001209B5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98">
    <w:name w:val="xl198"/>
    <w:basedOn w:val="prastasis"/>
    <w:rsid w:val="001209B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99">
    <w:name w:val="xl199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200">
    <w:name w:val="xl200"/>
    <w:basedOn w:val="prastasis"/>
    <w:rsid w:val="001209B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01">
    <w:name w:val="xl20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02">
    <w:name w:val="xl202"/>
    <w:basedOn w:val="prastasis"/>
    <w:rsid w:val="001209B5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03">
    <w:name w:val="xl203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lang w:eastAsia="lt-LT"/>
    </w:rPr>
  </w:style>
  <w:style w:type="paragraph" w:customStyle="1" w:styleId="xl204">
    <w:name w:val="xl204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05">
    <w:name w:val="xl205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06">
    <w:name w:val="xl206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207">
    <w:name w:val="xl207"/>
    <w:basedOn w:val="prastasis"/>
    <w:rsid w:val="001209B5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08">
    <w:name w:val="xl208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09">
    <w:name w:val="xl209"/>
    <w:basedOn w:val="prastasis"/>
    <w:rsid w:val="001209B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10">
    <w:name w:val="xl210"/>
    <w:basedOn w:val="prastasis"/>
    <w:rsid w:val="001209B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11">
    <w:name w:val="xl211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12">
    <w:name w:val="xl212"/>
    <w:basedOn w:val="prastasis"/>
    <w:rsid w:val="001209B5"/>
    <w:pPr>
      <w:pBdr>
        <w:left w:val="single" w:sz="4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13">
    <w:name w:val="xl213"/>
    <w:basedOn w:val="prastasis"/>
    <w:rsid w:val="001209B5"/>
    <w:pPr>
      <w:pBdr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14">
    <w:name w:val="xl214"/>
    <w:basedOn w:val="prastasis"/>
    <w:rsid w:val="001209B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15">
    <w:name w:val="xl215"/>
    <w:basedOn w:val="prastasis"/>
    <w:rsid w:val="001209B5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16">
    <w:name w:val="xl216"/>
    <w:basedOn w:val="prastasis"/>
    <w:rsid w:val="001209B5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17">
    <w:name w:val="xl217"/>
    <w:basedOn w:val="prastasis"/>
    <w:rsid w:val="001209B5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18">
    <w:name w:val="xl218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19">
    <w:name w:val="xl219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20">
    <w:name w:val="xl220"/>
    <w:basedOn w:val="prastasis"/>
    <w:rsid w:val="001209B5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21">
    <w:name w:val="xl221"/>
    <w:basedOn w:val="prastasis"/>
    <w:rsid w:val="001209B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22">
    <w:name w:val="xl222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23">
    <w:name w:val="xl223"/>
    <w:basedOn w:val="prastasis"/>
    <w:rsid w:val="001209B5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237</TotalTime>
  <Pages>12</Pages>
  <Words>15000</Words>
  <Characters>8551</Characters>
  <Application>Microsoft Office Word</Application>
  <DocSecurity>0</DocSecurity>
  <Lines>71</Lines>
  <Paragraphs>47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23504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Irena Gailiuvienė</cp:lastModifiedBy>
  <cp:revision>86</cp:revision>
  <cp:lastPrinted>2020-06-15T07:41:00Z</cp:lastPrinted>
  <dcterms:created xsi:type="dcterms:W3CDTF">2024-10-06T13:46:00Z</dcterms:created>
  <dcterms:modified xsi:type="dcterms:W3CDTF">2024-10-18T05:04:00Z</dcterms:modified>
</cp:coreProperties>
</file>