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769FC9" w14:textId="77777777" w:rsidR="008D4E70" w:rsidRPr="00723B90" w:rsidRDefault="008D4E70" w:rsidP="008D4E70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74DCA5AD" wp14:editId="4FCCDEE0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97784" w14:textId="72776D9A" w:rsidR="00EB06D4" w:rsidRPr="00EB06D4" w:rsidRDefault="00234E76" w:rsidP="008D4E70">
      <w:pPr>
        <w:pStyle w:val="Antrat1"/>
      </w:pPr>
      <w:r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12A291B2" w14:textId="5EE032F8" w:rsidR="00EB06D4" w:rsidRPr="008D4E70" w:rsidRDefault="00CB7660" w:rsidP="008B4966">
      <w:pPr>
        <w:pStyle w:val="Antrat2"/>
      </w:pPr>
      <w:r w:rsidRPr="00FE7C21">
        <w:t>SPRENDIMAS</w:t>
      </w:r>
      <w:r w:rsidRPr="00FE7C21">
        <w:br w:type="textWrapping" w:clear="all"/>
      </w:r>
      <w:r w:rsidR="00EB06D4" w:rsidRPr="008D4E70">
        <w:t xml:space="preserve">DĖL </w:t>
      </w:r>
      <w:r w:rsidR="00FD0096" w:rsidRPr="008D4E70">
        <w:t>KLAIPĖDOS RAJONO SAVIVALDYBĖS 2024 METŲ</w:t>
      </w:r>
      <w:r w:rsidR="008D4E70" w:rsidRPr="008D4E70">
        <w:br/>
      </w:r>
      <w:r w:rsidR="00FD0096" w:rsidRPr="008D4E70">
        <w:t>BIUDŽETO PATIKSLINIMO</w:t>
      </w:r>
    </w:p>
    <w:p w14:paraId="01BC177C" w14:textId="52FCE5DB" w:rsidR="00EB06D4" w:rsidRPr="00EB06D4" w:rsidRDefault="00EB06D4" w:rsidP="00EB06D4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FA06A2">
        <w:rPr>
          <w:rFonts w:ascii="Arial" w:hAnsi="Arial" w:cs="Arial"/>
          <w:caps/>
        </w:rPr>
        <w:t>4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 w:rsidR="00FA06A2">
        <w:rPr>
          <w:rFonts w:ascii="Arial" w:hAnsi="Arial" w:cs="Arial"/>
        </w:rPr>
        <w:t xml:space="preserve">spalio </w:t>
      </w:r>
      <w:r w:rsidR="008D4E70">
        <w:rPr>
          <w:rFonts w:ascii="Arial" w:hAnsi="Arial" w:cs="Arial"/>
        </w:rPr>
        <w:t>31</w:t>
      </w:r>
      <w:r w:rsidR="00FA06A2">
        <w:rPr>
          <w:rFonts w:ascii="Arial" w:hAnsi="Arial" w:cs="Arial"/>
        </w:rPr>
        <w:t xml:space="preserve"> </w:t>
      </w:r>
      <w:r w:rsidRPr="00EB06D4">
        <w:rPr>
          <w:rFonts w:ascii="Arial" w:hAnsi="Arial" w:cs="Arial"/>
        </w:rPr>
        <w:t>d. Nr. T11-</w:t>
      </w:r>
      <w:r w:rsidR="008D4E70">
        <w:rPr>
          <w:rFonts w:ascii="Arial" w:hAnsi="Arial" w:cs="Arial"/>
        </w:rPr>
        <w:t>474</w:t>
      </w:r>
    </w:p>
    <w:p w14:paraId="7BFF870D" w14:textId="27A8FF01" w:rsidR="00EB06D4" w:rsidRPr="00EB06D4" w:rsidRDefault="00EB06D4" w:rsidP="00234E76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14ECF04A" w14:textId="527ACE96" w:rsidR="00EB06D4" w:rsidRPr="008D4E70" w:rsidRDefault="00EB06D4" w:rsidP="005A40E9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Klaipėdos rajono savivaldybės taryba, vadovaudamasi Lietuvos Respublikos vietos savivaldos įstatymo </w:t>
      </w:r>
      <w:r w:rsidR="000734AC" w:rsidRPr="00890D92">
        <w:rPr>
          <w:rFonts w:ascii="Arial" w:hAnsi="Arial" w:cs="Arial"/>
        </w:rPr>
        <w:t>15 straipsnio 2 dalies 12 punktu</w:t>
      </w:r>
      <w:r w:rsidR="00C44206">
        <w:rPr>
          <w:rFonts w:ascii="Arial" w:hAnsi="Arial" w:cs="Arial"/>
        </w:rPr>
        <w:t xml:space="preserve">, Asmens su negalia teisių apsaugos agentūros prie Lietuvos Respublikos socialinės apsaugos ir darbo ministerijos direktoriaus 2024 m. rugpjūčio 9 d. įsakymu Nr. V-168 „Dėl neįgaliųjų reikalų departamento prie Socialinės apsaugos ir darbo ministerijos direktoriaus 2023 m. gruodžio 29 d. įsakymo Nr. V-132 „Dėl Lietuvos Respublikos valstybės biudžeto lėšų akredituotai socialinei reabilitacijai neįgaliesiems bendruomenėje organizuoti, teikti ir administruoti 2024 metais paskirstymo savivaldybių administracijoms“ pakeitimo“, </w:t>
      </w:r>
      <w:r w:rsidR="00326979">
        <w:rPr>
          <w:rFonts w:ascii="Arial" w:hAnsi="Arial" w:cs="Arial"/>
        </w:rPr>
        <w:t>Asmens su negalia teisių apsaugos agentūros prie Lietuvos Respublikos socialinės apsaugos ir darbo ministerijos direktoriaus 2024 m. rugpjūčio 21 d. įsakymu Nr. V-175 „Dėl</w:t>
      </w:r>
      <w:r w:rsidR="00234E76">
        <w:rPr>
          <w:rFonts w:ascii="Arial" w:hAnsi="Arial" w:cs="Arial"/>
        </w:rPr>
        <w:t xml:space="preserve"> </w:t>
      </w:r>
      <w:r w:rsidR="00326979">
        <w:rPr>
          <w:rFonts w:ascii="Arial" w:hAnsi="Arial" w:cs="Arial"/>
        </w:rPr>
        <w:t xml:space="preserve">Asmens su negalia teisių apsaugos agentūros prie Lietuvos Respublikos socialinės apsaugos ir darbo ministerijos direktoriaus 2024 m. sausio 25 d. įsakymo Nr. V-21 „Dėl Lietuvos Respublikos valstybės biudžeto dotacijų savivaldybių administracijoms, atliekančioms asmenų su negalia reikalų koordinavimo funkciją, skyrimo 2024 metams“ pakeitimo“, </w:t>
      </w:r>
      <w:r w:rsidR="00AF5C0C">
        <w:rPr>
          <w:rFonts w:ascii="Arial" w:hAnsi="Arial" w:cs="Arial"/>
        </w:rPr>
        <w:t>Lietuvos Respublikos socialinės apsaugos ir darbo ministro 2024 m. rugsėjo 4 d. įsakymu Nr. A1-584 „Dėl Lietuvos Respublikos so</w:t>
      </w:r>
      <w:r w:rsidR="00652865">
        <w:rPr>
          <w:rFonts w:ascii="Arial" w:hAnsi="Arial" w:cs="Arial"/>
        </w:rPr>
        <w:t>c</w:t>
      </w:r>
      <w:r w:rsidR="00AF5C0C">
        <w:rPr>
          <w:rFonts w:ascii="Arial" w:hAnsi="Arial" w:cs="Arial"/>
        </w:rPr>
        <w:t>ialinės apsaugos ir darbo ministro 2023 m. gruodžio 29 d. įsakymo Nr. A1-912 „Dėl Lietuvos Respublikos valstybės biudžeto lėšų akredituotai vaikų dienos socialinei priežiūrai organizuoti, teikti ir administruoti 2024 metais paskirstymo savivaldybių administracijoms“ pakeitimo“</w:t>
      </w:r>
      <w:r w:rsidR="00652865">
        <w:rPr>
          <w:rFonts w:ascii="Arial" w:hAnsi="Arial" w:cs="Arial"/>
        </w:rPr>
        <w:t>, Lietuvos Respublikos socialinės apsaugos ir darbo ministerijos kanclerio 2024 m. rugsėjo 10 d. potvarkiu Nr. A3-119 „Dėl</w:t>
      </w:r>
      <w:r w:rsidR="003272B7">
        <w:rPr>
          <w:rFonts w:ascii="Arial" w:hAnsi="Arial" w:cs="Arial"/>
        </w:rPr>
        <w:t xml:space="preserve"> Lietuvos Respublikos socialinės apsaugos ir darbo ministerijos kanclerio 2024 m. sausio 10 d. potvarkio Nr. A3-3 „Dėl valstybės biudžeto specialių tikslinių dotacijų lėšų, skirtų socialinėms paslaugoms finansuoti, savivaldybių biudžetams 2024 metais paskirstymo ketvirčiais savivaldybių administracijoms patvirtinimo“ pakeitimo“, </w:t>
      </w:r>
      <w:r w:rsidR="002111A5">
        <w:rPr>
          <w:rFonts w:ascii="Arial" w:hAnsi="Arial" w:cs="Arial"/>
        </w:rPr>
        <w:t>Lietuvos Respublikos švietimo, mokslo ir sporto ministro 2024 m. spalio 7 d. įsakymu Nr. V-1120 „Dėl Lietuvos Respublikos valstybės biudžeto lėšų, skirtų pedagoginių darbuotojų, dirbančių pagal ikimokyklinio, priešmokyklinio ir neformaliojo vaikų švietimo programas savivaldybių mokyklose, padidintam darbo užmokesčiui nuo 2024 m. rugsėjo 1 d. mokėti, paskirstymo pagal savivaldybes patvirtinimo“,</w:t>
      </w:r>
      <w:r w:rsidR="002111A5" w:rsidRPr="002111A5">
        <w:rPr>
          <w:rFonts w:ascii="Arial" w:hAnsi="Arial" w:cs="Arial"/>
        </w:rPr>
        <w:t xml:space="preserve"> </w:t>
      </w:r>
      <w:r w:rsidR="002111A5">
        <w:rPr>
          <w:rFonts w:ascii="Arial" w:hAnsi="Arial" w:cs="Arial"/>
        </w:rPr>
        <w:t xml:space="preserve">Lietuvos Respublikos švietimo, mokslo ir sporto ministro 2024 m. spalio 7 d. įsakymu Nr. V-1121 „Dėl Švietimo, mokslo ir sporto ministro 2024 m. sausio 11 d. įsakymo Nr. V-25 „Dėl specialios tikslinės dotacijos </w:t>
      </w:r>
      <w:r w:rsidR="002111A5" w:rsidRPr="008D4E70">
        <w:rPr>
          <w:rFonts w:ascii="Arial" w:hAnsi="Arial" w:cs="Arial"/>
        </w:rPr>
        <w:t>ugdymo reikmėms finansuoti 2024 metais paskirstymo pagal savivaldybes patvirtinimo“ pakeitimo“</w:t>
      </w:r>
      <w:r w:rsidRPr="008D4E70">
        <w:rPr>
          <w:rFonts w:ascii="Arial" w:hAnsi="Arial" w:cs="Arial"/>
        </w:rPr>
        <w:t>,</w:t>
      </w:r>
      <w:r w:rsidR="00840ACA" w:rsidRPr="008D4E70">
        <w:rPr>
          <w:rFonts w:ascii="Arial" w:hAnsi="Arial" w:cs="Arial"/>
        </w:rPr>
        <w:t xml:space="preserve"> Lietuvos Respublikos socialinės apsaugos ir darbo ministerijos kanclerio 2024 m. spalio 15 d. potvarkiu Nr. A3-131 „Dėl Lietuvos Respublikos </w:t>
      </w:r>
      <w:r w:rsidR="00840ACA" w:rsidRPr="008D4E70">
        <w:rPr>
          <w:rFonts w:ascii="Arial" w:hAnsi="Arial" w:cs="Arial"/>
        </w:rPr>
        <w:lastRenderedPageBreak/>
        <w:t>socialinės apsaugos ir darbo ministerijos kanclerio 2024 m. sausio 10 d. potvarkio Nr. A3-3</w:t>
      </w:r>
      <w:r w:rsidR="00F74847" w:rsidRPr="008D4E70">
        <w:rPr>
          <w:rFonts w:ascii="Arial" w:hAnsi="Arial" w:cs="Arial"/>
        </w:rPr>
        <w:t xml:space="preserve"> „Dėl valstybės biudžeto specialių tikslinių dotacijų lėšų, skirtų socialinėms paslaugoms finansuoti, savivaldybių biudžetams 2024 metais paskirstymo ketvirčiais savivaldybių administracijoms patvirtinimo“ pakeitimo“, </w:t>
      </w:r>
      <w:r w:rsidR="005A40E9" w:rsidRPr="008D4E70">
        <w:rPr>
          <w:rFonts w:ascii="Arial" w:hAnsi="Arial" w:cs="Arial"/>
        </w:rPr>
        <w:t xml:space="preserve">Lietuvos Respublikos krašto apsaugos ministro 2024 m. spalio 22 d. įsakymu Nr. KV-22 „Dėl Krašto apsaugos ministro 2024 m. vasario 21 d. įsakymo Nr. KV-3 ,,Dėl privažiuojamųjų prie krašto apsaugos sistemos objektų savivaldybių vietinės reikšmės kelių taisymo (remonto) 2024 metais lėšų paskirstymo“ pakeitimo“, </w:t>
      </w:r>
      <w:r w:rsidR="008D4E70" w:rsidRPr="00260EED">
        <w:rPr>
          <w:rFonts w:ascii="Arial" w:hAnsi="Arial" w:cs="Arial"/>
          <w:iCs/>
          <w:color w:val="000000" w:themeColor="text1"/>
          <w:spacing w:val="60"/>
        </w:rPr>
        <w:t>n</w:t>
      </w:r>
      <w:r w:rsidR="008D4E70" w:rsidRPr="00260EED">
        <w:rPr>
          <w:rFonts w:ascii="Arial" w:hAnsi="Arial" w:cs="Arial"/>
          <w:iCs/>
          <w:spacing w:val="60"/>
        </w:rPr>
        <w:t>usprendži</w:t>
      </w:r>
      <w:r w:rsidR="008D4E70" w:rsidRPr="00260EED">
        <w:rPr>
          <w:rFonts w:ascii="Arial" w:hAnsi="Arial" w:cs="Arial"/>
          <w:iCs/>
        </w:rPr>
        <w:t>a:</w:t>
      </w:r>
    </w:p>
    <w:p w14:paraId="60CB1661" w14:textId="02B883C4" w:rsidR="00EB06D4" w:rsidRPr="00EB06D4" w:rsidRDefault="00EB06D4" w:rsidP="00EB06D4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8D4E70">
        <w:rPr>
          <w:rFonts w:ascii="Arial" w:hAnsi="Arial" w:cs="Arial"/>
        </w:rPr>
        <w:t xml:space="preserve">1. </w:t>
      </w:r>
      <w:r w:rsidR="00743BFB" w:rsidRPr="008D4E70">
        <w:rPr>
          <w:rFonts w:ascii="Arial" w:hAnsi="Arial" w:cs="Arial"/>
        </w:rPr>
        <w:t xml:space="preserve">Padidinti Klaipėdos rajono savivaldybės 2024 metų biudžeto pajamas ir asignavimus </w:t>
      </w:r>
      <w:r w:rsidR="007477AD" w:rsidRPr="008D4E70">
        <w:rPr>
          <w:rFonts w:ascii="Arial" w:hAnsi="Arial" w:cs="Arial"/>
        </w:rPr>
        <w:t>3555,353</w:t>
      </w:r>
      <w:r w:rsidR="00743BFB" w:rsidRPr="008D4E70">
        <w:rPr>
          <w:rFonts w:ascii="Arial" w:hAnsi="Arial" w:cs="Arial"/>
        </w:rPr>
        <w:t xml:space="preserve"> tūkst. eurų</w:t>
      </w:r>
      <w:r w:rsidR="00234E76" w:rsidRPr="008D4E70">
        <w:rPr>
          <w:rFonts w:ascii="Arial" w:hAnsi="Arial" w:cs="Arial"/>
        </w:rPr>
        <w:t>.</w:t>
      </w:r>
    </w:p>
    <w:p w14:paraId="31B9B1EE" w14:textId="77777777" w:rsidR="00E44A08" w:rsidRDefault="00EB06D4" w:rsidP="00E44A08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>2</w:t>
      </w:r>
      <w:r w:rsidR="00467A01">
        <w:rPr>
          <w:rFonts w:ascii="Arial" w:hAnsi="Arial" w:cs="Arial"/>
        </w:rPr>
        <w:t>.</w:t>
      </w:r>
      <w:r w:rsidRPr="00EB06D4">
        <w:rPr>
          <w:rFonts w:ascii="Arial" w:hAnsi="Arial" w:cs="Arial"/>
        </w:rPr>
        <w:t xml:space="preserve"> </w:t>
      </w:r>
      <w:r w:rsidR="00E44A08" w:rsidRPr="004822D8">
        <w:rPr>
          <w:rFonts w:ascii="Arial" w:hAnsi="Arial" w:cs="Arial"/>
        </w:rPr>
        <w:t>Pakeisti biudžeto asignavimus atsižvelgiant</w:t>
      </w:r>
      <w:r w:rsidR="00E44A08" w:rsidRPr="00DE7F8A">
        <w:rPr>
          <w:rFonts w:ascii="Arial" w:hAnsi="Arial" w:cs="Arial"/>
        </w:rPr>
        <w:t xml:space="preserve"> į biudžetinių įstaigų prašymus ir valstybės institucijų priimtus teisės aktus (priedas pridedamas).</w:t>
      </w:r>
    </w:p>
    <w:p w14:paraId="3D2CF4FF" w14:textId="6C8677A1" w:rsidR="00EB06D4" w:rsidRDefault="00EB06D4" w:rsidP="00EB06D4">
      <w:pPr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3. </w:t>
      </w:r>
      <w:r w:rsidR="00E44A08" w:rsidRPr="00DE7F8A">
        <w:rPr>
          <w:rFonts w:ascii="Arial" w:hAnsi="Arial" w:cs="Arial"/>
        </w:rPr>
        <w:t xml:space="preserve">Pakeisti Klaipėdos rajono savivaldybės tarybos 2024 m. sausio 25 d. sprendimo Nr. T11-28 </w:t>
      </w:r>
      <w:r w:rsidR="00E44A08">
        <w:rPr>
          <w:rFonts w:ascii="Arial" w:hAnsi="Arial" w:cs="Arial"/>
        </w:rPr>
        <w:t>„</w:t>
      </w:r>
      <w:r w:rsidR="00E44A08" w:rsidRPr="00DE7F8A">
        <w:rPr>
          <w:rFonts w:ascii="Arial" w:hAnsi="Arial" w:cs="Arial"/>
        </w:rPr>
        <w:t>Dėl Klaipėdos rajono savivaldybės 2024 metų biudžeto patvirtinimo“:</w:t>
      </w:r>
    </w:p>
    <w:p w14:paraId="2C65AA34" w14:textId="429FA23E" w:rsidR="00E44A08" w:rsidRDefault="00E44A08" w:rsidP="00152A30">
      <w:pPr>
        <w:spacing w:after="120" w:line="276" w:lineRule="auto"/>
        <w:ind w:firstLine="1134"/>
        <w:rPr>
          <w:rFonts w:ascii="Arial" w:hAnsi="Arial" w:cs="Arial"/>
        </w:rPr>
      </w:pPr>
      <w:r>
        <w:rPr>
          <w:rFonts w:ascii="Arial" w:hAnsi="Arial" w:cs="Arial"/>
        </w:rPr>
        <w:t>3.1.</w:t>
      </w:r>
      <w:r w:rsidRPr="00E44A08">
        <w:rPr>
          <w:rFonts w:ascii="Arial" w:hAnsi="Arial" w:cs="Arial"/>
        </w:rPr>
        <w:t xml:space="preserve"> </w:t>
      </w:r>
      <w:r w:rsidRPr="008D4459">
        <w:rPr>
          <w:rFonts w:ascii="Arial" w:hAnsi="Arial" w:cs="Arial"/>
        </w:rPr>
        <w:t>1</w:t>
      </w:r>
      <w:r>
        <w:rPr>
          <w:rFonts w:ascii="Arial" w:hAnsi="Arial" w:cs="Arial"/>
        </w:rPr>
        <w:t>.</w:t>
      </w:r>
      <w:r w:rsidRPr="008D4459">
        <w:rPr>
          <w:rFonts w:ascii="Arial" w:hAnsi="Arial" w:cs="Arial"/>
        </w:rPr>
        <w:t xml:space="preserve"> priedą: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750"/>
        <w:gridCol w:w="6980"/>
        <w:gridCol w:w="1768"/>
      </w:tblGrid>
      <w:tr w:rsidR="003F4E09" w14:paraId="3DE5E018" w14:textId="77777777" w:rsidTr="009B569D">
        <w:trPr>
          <w:trHeight w:val="315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E446D" w14:textId="77777777" w:rsidR="003F4E09" w:rsidRDefault="003F4E09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3E5FC" w14:textId="77777777" w:rsidR="003F4E09" w:rsidRDefault="003F4E09">
            <w:pPr>
              <w:rPr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ACCF6" w14:textId="77777777" w:rsidR="003F4E09" w:rsidRDefault="003F4E09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tūkst. eurų</w:t>
            </w:r>
          </w:p>
        </w:tc>
      </w:tr>
      <w:tr w:rsidR="003F4E09" w14:paraId="0E20C370" w14:textId="77777777" w:rsidTr="009B569D">
        <w:trPr>
          <w:trHeight w:val="63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D2D3AF" w14:textId="77777777" w:rsidR="003F4E09" w:rsidRDefault="003F4E09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Eil. Nr.</w:t>
            </w:r>
          </w:p>
        </w:tc>
        <w:tc>
          <w:tcPr>
            <w:tcW w:w="6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FA7AE" w14:textId="77777777" w:rsidR="003F4E09" w:rsidRDefault="003F4E0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Pajamos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0A682" w14:textId="77777777" w:rsidR="003F4E09" w:rsidRDefault="003F4E0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Suma</w:t>
            </w:r>
          </w:p>
        </w:tc>
      </w:tr>
      <w:tr w:rsidR="003F4E09" w14:paraId="7CA0B5FB" w14:textId="77777777" w:rsidTr="009B569D">
        <w:trPr>
          <w:trHeight w:val="31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65CFB" w14:textId="77777777" w:rsidR="003F4E09" w:rsidRDefault="003F4E09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9D2FE" w14:textId="77777777" w:rsidR="003F4E09" w:rsidRDefault="003F4E09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MOKESČIAI (2)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00A87" w14:textId="77777777" w:rsidR="003F4E09" w:rsidRDefault="003F4E09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1500,0</w:t>
            </w:r>
          </w:p>
        </w:tc>
      </w:tr>
      <w:tr w:rsidR="003F4E09" w14:paraId="13614690" w14:textId="77777777" w:rsidTr="009B569D">
        <w:trPr>
          <w:trHeight w:val="31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24F53" w14:textId="77777777" w:rsidR="003F4E09" w:rsidRDefault="003F4E09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A07C9" w14:textId="77777777" w:rsidR="003F4E09" w:rsidRDefault="003F4E09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Gyventojų pajamų mokestis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95B54" w14:textId="77777777" w:rsidR="003F4E09" w:rsidRDefault="003F4E09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1500,0</w:t>
            </w:r>
          </w:p>
        </w:tc>
      </w:tr>
      <w:tr w:rsidR="003F4E09" w14:paraId="4D05B179" w14:textId="77777777" w:rsidTr="009B569D">
        <w:trPr>
          <w:trHeight w:val="31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CB9C3" w14:textId="77777777" w:rsidR="003F4E09" w:rsidRDefault="003F4E09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9.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F3CB4" w14:textId="77777777" w:rsidR="003F4E09" w:rsidRDefault="003F4E09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KITOS PAJAMOS (10+15)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892D4" w14:textId="77777777" w:rsidR="003F4E09" w:rsidRDefault="003F4E09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318,6</w:t>
            </w:r>
          </w:p>
        </w:tc>
      </w:tr>
      <w:tr w:rsidR="003F4E09" w14:paraId="540405ED" w14:textId="77777777" w:rsidTr="009B569D">
        <w:trPr>
          <w:trHeight w:val="31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63C5B" w14:textId="77777777" w:rsidR="003F4E09" w:rsidRDefault="003F4E09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15.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66140" w14:textId="77777777" w:rsidR="003F4E09" w:rsidRDefault="003F4E09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Pajamos už prekes ir paslaugas (16+17+18)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DA732" w14:textId="77777777" w:rsidR="003F4E09" w:rsidRDefault="003F4E09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318,6</w:t>
            </w:r>
          </w:p>
        </w:tc>
      </w:tr>
      <w:tr w:rsidR="003F4E09" w14:paraId="4FF0F8E8" w14:textId="77777777" w:rsidTr="009B569D">
        <w:trPr>
          <w:trHeight w:val="31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429FE" w14:textId="77777777" w:rsidR="003F4E09" w:rsidRDefault="003F4E0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BC765" w14:textId="77777777" w:rsidR="003F4E09" w:rsidRDefault="003F4E0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Biudžetinių įstaigų pajamos už prekes ir paslaugas, iš jų: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D4A88" w14:textId="77777777" w:rsidR="003F4E09" w:rsidRDefault="003F4E09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318,6</w:t>
            </w:r>
          </w:p>
        </w:tc>
      </w:tr>
      <w:tr w:rsidR="003F4E09" w14:paraId="0799822C" w14:textId="77777777" w:rsidTr="009B569D">
        <w:trPr>
          <w:trHeight w:val="31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9AA48" w14:textId="77777777" w:rsidR="003F4E09" w:rsidRDefault="003F4E0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16.1.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6695E" w14:textId="77777777" w:rsidR="003F4E09" w:rsidRDefault="003F4E0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Pajamos už ilgalaikio ir trumpalaikio materialiojo turto nuomą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5137E" w14:textId="77777777" w:rsidR="003F4E09" w:rsidRDefault="003F4E09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8,4</w:t>
            </w:r>
          </w:p>
        </w:tc>
      </w:tr>
      <w:tr w:rsidR="003F4E09" w14:paraId="4942F519" w14:textId="77777777" w:rsidTr="009B569D">
        <w:trPr>
          <w:trHeight w:val="31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38AB5" w14:textId="77777777" w:rsidR="003F4E09" w:rsidRDefault="003F4E0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16.2.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D087D" w14:textId="77777777" w:rsidR="003F4E09" w:rsidRDefault="003F4E0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Pajamos už prekes ir paslaugas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B68DE" w14:textId="77777777" w:rsidR="003F4E09" w:rsidRDefault="003F4E09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21,3</w:t>
            </w:r>
          </w:p>
        </w:tc>
      </w:tr>
      <w:tr w:rsidR="003F4E09" w14:paraId="2D52D2B4" w14:textId="77777777" w:rsidTr="009B569D">
        <w:trPr>
          <w:trHeight w:val="31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1A1DD" w14:textId="77777777" w:rsidR="003F4E09" w:rsidRDefault="003F4E0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16.3.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B76B3" w14:textId="77777777" w:rsidR="003F4E09" w:rsidRDefault="003F4E0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Įmokos už išlaikymą švietimo, socialinės apsaugos įstaigose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57B94" w14:textId="77777777" w:rsidR="003F4E09" w:rsidRDefault="003F4E09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288,9</w:t>
            </w:r>
          </w:p>
        </w:tc>
      </w:tr>
      <w:tr w:rsidR="003F4E09" w14:paraId="46CF3B9D" w14:textId="77777777" w:rsidTr="009B569D">
        <w:trPr>
          <w:trHeight w:val="398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A197B" w14:textId="77777777" w:rsidR="003F4E09" w:rsidRDefault="003F4E09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22. 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607892" w14:textId="77777777" w:rsidR="003F4E09" w:rsidRDefault="003F4E09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IŠ VISO PAJAMŲ SAVARANKIŠKOSIOMS FUNKCIJOMS VYKDYTI (1+9)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E60AA" w14:textId="77777777" w:rsidR="003F4E09" w:rsidRDefault="003F4E09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1818,6</w:t>
            </w:r>
          </w:p>
        </w:tc>
      </w:tr>
      <w:tr w:rsidR="003F4E09" w14:paraId="30B2A292" w14:textId="77777777" w:rsidTr="009B569D">
        <w:trPr>
          <w:trHeight w:val="31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ED892" w14:textId="77777777" w:rsidR="003F4E09" w:rsidRDefault="003F4E09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23.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7070B" w14:textId="77777777" w:rsidR="003F4E09" w:rsidRDefault="003F4E09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DOTACIJOS (24+30)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61F12" w14:textId="77777777" w:rsidR="003F4E09" w:rsidRPr="008914EF" w:rsidRDefault="003F4E09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8914EF">
              <w:rPr>
                <w:rFonts w:ascii="Arial" w:hAnsi="Arial" w:cs="Arial"/>
                <w:b/>
                <w:bCs/>
                <w:color w:val="000000"/>
              </w:rPr>
              <w:t>1736,753</w:t>
            </w:r>
          </w:p>
        </w:tc>
      </w:tr>
      <w:tr w:rsidR="003F4E09" w14:paraId="0CA88D3C" w14:textId="77777777" w:rsidTr="009B569D">
        <w:trPr>
          <w:trHeight w:val="31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39B3F" w14:textId="77777777" w:rsidR="003F4E09" w:rsidRDefault="003F4E09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24.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7A26C" w14:textId="77777777" w:rsidR="003F4E09" w:rsidRDefault="003F4E09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VALSTYBĖS BIUDŽETO DOTACIJOS (25+26+27+28+29)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EB73E" w14:textId="77777777" w:rsidR="003F4E09" w:rsidRPr="008914EF" w:rsidRDefault="003F4E09">
            <w:pPr>
              <w:jc w:val="right"/>
              <w:rPr>
                <w:rFonts w:ascii="Arial" w:hAnsi="Arial" w:cs="Arial"/>
                <w:color w:val="000000"/>
              </w:rPr>
            </w:pPr>
            <w:r w:rsidRPr="008914EF">
              <w:rPr>
                <w:rFonts w:ascii="Arial" w:hAnsi="Arial" w:cs="Arial"/>
                <w:color w:val="000000"/>
              </w:rPr>
              <w:t>1810,230</w:t>
            </w:r>
          </w:p>
        </w:tc>
      </w:tr>
      <w:tr w:rsidR="003F4E09" w14:paraId="5C313D53" w14:textId="77777777" w:rsidTr="009B569D">
        <w:trPr>
          <w:trHeight w:val="61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EE3C1" w14:textId="77777777" w:rsidR="003F4E09" w:rsidRDefault="003F4E0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B43C5A" w14:textId="77777777" w:rsidR="003F4E09" w:rsidRDefault="003F4E0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Valstybinėms (valstybės perduotoms savivaldybėms) funkcijoms vykdyti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C2F58" w14:textId="77777777" w:rsidR="003F4E09" w:rsidRPr="008914EF" w:rsidRDefault="003F4E09">
            <w:pPr>
              <w:jc w:val="right"/>
              <w:rPr>
                <w:rFonts w:ascii="Arial" w:hAnsi="Arial" w:cs="Arial"/>
                <w:color w:val="000000"/>
              </w:rPr>
            </w:pPr>
            <w:r w:rsidRPr="008914EF">
              <w:rPr>
                <w:rFonts w:ascii="Arial" w:hAnsi="Arial" w:cs="Arial"/>
                <w:color w:val="000000"/>
              </w:rPr>
              <w:t>322,0</w:t>
            </w:r>
          </w:p>
        </w:tc>
      </w:tr>
      <w:tr w:rsidR="003F4E09" w14:paraId="4D113AFD" w14:textId="77777777" w:rsidTr="009B569D">
        <w:trPr>
          <w:trHeight w:val="31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A8ABE" w14:textId="77777777" w:rsidR="003F4E09" w:rsidRDefault="003F4E0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982F2" w14:textId="77777777" w:rsidR="003F4E09" w:rsidRDefault="003F4E0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Ugdymo reikmėms finansuoti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17BA6" w14:textId="77777777" w:rsidR="003F4E09" w:rsidRPr="008914EF" w:rsidRDefault="003F4E09">
            <w:pPr>
              <w:jc w:val="right"/>
              <w:rPr>
                <w:rFonts w:ascii="Arial" w:hAnsi="Arial" w:cs="Arial"/>
                <w:color w:val="000000"/>
              </w:rPr>
            </w:pPr>
            <w:r w:rsidRPr="008914EF">
              <w:rPr>
                <w:rFonts w:ascii="Arial" w:hAnsi="Arial" w:cs="Arial"/>
                <w:color w:val="000000"/>
              </w:rPr>
              <w:t>1748,0</w:t>
            </w:r>
          </w:p>
        </w:tc>
      </w:tr>
      <w:tr w:rsidR="003F4E09" w14:paraId="48F2CD9A" w14:textId="77777777" w:rsidTr="009B569D">
        <w:trPr>
          <w:trHeight w:val="315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0D1C8" w14:textId="77777777" w:rsidR="003F4E09" w:rsidRDefault="003F4E0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C9F48" w14:textId="77777777" w:rsidR="003F4E09" w:rsidRDefault="003F4E0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Kitos dotacijos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7346B" w14:textId="77777777" w:rsidR="003F4E09" w:rsidRPr="008914EF" w:rsidRDefault="003F4E09">
            <w:pPr>
              <w:jc w:val="right"/>
              <w:rPr>
                <w:rFonts w:ascii="Arial" w:hAnsi="Arial" w:cs="Arial"/>
                <w:color w:val="000000"/>
              </w:rPr>
            </w:pPr>
            <w:r w:rsidRPr="008914EF">
              <w:rPr>
                <w:rFonts w:ascii="Arial" w:hAnsi="Arial" w:cs="Arial"/>
                <w:color w:val="000000"/>
              </w:rPr>
              <w:t>-259,770</w:t>
            </w:r>
          </w:p>
        </w:tc>
      </w:tr>
      <w:tr w:rsidR="003F4E09" w14:paraId="0009293C" w14:textId="77777777" w:rsidTr="009B569D">
        <w:trPr>
          <w:trHeight w:val="945"/>
        </w:trPr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679E5" w14:textId="77777777" w:rsidR="003F4E09" w:rsidRDefault="003F4E09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30.</w:t>
            </w: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3EFDB7" w14:textId="77777777" w:rsidR="003F4E09" w:rsidRDefault="003F4E09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DOTACIJA SAVIVALDYBĖMS IŠ EUROPOS SĄJUNGOS, KITOS TARPTAUTINĖS FINANSINĖS PARAMOS IR BENDROJO FINANSAVIMO LĖŠŲ 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81FCF" w14:textId="77777777" w:rsidR="003F4E09" w:rsidRDefault="003F4E09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-73,477</w:t>
            </w:r>
          </w:p>
        </w:tc>
      </w:tr>
      <w:tr w:rsidR="003F4E09" w14:paraId="0C691AB2" w14:textId="77777777" w:rsidTr="009B569D">
        <w:trPr>
          <w:trHeight w:val="315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F9EF6" w14:textId="77777777" w:rsidR="003F4E09" w:rsidRDefault="003F4E09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31. </w:t>
            </w:r>
          </w:p>
        </w:tc>
        <w:tc>
          <w:tcPr>
            <w:tcW w:w="6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23E1B" w14:textId="77777777" w:rsidR="003F4E09" w:rsidRDefault="003F4E09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IŠ VISO (22+23)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540F1" w14:textId="77777777" w:rsidR="003F4E09" w:rsidRDefault="003F4E09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3555,353</w:t>
            </w:r>
          </w:p>
        </w:tc>
      </w:tr>
    </w:tbl>
    <w:p w14:paraId="6D5A7879" w14:textId="27C319AE" w:rsidR="00FE16CE" w:rsidRDefault="00FE16CE" w:rsidP="006330B9">
      <w:pPr>
        <w:spacing w:before="2160" w:line="276" w:lineRule="auto"/>
        <w:ind w:firstLine="1134"/>
        <w:rPr>
          <w:rFonts w:ascii="Arial" w:hAnsi="Arial" w:cs="Arial"/>
        </w:rPr>
      </w:pPr>
      <w:r>
        <w:rPr>
          <w:rFonts w:ascii="Arial" w:hAnsi="Arial" w:cs="Arial"/>
        </w:rPr>
        <w:lastRenderedPageBreak/>
        <w:t>3</w:t>
      </w:r>
      <w:r w:rsidRPr="003E24EF">
        <w:rPr>
          <w:rFonts w:ascii="Arial" w:hAnsi="Arial" w:cs="Arial"/>
        </w:rPr>
        <w:t xml:space="preserve">.2. </w:t>
      </w:r>
      <w:r>
        <w:rPr>
          <w:rFonts w:ascii="Arial" w:hAnsi="Arial" w:cs="Arial"/>
        </w:rPr>
        <w:t>3 priedą:</w:t>
      </w: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668"/>
        <w:gridCol w:w="3454"/>
        <w:gridCol w:w="1128"/>
        <w:gridCol w:w="1303"/>
        <w:gridCol w:w="1385"/>
        <w:gridCol w:w="1701"/>
      </w:tblGrid>
      <w:tr w:rsidR="008523D0" w14:paraId="1C352579" w14:textId="77777777" w:rsidTr="003F4E09">
        <w:trPr>
          <w:trHeight w:val="315"/>
        </w:trPr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428971" w14:textId="77777777" w:rsidR="008523D0" w:rsidRDefault="008523D0">
            <w:pPr>
              <w:rPr>
                <w:rFonts w:ascii="Arial" w:hAnsi="Arial" w:cs="Arial"/>
                <w:b/>
                <w:bCs/>
                <w:lang w:eastAsia="lt-LT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9F8E6B" w14:textId="77777777" w:rsidR="008523D0" w:rsidRDefault="008523D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276B98" w14:textId="77777777" w:rsidR="008523D0" w:rsidRDefault="008523D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57A66B" w14:textId="77777777" w:rsidR="008523D0" w:rsidRDefault="008523D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6984EFB" w14:textId="77777777" w:rsidR="008523D0" w:rsidRDefault="008523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C1AD39E" w14:textId="77777777" w:rsidR="008523D0" w:rsidRDefault="008523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tūkst. eurų</w:t>
            </w:r>
          </w:p>
        </w:tc>
      </w:tr>
      <w:tr w:rsidR="008523D0" w14:paraId="28E7C369" w14:textId="77777777" w:rsidTr="003F4E09">
        <w:trPr>
          <w:trHeight w:val="222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B5AF7" w14:textId="77777777" w:rsidR="008523D0" w:rsidRDefault="008523D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Eil. Nr.</w:t>
            </w:r>
          </w:p>
        </w:tc>
        <w:tc>
          <w:tcPr>
            <w:tcW w:w="3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0D7E90" w14:textId="77777777" w:rsidR="008523D0" w:rsidRDefault="008523D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Įstaigos pavadinimas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5BD2311" w14:textId="77777777" w:rsidR="008523D0" w:rsidRDefault="008523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viso: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3F72B54" w14:textId="77777777" w:rsidR="008523D0" w:rsidRDefault="008523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Pajamos už prekes ir paslaugas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C45FB6C" w14:textId="77777777" w:rsidR="008523D0" w:rsidRDefault="008523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Įmokos už išlaikymą švietimo, socialinės apsaugos ir kitose įstaigose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B4A23" w14:textId="77777777" w:rsidR="008523D0" w:rsidRDefault="008523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Pajamos už ilgalaikio ir trumpalaikio materialiojo turto nuomą</w:t>
            </w:r>
          </w:p>
        </w:tc>
      </w:tr>
      <w:tr w:rsidR="008523D0" w14:paraId="033865A7" w14:textId="77777777" w:rsidTr="003F4E09"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404A71" w14:textId="77777777" w:rsidR="008523D0" w:rsidRDefault="008523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4ACD6" w14:textId="77777777" w:rsidR="008523D0" w:rsidRDefault="008523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77B24" w14:textId="77777777" w:rsidR="008523D0" w:rsidRDefault="008523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BCF0C" w14:textId="77777777" w:rsidR="008523D0" w:rsidRDefault="008523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2D753" w14:textId="77777777" w:rsidR="008523D0" w:rsidRDefault="008523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B6E6F" w14:textId="77777777" w:rsidR="008523D0" w:rsidRDefault="008523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 w:rsidR="008523D0" w14:paraId="537AB8B7" w14:textId="77777777" w:rsidTr="003F4E09"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A07C87" w14:textId="77777777" w:rsidR="008523D0" w:rsidRDefault="008523D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61E1D" w14:textId="77777777" w:rsidR="008523D0" w:rsidRDefault="008523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Priekulės Ievos Simonaitytės  gimnazija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4E0B8F" w14:textId="77777777" w:rsidR="008523D0" w:rsidRDefault="008523D0" w:rsidP="008523D0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E62A9" w14:textId="77777777" w:rsidR="008523D0" w:rsidRDefault="008523D0" w:rsidP="008523D0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BBD4F3" w14:textId="77777777" w:rsidR="008523D0" w:rsidRDefault="008523D0" w:rsidP="008523D0">
            <w:pPr>
              <w:spacing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E522F4" w14:textId="77777777" w:rsidR="008523D0" w:rsidRDefault="008523D0" w:rsidP="008523D0">
            <w:pPr>
              <w:spacing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</w:t>
            </w:r>
          </w:p>
        </w:tc>
      </w:tr>
      <w:tr w:rsidR="008523D0" w14:paraId="7D8A1370" w14:textId="77777777" w:rsidTr="003F4E09"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0D28A9" w14:textId="77777777" w:rsidR="008523D0" w:rsidRDefault="008523D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DAF9D" w14:textId="77777777" w:rsidR="008523D0" w:rsidRDefault="008523D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Ketvergių  pagrindinė mokykla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A6FA2C" w14:textId="77777777" w:rsidR="008523D0" w:rsidRDefault="008523D0" w:rsidP="008523D0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81F2E" w14:textId="77777777" w:rsidR="008523D0" w:rsidRDefault="008523D0" w:rsidP="008523D0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312691" w14:textId="77777777" w:rsidR="008523D0" w:rsidRDefault="008523D0" w:rsidP="008523D0">
            <w:pPr>
              <w:spacing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A15015" w14:textId="77777777" w:rsidR="008523D0" w:rsidRDefault="008523D0" w:rsidP="008523D0">
            <w:pPr>
              <w:spacing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8523D0" w14:paraId="07AE8A29" w14:textId="77777777" w:rsidTr="003F4E09"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18996A" w14:textId="77777777" w:rsidR="008523D0" w:rsidRDefault="008523D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14.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23660" w14:textId="77777777" w:rsidR="008523D0" w:rsidRDefault="008523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Slengių mokykla-daugiafunkcis centras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ACC390" w14:textId="77777777" w:rsidR="008523D0" w:rsidRDefault="008523D0" w:rsidP="008523D0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7381D" w14:textId="77777777" w:rsidR="008523D0" w:rsidRDefault="008523D0" w:rsidP="008523D0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909157" w14:textId="77777777" w:rsidR="008523D0" w:rsidRDefault="008523D0" w:rsidP="008523D0">
            <w:pPr>
              <w:spacing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24AA85" w14:textId="77777777" w:rsidR="008523D0" w:rsidRDefault="008523D0" w:rsidP="008523D0">
            <w:pPr>
              <w:spacing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2,2</w:t>
            </w:r>
          </w:p>
        </w:tc>
      </w:tr>
      <w:tr w:rsidR="008523D0" w14:paraId="53E3DAB0" w14:textId="77777777" w:rsidTr="003F4E09"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F6F234" w14:textId="77777777" w:rsidR="008523D0" w:rsidRDefault="008523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68E48" w14:textId="77777777" w:rsidR="008523D0" w:rsidRDefault="008523D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Gargždų  muzikos  mokykla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7D2E62" w14:textId="77777777" w:rsidR="008523D0" w:rsidRDefault="008523D0" w:rsidP="008523D0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9315B" w14:textId="77777777" w:rsidR="008523D0" w:rsidRDefault="008523D0" w:rsidP="008523D0">
            <w:pPr>
              <w:spacing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73C09" w14:textId="77777777" w:rsidR="008523D0" w:rsidRDefault="008523D0" w:rsidP="008523D0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E70626" w14:textId="77777777" w:rsidR="008523D0" w:rsidRDefault="008523D0" w:rsidP="008523D0">
            <w:pPr>
              <w:spacing w:line="276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0,1</w:t>
            </w:r>
          </w:p>
        </w:tc>
      </w:tr>
      <w:tr w:rsidR="008523D0" w14:paraId="0F693608" w14:textId="77777777" w:rsidTr="003F4E09"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496794" w14:textId="77777777" w:rsidR="008523D0" w:rsidRDefault="008523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24.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78A36" w14:textId="77777777" w:rsidR="008523D0" w:rsidRDefault="008523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Jono Lankučio viešoji biblioteka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1DED3E" w14:textId="77777777" w:rsidR="008523D0" w:rsidRDefault="008523D0" w:rsidP="008523D0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34322" w14:textId="77777777" w:rsidR="008523D0" w:rsidRDefault="008523D0" w:rsidP="008523D0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34081" w14:textId="77777777" w:rsidR="008523D0" w:rsidRDefault="008523D0" w:rsidP="008523D0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E3D79" w14:textId="77777777" w:rsidR="008523D0" w:rsidRDefault="008523D0" w:rsidP="008523D0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8523D0" w14:paraId="12008275" w14:textId="77777777" w:rsidTr="003F4E09"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4A9A09" w14:textId="77777777" w:rsidR="008523D0" w:rsidRDefault="008523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29.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042FE7" w14:textId="77777777" w:rsidR="008523D0" w:rsidRDefault="008523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Klaipėdos rajono etninės kultūros centras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AE6239" w14:textId="77777777" w:rsidR="008523D0" w:rsidRDefault="008523D0" w:rsidP="008523D0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AEC1E" w14:textId="77777777" w:rsidR="008523D0" w:rsidRDefault="008523D0" w:rsidP="008523D0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0F259" w14:textId="77777777" w:rsidR="008523D0" w:rsidRDefault="008523D0" w:rsidP="008523D0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E03B1" w14:textId="77777777" w:rsidR="008523D0" w:rsidRDefault="008523D0" w:rsidP="008523D0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</w:t>
            </w:r>
          </w:p>
        </w:tc>
      </w:tr>
      <w:tr w:rsidR="008523D0" w14:paraId="18495EF4" w14:textId="77777777" w:rsidTr="003F4E09"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997E39" w14:textId="77777777" w:rsidR="008523D0" w:rsidRDefault="008523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33.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C21A0" w14:textId="77777777" w:rsidR="008523D0" w:rsidRDefault="008523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Sporto centras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F2FDEB" w14:textId="77777777" w:rsidR="008523D0" w:rsidRDefault="008523D0" w:rsidP="008523D0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417E2" w14:textId="77777777" w:rsidR="008523D0" w:rsidRDefault="008523D0" w:rsidP="008523D0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50814" w14:textId="77777777" w:rsidR="008523D0" w:rsidRDefault="008523D0" w:rsidP="008523D0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3ABF9" w14:textId="77777777" w:rsidR="008523D0" w:rsidRDefault="008523D0" w:rsidP="008523D0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</w:tr>
      <w:tr w:rsidR="008523D0" w14:paraId="0443DB6C" w14:textId="77777777" w:rsidTr="003F4E09"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CC74E8" w14:textId="77777777" w:rsidR="008523D0" w:rsidRDefault="008523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38.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DBFF3" w14:textId="77777777" w:rsidR="008523D0" w:rsidRDefault="008523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Viliaus Gaigalaičio globos namai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A994AF" w14:textId="77777777" w:rsidR="008523D0" w:rsidRDefault="008523D0" w:rsidP="008523D0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288,6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9DB62" w14:textId="77777777" w:rsidR="008523D0" w:rsidRDefault="008523D0" w:rsidP="008523D0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22854" w14:textId="77777777" w:rsidR="008523D0" w:rsidRDefault="008523D0" w:rsidP="008523D0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1DD4F" w14:textId="77777777" w:rsidR="008523D0" w:rsidRDefault="008523D0" w:rsidP="008523D0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8523D0" w14:paraId="1C30FA67" w14:textId="77777777" w:rsidTr="003F4E09"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4568CB" w14:textId="77777777" w:rsidR="008523D0" w:rsidRDefault="008523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D2142F" w14:textId="77777777" w:rsidR="008523D0" w:rsidRDefault="008523D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IŠ VISO PAJAMŲ: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5CF9C8" w14:textId="77777777" w:rsidR="008523D0" w:rsidRDefault="008523D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318,6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E75C06" w14:textId="77777777" w:rsidR="008523D0" w:rsidRDefault="008523D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21,3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C24173" w14:textId="77777777" w:rsidR="008523D0" w:rsidRDefault="008523D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288,9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55A894" w14:textId="77777777" w:rsidR="008523D0" w:rsidRDefault="008523D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8,4</w:t>
            </w:r>
          </w:p>
        </w:tc>
      </w:tr>
    </w:tbl>
    <w:p w14:paraId="32D29C26" w14:textId="51A352C3" w:rsidR="00E37863" w:rsidRDefault="00E37863" w:rsidP="009D64BE">
      <w:pPr>
        <w:spacing w:before="240" w:after="120"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3.3. </w:t>
      </w:r>
      <w:r w:rsidRPr="003E24EF">
        <w:rPr>
          <w:rFonts w:ascii="Arial" w:hAnsi="Arial" w:cs="Arial"/>
        </w:rPr>
        <w:t>4 priedą:</w:t>
      </w:r>
    </w:p>
    <w:p w14:paraId="32F41A31" w14:textId="25F40E8E" w:rsidR="00095702" w:rsidRDefault="00896160" w:rsidP="009D64BE">
      <w:pPr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3.3.1. </w:t>
      </w:r>
      <w:r w:rsidR="00095702">
        <w:rPr>
          <w:rFonts w:ascii="Arial" w:hAnsi="Arial" w:cs="Arial"/>
        </w:rPr>
        <w:t xml:space="preserve">Eilutėse Nr. 1.1.2., 2.1.2., 3.1.2., 4.1.2., 5.1.2., 6.1.2., 7.1.2., 8.1.2., 9.1.2., 10.1.2., 11.1.2., 12.1.2., 13.1.2., 14.1.2., 15.1.2., 16.1.2., 17.1.2., 18.1.2., 19.1.2., 20.1.2., 21.1.2., 23.1.2., 42.1.2., 43.2., </w:t>
      </w:r>
      <w:r w:rsidR="004760CF">
        <w:rPr>
          <w:rFonts w:ascii="Arial" w:hAnsi="Arial" w:cs="Arial"/>
        </w:rPr>
        <w:t xml:space="preserve">skiltyje </w:t>
      </w:r>
      <w:r w:rsidR="004760CF" w:rsidRPr="00DE7F8A">
        <w:rPr>
          <w:rFonts w:ascii="Arial" w:hAnsi="Arial" w:cs="Arial"/>
        </w:rPr>
        <w:t>„Asignavimų valdytojo pavadinimas, programos numeris ir pavadinimas“</w:t>
      </w:r>
      <w:r w:rsidR="004760CF">
        <w:rPr>
          <w:rFonts w:ascii="Arial" w:hAnsi="Arial" w:cs="Arial"/>
        </w:rPr>
        <w:t xml:space="preserve"> vietoje žodžių „speciali tikslinė dotacija mokymo reikmėms finansuoti (ML)“ įrašyti žodžius „speciali tikslinė dotacija mokymo reikmėms finansuoti (ML, ML(SL)“.</w:t>
      </w:r>
    </w:p>
    <w:p w14:paraId="72AEF5AA" w14:textId="1B661EC9" w:rsidR="00896160" w:rsidRPr="00DE7F8A" w:rsidRDefault="00896160" w:rsidP="009D64BE">
      <w:pPr>
        <w:spacing w:after="120"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3.3.2. Įrašyti eilutes Nr. 20.1.4., 21.1.4., skiltyje </w:t>
      </w:r>
      <w:r w:rsidRPr="00DE7F8A">
        <w:rPr>
          <w:rFonts w:ascii="Arial" w:hAnsi="Arial" w:cs="Arial"/>
        </w:rPr>
        <w:t>„Asignavimų valdytojo pavadinimas, programos numeris ir pavadinimas“</w:t>
      </w:r>
      <w:r>
        <w:rPr>
          <w:rFonts w:ascii="Arial" w:hAnsi="Arial" w:cs="Arial"/>
        </w:rPr>
        <w:t xml:space="preserve"> įrašant žodžius </w:t>
      </w:r>
      <w:r w:rsidR="009D64BE">
        <w:rPr>
          <w:rFonts w:ascii="Arial" w:hAnsi="Arial" w:cs="Arial"/>
        </w:rPr>
        <w:t>„kita dotacija (VBD)“.</w:t>
      </w:r>
      <w:r>
        <w:rPr>
          <w:rFonts w:ascii="Arial" w:hAnsi="Arial" w:cs="Arial"/>
        </w:rPr>
        <w:t xml:space="preserve"> 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1639"/>
        <w:gridCol w:w="4992"/>
        <w:gridCol w:w="1509"/>
        <w:gridCol w:w="1499"/>
      </w:tblGrid>
      <w:tr w:rsidR="009B569D" w:rsidRPr="009B569D" w14:paraId="329B94C8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6FBC9E" w14:textId="77777777" w:rsidR="009B569D" w:rsidRPr="009B569D" w:rsidRDefault="009B569D" w:rsidP="009B569D">
            <w:pPr>
              <w:rPr>
                <w:rFonts w:ascii="Arial" w:hAnsi="Arial" w:cs="Arial"/>
                <w:color w:val="000000"/>
                <w:lang w:eastAsia="lt-LT"/>
              </w:rPr>
            </w:pPr>
            <w:r w:rsidRPr="009B569D">
              <w:rPr>
                <w:rFonts w:ascii="Arial" w:hAnsi="Arial" w:cs="Arial"/>
                <w:color w:val="000000"/>
                <w:lang w:eastAsia="lt-LT"/>
              </w:rPr>
              <w:t> 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A39FC3" w14:textId="77777777" w:rsidR="009B569D" w:rsidRPr="009B569D" w:rsidRDefault="009B569D" w:rsidP="009B569D">
            <w:pPr>
              <w:rPr>
                <w:rFonts w:ascii="Arial" w:hAnsi="Arial" w:cs="Arial"/>
                <w:color w:val="000000"/>
                <w:lang w:eastAsia="lt-LT"/>
              </w:rPr>
            </w:pPr>
            <w:r w:rsidRPr="009B569D">
              <w:rPr>
                <w:rFonts w:ascii="Arial" w:hAnsi="Arial" w:cs="Arial"/>
                <w:color w:val="000000"/>
                <w:lang w:eastAsia="lt-LT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34D5AD" w14:textId="77777777" w:rsidR="009B569D" w:rsidRPr="009B569D" w:rsidRDefault="009B569D" w:rsidP="009B569D">
            <w:pPr>
              <w:rPr>
                <w:rFonts w:ascii="Arial" w:hAnsi="Arial" w:cs="Arial"/>
                <w:color w:val="000000"/>
                <w:lang w:eastAsia="lt-LT"/>
              </w:rPr>
            </w:pPr>
            <w:r w:rsidRPr="009B569D">
              <w:rPr>
                <w:rFonts w:ascii="Arial" w:hAnsi="Arial" w:cs="Arial"/>
                <w:color w:val="000000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F6515A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tūkst. eurų</w:t>
            </w:r>
          </w:p>
        </w:tc>
      </w:tr>
      <w:tr w:rsidR="009B569D" w:rsidRPr="009B569D" w14:paraId="52038138" w14:textId="77777777" w:rsidTr="00DF564B">
        <w:trPr>
          <w:trHeight w:val="982"/>
        </w:trPr>
        <w:tc>
          <w:tcPr>
            <w:tcW w:w="1662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78125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9B569D">
              <w:rPr>
                <w:rFonts w:ascii="Arial" w:hAnsi="Arial" w:cs="Arial"/>
                <w:color w:val="000000"/>
                <w:lang w:eastAsia="lt-LT"/>
              </w:rPr>
              <w:t>Eil. Nr.</w:t>
            </w:r>
          </w:p>
        </w:tc>
        <w:tc>
          <w:tcPr>
            <w:tcW w:w="51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21CAA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 xml:space="preserve">Asignavimų valdytojo pavadinimas, programos numeris ir pavadinimas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FE296C1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Funkcinės klasifikacijos kodas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BE1A4C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Suma</w:t>
            </w:r>
          </w:p>
        </w:tc>
      </w:tr>
      <w:tr w:rsidR="009B569D" w:rsidRPr="009B569D" w14:paraId="571B2D56" w14:textId="77777777" w:rsidTr="009B569D">
        <w:trPr>
          <w:trHeight w:val="300"/>
        </w:trPr>
        <w:tc>
          <w:tcPr>
            <w:tcW w:w="1662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81103E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9B569D">
              <w:rPr>
                <w:rFonts w:ascii="Arial" w:hAnsi="Arial" w:cs="Arial"/>
                <w:color w:val="000000"/>
                <w:lang w:eastAsia="lt-LT"/>
              </w:rPr>
              <w:t>1</w:t>
            </w:r>
          </w:p>
        </w:tc>
        <w:tc>
          <w:tcPr>
            <w:tcW w:w="51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5915A1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9B569D">
              <w:rPr>
                <w:rFonts w:ascii="Arial" w:hAnsi="Arial" w:cs="Arial"/>
                <w:color w:val="000000"/>
                <w:lang w:eastAsia="lt-LT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19FAC1C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9B569D">
              <w:rPr>
                <w:rFonts w:ascii="Arial" w:hAnsi="Arial" w:cs="Arial"/>
                <w:color w:val="000000"/>
                <w:lang w:eastAsia="lt-LT"/>
              </w:rPr>
              <w:t>3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9A9A38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9B569D">
              <w:rPr>
                <w:rFonts w:ascii="Arial" w:hAnsi="Arial" w:cs="Arial"/>
                <w:color w:val="000000"/>
                <w:lang w:eastAsia="lt-LT"/>
              </w:rPr>
              <w:t>4</w:t>
            </w:r>
          </w:p>
        </w:tc>
      </w:tr>
      <w:tr w:rsidR="009B569D" w:rsidRPr="009B569D" w14:paraId="68AE2612" w14:textId="77777777" w:rsidTr="009B569D">
        <w:trPr>
          <w:trHeight w:val="315"/>
        </w:trPr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A711A9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1.</w:t>
            </w:r>
          </w:p>
        </w:tc>
        <w:tc>
          <w:tcPr>
            <w:tcW w:w="51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C5D5CEE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Gargždų ,,Vaivorykštės" gimnazija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C2FCD0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9960C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141,100</w:t>
            </w:r>
          </w:p>
        </w:tc>
      </w:tr>
      <w:tr w:rsidR="009B569D" w:rsidRPr="009B569D" w14:paraId="255C48D0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F766F6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D35F72F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589DD0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B294D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569D" w:rsidRPr="009B569D" w14:paraId="06A41DA5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62253C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1.1.</w:t>
            </w:r>
          </w:p>
        </w:tc>
        <w:tc>
          <w:tcPr>
            <w:tcW w:w="5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03B4830" w14:textId="77777777" w:rsidR="009B569D" w:rsidRPr="009B569D" w:rsidRDefault="009B569D" w:rsidP="009B569D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4D27A9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77083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141,100</w:t>
            </w:r>
          </w:p>
        </w:tc>
      </w:tr>
      <w:tr w:rsidR="009B569D" w:rsidRPr="009B569D" w14:paraId="7C80DB0D" w14:textId="77777777" w:rsidTr="009B569D">
        <w:trPr>
          <w:trHeight w:val="360"/>
        </w:trPr>
        <w:tc>
          <w:tcPr>
            <w:tcW w:w="16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12046D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1.1.1.</w:t>
            </w:r>
          </w:p>
        </w:tc>
        <w:tc>
          <w:tcPr>
            <w:tcW w:w="5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B40C05D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205F70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A399B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-16,000</w:t>
            </w:r>
          </w:p>
        </w:tc>
      </w:tr>
      <w:tr w:rsidR="009B569D" w:rsidRPr="009B569D" w14:paraId="1B3025CA" w14:textId="77777777" w:rsidTr="009B569D">
        <w:trPr>
          <w:trHeight w:val="660"/>
        </w:trPr>
        <w:tc>
          <w:tcPr>
            <w:tcW w:w="166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6608991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1.1.2.</w:t>
            </w:r>
          </w:p>
        </w:tc>
        <w:tc>
          <w:tcPr>
            <w:tcW w:w="51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08A65A7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speciali tikslinė dotacija mokymo reikmėms finansuoti (ML, ML(SL))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86A99C1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92BBE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157,100</w:t>
            </w:r>
          </w:p>
        </w:tc>
      </w:tr>
      <w:tr w:rsidR="009B569D" w:rsidRPr="009B569D" w14:paraId="3C6648C4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268356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lastRenderedPageBreak/>
              <w:t>2.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89429F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 xml:space="preserve">Priekulės Ievos Simonaitytės gimnazija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CDB96E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FB1D6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149,460</w:t>
            </w:r>
          </w:p>
        </w:tc>
      </w:tr>
      <w:tr w:rsidR="009B569D" w:rsidRPr="009B569D" w14:paraId="40BB0E1B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0261F1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74331D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D9D433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E7B41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569D" w:rsidRPr="009B569D" w14:paraId="7588C3C6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3190311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2.1.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977FA3" w14:textId="77777777" w:rsidR="009B569D" w:rsidRPr="009B569D" w:rsidRDefault="009B569D" w:rsidP="009B569D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086F99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E2330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149,460</w:t>
            </w:r>
          </w:p>
        </w:tc>
      </w:tr>
      <w:tr w:rsidR="009B569D" w:rsidRPr="009B569D" w14:paraId="5D7BCF45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ACB6CE2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2.1.1.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1CC796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2182C9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A322D4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-12,700</w:t>
            </w:r>
          </w:p>
        </w:tc>
      </w:tr>
      <w:tr w:rsidR="009B569D" w:rsidRPr="009B569D" w14:paraId="1A95F276" w14:textId="77777777" w:rsidTr="009B569D">
        <w:trPr>
          <w:trHeight w:val="660"/>
        </w:trPr>
        <w:tc>
          <w:tcPr>
            <w:tcW w:w="16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1CB6301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2.1.2.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2A20E82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speciali tikslinė dotacija mokymo reikmėms finansuoti (ML, ML(SL))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134F7E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D6C72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151,160</w:t>
            </w:r>
          </w:p>
        </w:tc>
      </w:tr>
      <w:tr w:rsidR="009B569D" w:rsidRPr="009B569D" w14:paraId="4A89A119" w14:textId="77777777" w:rsidTr="009B569D">
        <w:trPr>
          <w:trHeight w:val="255"/>
        </w:trPr>
        <w:tc>
          <w:tcPr>
            <w:tcW w:w="16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835051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2.1.5.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CF6CA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color w:val="444444"/>
                <w:lang w:eastAsia="lt-LT"/>
              </w:rPr>
            </w:pPr>
            <w:r w:rsidRPr="009B569D">
              <w:rPr>
                <w:rFonts w:ascii="Arial" w:hAnsi="Arial" w:cs="Arial"/>
                <w:color w:val="444444"/>
                <w:lang w:eastAsia="lt-LT"/>
              </w:rPr>
              <w:t>lėšos už paslaugas ir nuomą (S)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84622D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71411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11,000</w:t>
            </w:r>
          </w:p>
        </w:tc>
      </w:tr>
      <w:tr w:rsidR="009B569D" w:rsidRPr="009B569D" w14:paraId="62D830D7" w14:textId="77777777" w:rsidTr="009B569D">
        <w:trPr>
          <w:trHeight w:val="315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F61C84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3.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B0C507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Veiviržėnų Jurgio Šaulio gimnazija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83658D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B9B0D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94,800</w:t>
            </w:r>
          </w:p>
        </w:tc>
      </w:tr>
      <w:tr w:rsidR="009B569D" w:rsidRPr="009B569D" w14:paraId="379E4A1E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D69055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6BD9C2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8DA8E4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4FC42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9B569D" w:rsidRPr="009B569D" w14:paraId="77C2D31E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8E2814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3.1.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A47689" w14:textId="77777777" w:rsidR="009B569D" w:rsidRPr="009B569D" w:rsidRDefault="009B569D" w:rsidP="009B569D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64357E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506CE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94,800</w:t>
            </w:r>
          </w:p>
        </w:tc>
      </w:tr>
      <w:tr w:rsidR="009B569D" w:rsidRPr="009B569D" w14:paraId="47D2A8C9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2A0E47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3.1.1.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726E51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FEFFED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D1384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-25,800</w:t>
            </w:r>
          </w:p>
        </w:tc>
      </w:tr>
      <w:tr w:rsidR="009B569D" w:rsidRPr="009B569D" w14:paraId="3F454623" w14:textId="77777777" w:rsidTr="009B569D">
        <w:trPr>
          <w:trHeight w:val="55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A20E31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3.1.2.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077293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speciali tikslinė dotacija mokymo reikmėms finansuoti (ML, ML(SL))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C34625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6E3FE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120,600</w:t>
            </w:r>
          </w:p>
        </w:tc>
      </w:tr>
      <w:tr w:rsidR="009B569D" w:rsidRPr="009B569D" w14:paraId="72D01288" w14:textId="77777777" w:rsidTr="009B569D">
        <w:trPr>
          <w:trHeight w:val="315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A095C3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4.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9E4D02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Endriejavo pagrindinė mokykla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FD002D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C6589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15,900</w:t>
            </w:r>
          </w:p>
        </w:tc>
      </w:tr>
      <w:tr w:rsidR="009B569D" w:rsidRPr="009B569D" w14:paraId="7295CCB8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63DC79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0DEB8C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120851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5D694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9B569D" w:rsidRPr="009B569D" w14:paraId="690147B4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DBB0B1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4.1.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166E43" w14:textId="77777777" w:rsidR="009B569D" w:rsidRPr="009B569D" w:rsidRDefault="009B569D" w:rsidP="009B569D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90D2D5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5350E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15,900</w:t>
            </w:r>
          </w:p>
        </w:tc>
      </w:tr>
      <w:tr w:rsidR="009B569D" w:rsidRPr="009B569D" w14:paraId="056C7C9C" w14:textId="77777777" w:rsidTr="009B569D">
        <w:trPr>
          <w:trHeight w:val="66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28BAA0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4.1.2.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8C7E17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speciali tikslinė dotacija mokymo reikmėms finansuoti (ML, ML(SL))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CE1CD6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50778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15,900</w:t>
            </w:r>
          </w:p>
        </w:tc>
      </w:tr>
      <w:tr w:rsidR="009B569D" w:rsidRPr="009B569D" w14:paraId="0A270497" w14:textId="77777777" w:rsidTr="009B569D">
        <w:trPr>
          <w:trHeight w:val="315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5235F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5.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ABDEB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Gargždų ,,Kranto" progimnazija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4A203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80510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-129,168</w:t>
            </w:r>
          </w:p>
        </w:tc>
      </w:tr>
      <w:tr w:rsidR="009B569D" w:rsidRPr="009B569D" w14:paraId="23F5CF8C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7DD2A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C5298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99638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4A5B5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9B569D" w:rsidRPr="009B569D" w14:paraId="33696AA6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7E994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5.1.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8A3B1" w14:textId="77777777" w:rsidR="009B569D" w:rsidRPr="009B569D" w:rsidRDefault="009B569D" w:rsidP="009B569D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C775E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C4895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-129,168</w:t>
            </w:r>
          </w:p>
        </w:tc>
      </w:tr>
      <w:tr w:rsidR="009B569D" w:rsidRPr="009B569D" w14:paraId="290078EE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D3925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5.1.1.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62E49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A8B73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487F5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-256,368</w:t>
            </w:r>
          </w:p>
        </w:tc>
      </w:tr>
      <w:tr w:rsidR="009B569D" w:rsidRPr="009B569D" w14:paraId="40091193" w14:textId="77777777" w:rsidTr="009B569D">
        <w:trPr>
          <w:trHeight w:val="555"/>
        </w:trPr>
        <w:tc>
          <w:tcPr>
            <w:tcW w:w="166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2BFB69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5.1.2.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58A06B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speciali tikslinė dotacija mokymo reikmėms finansuoti (ML, ML(SL))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F0855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F6816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127,200</w:t>
            </w:r>
          </w:p>
        </w:tc>
      </w:tr>
      <w:tr w:rsidR="009B569D" w:rsidRPr="009B569D" w14:paraId="56993991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3F85D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6.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BD7F5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Gargždų ,,Minijos" progimnazija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8B97B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0779A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166,600</w:t>
            </w:r>
          </w:p>
        </w:tc>
      </w:tr>
      <w:tr w:rsidR="009B569D" w:rsidRPr="009B569D" w14:paraId="24D3B580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25BCC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87F12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FA6D7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03CA8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9B569D" w:rsidRPr="009B569D" w14:paraId="1A4D7E22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6B961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6.1.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29BD2" w14:textId="77777777" w:rsidR="009B569D" w:rsidRPr="009B569D" w:rsidRDefault="009B569D" w:rsidP="009B569D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0C279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1671B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166,600</w:t>
            </w:r>
          </w:p>
        </w:tc>
      </w:tr>
      <w:tr w:rsidR="009B569D" w:rsidRPr="009B569D" w14:paraId="2CBAB981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C93A1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6.1.1.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84095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27DB4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D39AE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-3,000</w:t>
            </w:r>
          </w:p>
        </w:tc>
      </w:tr>
      <w:tr w:rsidR="009B569D" w:rsidRPr="009B569D" w14:paraId="4C0354C1" w14:textId="77777777" w:rsidTr="009B569D">
        <w:trPr>
          <w:trHeight w:val="66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B55EB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6.1.2.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CBD9DC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speciali tikslinė dotacija mokymo reikmėms finansuoti (ML, ML(SL))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19D52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D28CE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169,600</w:t>
            </w:r>
          </w:p>
        </w:tc>
      </w:tr>
      <w:tr w:rsidR="009B569D" w:rsidRPr="009B569D" w14:paraId="4D81EC17" w14:textId="77777777" w:rsidTr="009B569D">
        <w:trPr>
          <w:trHeight w:val="315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75BDC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7.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BE866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Agluonėnų mokykla-darželis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F9D52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32DD4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24,100</w:t>
            </w:r>
          </w:p>
        </w:tc>
      </w:tr>
      <w:tr w:rsidR="009B569D" w:rsidRPr="009B569D" w14:paraId="3BD63697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B128A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2E5FD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DFB0A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4B090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9B569D" w:rsidRPr="009B569D" w14:paraId="428DC482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91420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7.1.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5DE3A" w14:textId="77777777" w:rsidR="009B569D" w:rsidRPr="009B569D" w:rsidRDefault="009B569D" w:rsidP="009B569D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B1F4E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CAAB6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24,100</w:t>
            </w:r>
          </w:p>
        </w:tc>
      </w:tr>
      <w:tr w:rsidR="009B569D" w:rsidRPr="009B569D" w14:paraId="51323A76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89880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7.1.1.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F4834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1EDB3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8BAC8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7,300</w:t>
            </w:r>
          </w:p>
        </w:tc>
      </w:tr>
      <w:tr w:rsidR="009B569D" w:rsidRPr="009B569D" w14:paraId="7009A410" w14:textId="77777777" w:rsidTr="009B569D">
        <w:trPr>
          <w:trHeight w:val="66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9965D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7.1.2.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0A2AEE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speciali tikslinė dotacija mokymo reikmėms finansuoti (ML, ML(SL))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DA854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F7D60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16,800</w:t>
            </w:r>
          </w:p>
        </w:tc>
      </w:tr>
      <w:tr w:rsidR="009B569D" w:rsidRPr="009B569D" w14:paraId="0C95038F" w14:textId="77777777" w:rsidTr="009B569D">
        <w:trPr>
          <w:trHeight w:val="63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7F1FF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8.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3BAAF7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Dituvos Aleksandro Teodoro Kuršaičio pagrindinė mokykla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A8BB6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EB7FC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30,468</w:t>
            </w:r>
          </w:p>
        </w:tc>
      </w:tr>
      <w:tr w:rsidR="009B569D" w:rsidRPr="009B569D" w14:paraId="188994AB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64397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BCC00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DF52A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32BF1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9B569D" w:rsidRPr="009B569D" w14:paraId="16855064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92EF9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8.1.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BF1E7" w14:textId="77777777" w:rsidR="009B569D" w:rsidRPr="009B569D" w:rsidRDefault="009B569D" w:rsidP="009B569D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C170B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CB8AB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30,468</w:t>
            </w:r>
          </w:p>
        </w:tc>
      </w:tr>
      <w:tr w:rsidR="009B569D" w:rsidRPr="009B569D" w14:paraId="59CA00B6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9BEC2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8.1.1.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7D551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F7126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487C8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1,268</w:t>
            </w:r>
          </w:p>
        </w:tc>
      </w:tr>
      <w:tr w:rsidR="009B569D" w:rsidRPr="009B569D" w14:paraId="72F81D9A" w14:textId="77777777" w:rsidTr="009B569D">
        <w:trPr>
          <w:trHeight w:val="66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A2607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8.1.2.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E1A134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speciali tikslinė dotacija mokymo reikmėms finansuoti (ML, ML(SL))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20661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BA3D0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29,200</w:t>
            </w:r>
          </w:p>
        </w:tc>
      </w:tr>
      <w:tr w:rsidR="009B569D" w:rsidRPr="009B569D" w14:paraId="15A86A05" w14:textId="77777777" w:rsidTr="009B569D">
        <w:trPr>
          <w:trHeight w:val="315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4A23E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9.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103C1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Dovilų pagrindinė mokykla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9FE25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7B506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113,300</w:t>
            </w:r>
          </w:p>
        </w:tc>
      </w:tr>
      <w:tr w:rsidR="009B569D" w:rsidRPr="009B569D" w14:paraId="296BAA24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7F630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C8E5D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E7A9A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2203D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9B569D" w:rsidRPr="009B569D" w14:paraId="72C15196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AE2B9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9.1.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89D28" w14:textId="77777777" w:rsidR="009B569D" w:rsidRPr="009B569D" w:rsidRDefault="009B569D" w:rsidP="009B569D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21274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A96A0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113,300</w:t>
            </w:r>
          </w:p>
        </w:tc>
      </w:tr>
      <w:tr w:rsidR="009B569D" w:rsidRPr="009B569D" w14:paraId="06FE861C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3E30C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lastRenderedPageBreak/>
              <w:t>9.1.1.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A316D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71C5C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7AF57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-3,500</w:t>
            </w:r>
          </w:p>
        </w:tc>
      </w:tr>
      <w:tr w:rsidR="009B569D" w:rsidRPr="009B569D" w14:paraId="2170C7EC" w14:textId="77777777" w:rsidTr="009B569D">
        <w:trPr>
          <w:trHeight w:val="66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B8A0E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9.1.2.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9C2988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speciali tikslinė dotacija mokymo reikmėms finansuoti (ML, ML(SL))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2165A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073A1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116,800</w:t>
            </w:r>
          </w:p>
        </w:tc>
      </w:tr>
      <w:tr w:rsidR="009B569D" w:rsidRPr="009B569D" w14:paraId="2D3E096E" w14:textId="77777777" w:rsidTr="009B569D">
        <w:trPr>
          <w:trHeight w:val="315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279CE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10.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7C235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Ketvergių pagrindinė mokykla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23428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7D89E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42,650</w:t>
            </w:r>
          </w:p>
        </w:tc>
      </w:tr>
      <w:tr w:rsidR="009B569D" w:rsidRPr="009B569D" w14:paraId="35FB97C1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C873E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D3DE6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C7B5F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5A4AF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9B569D" w:rsidRPr="009B569D" w14:paraId="3EDA0A90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99A36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10.1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DCDF3" w14:textId="77777777" w:rsidR="009B569D" w:rsidRPr="009B569D" w:rsidRDefault="009B569D" w:rsidP="009B569D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2D64B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3CE32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42,650</w:t>
            </w:r>
          </w:p>
        </w:tc>
      </w:tr>
      <w:tr w:rsidR="009B569D" w:rsidRPr="009B569D" w14:paraId="07DDA930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40B35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10.1.1.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EC260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3B9B6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856FA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-9,400</w:t>
            </w:r>
          </w:p>
        </w:tc>
      </w:tr>
      <w:tr w:rsidR="009B569D" w:rsidRPr="009B569D" w14:paraId="5783A857" w14:textId="77777777" w:rsidTr="009B569D">
        <w:trPr>
          <w:trHeight w:val="66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04D49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10.1.2.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91C1DC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speciali tikslinė dotacija mokymo reikmėms finansuoti (ML, ML(SL))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6F4AF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5964B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51,750</w:t>
            </w:r>
          </w:p>
        </w:tc>
      </w:tr>
      <w:tr w:rsidR="009B569D" w:rsidRPr="009B569D" w14:paraId="79D3211B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DFD6D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10.1.3.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50270D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lėšos už paslaugas ir nuomą (S)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6D94B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AD53B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0,300</w:t>
            </w:r>
          </w:p>
        </w:tc>
      </w:tr>
      <w:tr w:rsidR="009B569D" w:rsidRPr="009B569D" w14:paraId="57DB0749" w14:textId="77777777" w:rsidTr="009B569D">
        <w:trPr>
          <w:trHeight w:val="315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9FF7F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11.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B7A30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Kretingalės pagrindinė mokykla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B4F1F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6F6E9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117,320</w:t>
            </w:r>
          </w:p>
        </w:tc>
      </w:tr>
      <w:tr w:rsidR="009B569D" w:rsidRPr="009B569D" w14:paraId="56B7590B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366AC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67E38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50ADB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E253C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9B569D" w:rsidRPr="009B569D" w14:paraId="6FAA0449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FEA90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11.1.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681E8" w14:textId="77777777" w:rsidR="009B569D" w:rsidRPr="009B569D" w:rsidRDefault="009B569D" w:rsidP="009B569D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29B31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86EA9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117,320</w:t>
            </w:r>
          </w:p>
        </w:tc>
      </w:tr>
      <w:tr w:rsidR="009B569D" w:rsidRPr="009B569D" w14:paraId="14D90379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35BE1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11.1.1.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8AE37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047E6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32D2E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-4,700</w:t>
            </w:r>
          </w:p>
        </w:tc>
      </w:tr>
      <w:tr w:rsidR="009B569D" w:rsidRPr="009B569D" w14:paraId="1B6A439E" w14:textId="77777777" w:rsidTr="009B569D">
        <w:trPr>
          <w:trHeight w:val="66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6F08D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11.1.2.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2748E2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speciali tikslinė dotacija mokymo reikmėms finansuoti (ML, ML(SL))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23E303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8CCEB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122,020</w:t>
            </w:r>
          </w:p>
        </w:tc>
      </w:tr>
      <w:tr w:rsidR="009B569D" w:rsidRPr="009B569D" w14:paraId="45414BC3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0BBC5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12.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05752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Plikių Ievos Labutytės pagrindinė mokykla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2CE10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81D85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102,700</w:t>
            </w:r>
          </w:p>
        </w:tc>
      </w:tr>
      <w:tr w:rsidR="009B569D" w:rsidRPr="009B569D" w14:paraId="55210FA9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44683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20527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C82DC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4F5A9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9B569D" w:rsidRPr="009B569D" w14:paraId="3F1B9A9D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2BA3B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12.1.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F6298" w14:textId="77777777" w:rsidR="009B569D" w:rsidRPr="009B569D" w:rsidRDefault="009B569D" w:rsidP="009B569D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6301F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0D300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102,700</w:t>
            </w:r>
          </w:p>
        </w:tc>
      </w:tr>
      <w:tr w:rsidR="009B569D" w:rsidRPr="009B569D" w14:paraId="759CDF3B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75D5E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12.1.1.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59AF1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5E771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CB65D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-1,600</w:t>
            </w:r>
          </w:p>
        </w:tc>
      </w:tr>
      <w:tr w:rsidR="009B569D" w:rsidRPr="009B569D" w14:paraId="62533F03" w14:textId="77777777" w:rsidTr="009B569D">
        <w:trPr>
          <w:trHeight w:val="66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CC549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12.1.2.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9935E5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speciali tikslinė dotacija mokymo reikmėms finansuoti (ML, ML(SL))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B56AC2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D62C8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104,300</w:t>
            </w:r>
          </w:p>
        </w:tc>
      </w:tr>
      <w:tr w:rsidR="009B569D" w:rsidRPr="009B569D" w14:paraId="73B9F577" w14:textId="77777777" w:rsidTr="009B569D">
        <w:trPr>
          <w:trHeight w:val="315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54450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13.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A776C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Vėžaičių pagrindinė mokykla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43336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D9BAC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41,400</w:t>
            </w:r>
          </w:p>
        </w:tc>
      </w:tr>
      <w:tr w:rsidR="009B569D" w:rsidRPr="009B569D" w14:paraId="7A70A6E9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ACA38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CA713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270DA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012DD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9B569D" w:rsidRPr="009B569D" w14:paraId="48428FE5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037CC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13.1.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97064" w14:textId="77777777" w:rsidR="009B569D" w:rsidRPr="009B569D" w:rsidRDefault="009B569D" w:rsidP="009B569D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979A8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CE6E4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41,400</w:t>
            </w:r>
          </w:p>
        </w:tc>
      </w:tr>
      <w:tr w:rsidR="009B569D" w:rsidRPr="009B569D" w14:paraId="4B25A5C6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72094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13.1.1.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9A62F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91970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1B8A7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-27,500</w:t>
            </w:r>
          </w:p>
        </w:tc>
      </w:tr>
      <w:tr w:rsidR="009B569D" w:rsidRPr="009B569D" w14:paraId="478C50A3" w14:textId="77777777" w:rsidTr="009B569D">
        <w:trPr>
          <w:trHeight w:val="66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5853A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13.1.2.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E4FC48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speciali tikslinė dotacija mokymo reikmėms finansuoti (ML, ML(SL))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F1386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CCC74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68,900</w:t>
            </w:r>
          </w:p>
        </w:tc>
      </w:tr>
      <w:tr w:rsidR="009B569D" w:rsidRPr="009B569D" w14:paraId="69A3694E" w14:textId="77777777" w:rsidTr="009B569D">
        <w:trPr>
          <w:trHeight w:val="315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E5687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14.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A66A9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Slengių mokykla-daugiafunkcis centras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157B4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E8D65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102,456</w:t>
            </w:r>
          </w:p>
        </w:tc>
      </w:tr>
      <w:tr w:rsidR="009B569D" w:rsidRPr="009B569D" w14:paraId="687CAAFF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BBADD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C8ED9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0D727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AAF1D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9B569D" w:rsidRPr="009B569D" w14:paraId="34752FD1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8F313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14.1.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1CBBB" w14:textId="77777777" w:rsidR="009B569D" w:rsidRPr="009B569D" w:rsidRDefault="009B569D" w:rsidP="009B569D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1CF1B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2F02F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102,456</w:t>
            </w:r>
          </w:p>
        </w:tc>
      </w:tr>
      <w:tr w:rsidR="009B569D" w:rsidRPr="009B569D" w14:paraId="5BCBA050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8261E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14.1.1.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B016C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272BC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882B8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1,356</w:t>
            </w:r>
          </w:p>
        </w:tc>
      </w:tr>
      <w:tr w:rsidR="009B569D" w:rsidRPr="009B569D" w14:paraId="174E71D8" w14:textId="77777777" w:rsidTr="009B569D">
        <w:trPr>
          <w:trHeight w:val="66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2043D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14.1.2.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F97691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speciali tikslinė dotacija mokymo reikmėms finansuoti (ML, ML(SL))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693C9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04A47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93,600</w:t>
            </w:r>
          </w:p>
        </w:tc>
      </w:tr>
      <w:tr w:rsidR="009B569D" w:rsidRPr="009B569D" w14:paraId="5A52F83F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21C19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14.1.3.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CC080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lėšos už paslaugas ir nuomą (S)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1CB0A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6FE9E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7,500</w:t>
            </w:r>
          </w:p>
        </w:tc>
      </w:tr>
      <w:tr w:rsidR="009B569D" w:rsidRPr="009B569D" w14:paraId="23207E04" w14:textId="77777777" w:rsidTr="009B569D">
        <w:trPr>
          <w:trHeight w:val="315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A64AD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15.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507E0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Gargždų lopšelis-darželis ,,Ąžuoliukas"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C2412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09E95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22,100</w:t>
            </w:r>
          </w:p>
        </w:tc>
      </w:tr>
      <w:tr w:rsidR="009B569D" w:rsidRPr="009B569D" w14:paraId="7CB75DE1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F28A9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7A0A0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A1408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F6521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9B569D" w:rsidRPr="009B569D" w14:paraId="7550951C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9781A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15.1.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13E90" w14:textId="77777777" w:rsidR="009B569D" w:rsidRPr="009B569D" w:rsidRDefault="009B569D" w:rsidP="009B569D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9C7DF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57A45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22,100</w:t>
            </w:r>
          </w:p>
        </w:tc>
      </w:tr>
      <w:tr w:rsidR="009B569D" w:rsidRPr="009B569D" w14:paraId="37155854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55087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15.1.1.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F2089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00B46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D5EAA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-13,000</w:t>
            </w:r>
          </w:p>
        </w:tc>
      </w:tr>
      <w:tr w:rsidR="009B569D" w:rsidRPr="009B569D" w14:paraId="0F2BD931" w14:textId="77777777" w:rsidTr="009B569D">
        <w:trPr>
          <w:trHeight w:val="66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A6DAD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15.1.2.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7E538C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speciali tikslinė dotacija mokymo reikmėms finansuoti (ML, ML(SL))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8098F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39BC7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35,100</w:t>
            </w:r>
          </w:p>
        </w:tc>
      </w:tr>
      <w:tr w:rsidR="009B569D" w:rsidRPr="009B569D" w14:paraId="6BA806DC" w14:textId="77777777" w:rsidTr="009B569D">
        <w:trPr>
          <w:trHeight w:val="315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7F39C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16.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9741A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Gargždų lopšelis-darželis ,,Gintarėlis"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7C769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9E94E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80,487</w:t>
            </w:r>
          </w:p>
        </w:tc>
      </w:tr>
      <w:tr w:rsidR="009B569D" w:rsidRPr="009B569D" w14:paraId="616211FF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C2899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E4707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7C264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950EA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9B569D" w:rsidRPr="009B569D" w14:paraId="75354DFD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9608C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16.1.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98678" w14:textId="77777777" w:rsidR="009B569D" w:rsidRPr="009B569D" w:rsidRDefault="009B569D" w:rsidP="009B569D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8787F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35DE1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30,800</w:t>
            </w:r>
          </w:p>
        </w:tc>
      </w:tr>
      <w:tr w:rsidR="009B569D" w:rsidRPr="009B569D" w14:paraId="365A3825" w14:textId="77777777" w:rsidTr="009B569D">
        <w:trPr>
          <w:trHeight w:val="66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DC72B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lastRenderedPageBreak/>
              <w:t>16.1.2.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CE7198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speciali tikslinė dotacija mokymo reikmėms finansuoti (ML, ML(SL))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8BE2B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44B51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30,800</w:t>
            </w:r>
          </w:p>
        </w:tc>
      </w:tr>
      <w:tr w:rsidR="009B569D" w:rsidRPr="009B569D" w14:paraId="1F67501B" w14:textId="77777777" w:rsidTr="009B569D">
        <w:trPr>
          <w:trHeight w:val="6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8B57D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16.2.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C75247" w14:textId="77777777" w:rsidR="009B569D" w:rsidRPr="009B569D" w:rsidRDefault="009B569D" w:rsidP="009B569D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6. Susisiekimo ir inžinerinės infrastruktūros plėtros programa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AC4DC8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06.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098EB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49,687</w:t>
            </w:r>
          </w:p>
        </w:tc>
      </w:tr>
      <w:tr w:rsidR="009B569D" w:rsidRPr="009B569D" w14:paraId="4DD346C2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8E277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16.2.1.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94D416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991634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583F0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49,687</w:t>
            </w:r>
          </w:p>
        </w:tc>
      </w:tr>
      <w:tr w:rsidR="009B569D" w:rsidRPr="009B569D" w14:paraId="14DE7408" w14:textId="77777777" w:rsidTr="009B569D">
        <w:trPr>
          <w:trHeight w:val="315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E5FA3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17.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7BDEB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Gargždų lopšelis-darželis ,,Saulutė"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DA1B5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18594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28,200</w:t>
            </w:r>
          </w:p>
        </w:tc>
      </w:tr>
      <w:tr w:rsidR="009B569D" w:rsidRPr="009B569D" w14:paraId="0ED37856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614A6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2F18F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9B8D6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4EB4C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9B569D" w:rsidRPr="009B569D" w14:paraId="2B4C74D1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C37C9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17.1.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501E0" w14:textId="77777777" w:rsidR="009B569D" w:rsidRPr="009B569D" w:rsidRDefault="009B569D" w:rsidP="009B569D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5986A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4CA2A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28,200</w:t>
            </w:r>
          </w:p>
        </w:tc>
      </w:tr>
      <w:tr w:rsidR="009B569D" w:rsidRPr="009B569D" w14:paraId="50F1B4FB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A3B50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17.1.1.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2272F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5F59D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C6313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-10,600</w:t>
            </w:r>
          </w:p>
        </w:tc>
      </w:tr>
      <w:tr w:rsidR="009B569D" w:rsidRPr="009B569D" w14:paraId="4ECCD5F2" w14:textId="77777777" w:rsidTr="009B569D">
        <w:trPr>
          <w:trHeight w:val="63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8DC4B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17.1.2.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E824A7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speciali tikslinė dotacija mokymo reikmėms finansuoti (ML, ML(SL))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2FAB9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9862A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38,800</w:t>
            </w:r>
          </w:p>
        </w:tc>
      </w:tr>
      <w:tr w:rsidR="009B569D" w:rsidRPr="009B569D" w14:paraId="4F2DAD98" w14:textId="77777777" w:rsidTr="009B569D">
        <w:trPr>
          <w:trHeight w:val="315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233872D7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18.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9A7859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Gargždų lopšelis-darželis ,,Naminukas"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07CACC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BAD22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18,200</w:t>
            </w:r>
          </w:p>
        </w:tc>
      </w:tr>
      <w:tr w:rsidR="009B569D" w:rsidRPr="009B569D" w14:paraId="227DD153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97B8F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5E089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3BB77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B99F4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9B569D" w:rsidRPr="009B569D" w14:paraId="7E28CF81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43305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18.1.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626CD" w14:textId="77777777" w:rsidR="009B569D" w:rsidRPr="009B569D" w:rsidRDefault="009B569D" w:rsidP="009B569D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B5419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623D1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18,200</w:t>
            </w:r>
          </w:p>
        </w:tc>
      </w:tr>
      <w:tr w:rsidR="009B569D" w:rsidRPr="009B569D" w14:paraId="57DF6398" w14:textId="77777777" w:rsidTr="009B569D">
        <w:trPr>
          <w:trHeight w:val="66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D8C1C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18.1.2.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E4FEF0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speciali tikslinė dotacija mokymo reikmėms finansuoti (ML, ML(SL))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52544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360A4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18,200</w:t>
            </w:r>
          </w:p>
        </w:tc>
      </w:tr>
      <w:tr w:rsidR="009B569D" w:rsidRPr="009B569D" w14:paraId="3A8968BD" w14:textId="77777777" w:rsidTr="009B569D">
        <w:trPr>
          <w:trHeight w:val="315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2FFCAD57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19.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2A465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Priekulės vaikų lopšelis-darželis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B97C9A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DE57A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20,550</w:t>
            </w:r>
          </w:p>
        </w:tc>
      </w:tr>
      <w:tr w:rsidR="009B569D" w:rsidRPr="009B569D" w14:paraId="49795317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3F852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A3D94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91DCC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8FC70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9B569D" w:rsidRPr="009B569D" w14:paraId="51098DB2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583AE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19.1.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97A63" w14:textId="77777777" w:rsidR="009B569D" w:rsidRPr="009B569D" w:rsidRDefault="009B569D" w:rsidP="009B569D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8E914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27830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20,550</w:t>
            </w:r>
          </w:p>
        </w:tc>
      </w:tr>
      <w:tr w:rsidR="009B569D" w:rsidRPr="009B569D" w14:paraId="73AD6691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DD1B5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19.1.1.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30A1C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7A9AB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4C243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1,550</w:t>
            </w:r>
          </w:p>
        </w:tc>
      </w:tr>
      <w:tr w:rsidR="009B569D" w:rsidRPr="009B569D" w14:paraId="2A9FD385" w14:textId="77777777" w:rsidTr="009B569D">
        <w:trPr>
          <w:trHeight w:val="66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4CDE6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19.1.2.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9BC8E6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speciali tikslinė dotacija mokymo reikmėms finansuoti (ML, ML(SL))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6D8F3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DC15D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19,000</w:t>
            </w:r>
          </w:p>
        </w:tc>
      </w:tr>
      <w:tr w:rsidR="009B569D" w:rsidRPr="009B569D" w14:paraId="03A551FE" w14:textId="77777777" w:rsidTr="009B569D">
        <w:trPr>
          <w:trHeight w:val="315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25AC6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20.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14661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Gargždų muzikos mokykla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5D905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3703A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40,884</w:t>
            </w:r>
          </w:p>
        </w:tc>
      </w:tr>
      <w:tr w:rsidR="009B569D" w:rsidRPr="009B569D" w14:paraId="514383C9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7267B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C3923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8E8AD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32371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9B569D" w:rsidRPr="009B569D" w14:paraId="3082624B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398C7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20.1.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8CD34" w14:textId="77777777" w:rsidR="009B569D" w:rsidRPr="009B569D" w:rsidRDefault="009B569D" w:rsidP="009B569D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52598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03307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40,884</w:t>
            </w:r>
          </w:p>
        </w:tc>
      </w:tr>
      <w:tr w:rsidR="009B569D" w:rsidRPr="009B569D" w14:paraId="6DEC8293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1AD6B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20.1.1.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690FF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59082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58718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2,384</w:t>
            </w:r>
          </w:p>
        </w:tc>
      </w:tr>
      <w:tr w:rsidR="009B569D" w:rsidRPr="009B569D" w14:paraId="7704B810" w14:textId="77777777" w:rsidTr="009B569D">
        <w:trPr>
          <w:trHeight w:val="66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A401C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20.1.2.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5A2BA5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speciali tikslinė dotacija mokymo reikmėms finansuoti (ML, ML(SL))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918A2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2C177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6,500</w:t>
            </w:r>
          </w:p>
        </w:tc>
      </w:tr>
      <w:tr w:rsidR="009B569D" w:rsidRPr="009B569D" w14:paraId="59906198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622BF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20.1.3.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3FA046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lėšos už paslaugas ir nuomą (S)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481B0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FF1E9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0,100</w:t>
            </w:r>
          </w:p>
        </w:tc>
      </w:tr>
      <w:tr w:rsidR="009B569D" w:rsidRPr="009B569D" w14:paraId="697BC356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CEEFF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20.1.4.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6959E6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kita dotacija (VBD)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A74F1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517B7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31,900</w:t>
            </w:r>
          </w:p>
        </w:tc>
      </w:tr>
      <w:tr w:rsidR="009B569D" w:rsidRPr="009B569D" w14:paraId="2C64ED30" w14:textId="77777777" w:rsidTr="009B569D">
        <w:trPr>
          <w:trHeight w:val="315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19DBF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21.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D8A9D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Gargždų vaikų ir jaunimo laisvalaikio centras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BAE42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8F251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20,500</w:t>
            </w:r>
          </w:p>
        </w:tc>
      </w:tr>
      <w:tr w:rsidR="009B569D" w:rsidRPr="009B569D" w14:paraId="5C62A491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C0329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202A1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B9FF2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3EF5D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9B569D" w:rsidRPr="009B569D" w14:paraId="65650094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02A2A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21.1.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E5EC7" w14:textId="77777777" w:rsidR="009B569D" w:rsidRPr="009B569D" w:rsidRDefault="009B569D" w:rsidP="009B569D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6EA1D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00AA3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20,500</w:t>
            </w:r>
          </w:p>
        </w:tc>
      </w:tr>
      <w:tr w:rsidR="009B569D" w:rsidRPr="009B569D" w14:paraId="082679A2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42726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21.1.1.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EC088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D189D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63EDE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4,700</w:t>
            </w:r>
          </w:p>
        </w:tc>
      </w:tr>
      <w:tr w:rsidR="009B569D" w:rsidRPr="009B569D" w14:paraId="0F668A3F" w14:textId="77777777" w:rsidTr="009B569D">
        <w:trPr>
          <w:trHeight w:val="66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4EB0E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21.1.2.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8A6290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speciali tikslinė dotacija mokymo reikmėms finansuoti (ML, ML(SL))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3E60F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DACB0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2,700</w:t>
            </w:r>
          </w:p>
        </w:tc>
      </w:tr>
      <w:tr w:rsidR="009B569D" w:rsidRPr="009B569D" w14:paraId="511F6977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2501A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21.1.4.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57DEA4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kita dotacija (VBD)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53AAF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8FDDA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13,100</w:t>
            </w:r>
          </w:p>
        </w:tc>
      </w:tr>
      <w:tr w:rsidR="009B569D" w:rsidRPr="009B569D" w14:paraId="5F037E0B" w14:textId="77777777" w:rsidTr="009B569D">
        <w:trPr>
          <w:trHeight w:val="315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DC8D5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23.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E5B9C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Pedagoginė psichologinė tarnyba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D4D68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F718A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17,300</w:t>
            </w:r>
          </w:p>
        </w:tc>
      </w:tr>
      <w:tr w:rsidR="009B569D" w:rsidRPr="009B569D" w14:paraId="6515C227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74DB4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CC6D6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4CE6C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FAE12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569D" w:rsidRPr="009B569D" w14:paraId="0E12A755" w14:textId="77777777" w:rsidTr="009B569D">
        <w:trPr>
          <w:trHeight w:val="312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640CE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23.1.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0C68C" w14:textId="77777777" w:rsidR="009B569D" w:rsidRPr="009B569D" w:rsidRDefault="009B569D" w:rsidP="009B569D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DCD0A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FCCDA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17,300</w:t>
            </w:r>
          </w:p>
        </w:tc>
      </w:tr>
      <w:tr w:rsidR="009B569D" w:rsidRPr="009B569D" w14:paraId="7FD0045D" w14:textId="77777777" w:rsidTr="009B569D">
        <w:trPr>
          <w:trHeight w:val="63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A1D13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23.1.2.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252A60C2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speciali tikslinė dotacija mokymo reikmėms finansuoti (ML, ML(SL))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EB9E2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DF0E9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17,300</w:t>
            </w:r>
          </w:p>
        </w:tc>
      </w:tr>
      <w:tr w:rsidR="009B569D" w:rsidRPr="009B569D" w14:paraId="0BFC6460" w14:textId="77777777" w:rsidTr="009B569D">
        <w:trPr>
          <w:trHeight w:val="315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46F4D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24.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EBF34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Gargždų atviras jaunimo centras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A0CC0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7F9F0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-50,000</w:t>
            </w:r>
          </w:p>
        </w:tc>
      </w:tr>
      <w:tr w:rsidR="009B569D" w:rsidRPr="009B569D" w14:paraId="7F6C9A85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377D6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93916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FF401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0C399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569D" w:rsidRPr="009B569D" w14:paraId="0482B801" w14:textId="77777777" w:rsidTr="009B569D">
        <w:trPr>
          <w:trHeight w:val="6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EDA3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lastRenderedPageBreak/>
              <w:t>24.1.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592981" w14:textId="77777777" w:rsidR="009B569D" w:rsidRPr="009B569D" w:rsidRDefault="009B569D" w:rsidP="009B569D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5. Socialinės apsaugos ir NVO politikos programa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A28E9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10.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02D9E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-50,000</w:t>
            </w:r>
          </w:p>
        </w:tc>
      </w:tr>
      <w:tr w:rsidR="009B569D" w:rsidRPr="009B569D" w14:paraId="61097237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9BB49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24.1.1.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29D7A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0243A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AB188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-50,000</w:t>
            </w:r>
          </w:p>
        </w:tc>
      </w:tr>
      <w:tr w:rsidR="009B569D" w:rsidRPr="009B569D" w14:paraId="279E84D6" w14:textId="77777777" w:rsidTr="009B569D">
        <w:trPr>
          <w:trHeight w:val="66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26F9095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26.</w:t>
            </w:r>
          </w:p>
        </w:tc>
        <w:tc>
          <w:tcPr>
            <w:tcW w:w="5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0A6D7C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Klaipėdos rajono savivaldybės visuomenės sveikatos biuras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70138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68CA6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6,000</w:t>
            </w:r>
          </w:p>
        </w:tc>
      </w:tr>
      <w:tr w:rsidR="009B569D" w:rsidRPr="009B569D" w14:paraId="1F4FC1E0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AD8FE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3342E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5B37D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36FAB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569D" w:rsidRPr="009B569D" w14:paraId="5ED6AE98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D5E2E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26.1.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2E034" w14:textId="77777777" w:rsidR="009B569D" w:rsidRPr="009B569D" w:rsidRDefault="009B569D" w:rsidP="009B569D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4. Sveikatos apsaugos programa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00E65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07.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51AED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6,000</w:t>
            </w:r>
          </w:p>
        </w:tc>
      </w:tr>
      <w:tr w:rsidR="009B569D" w:rsidRPr="009B569D" w14:paraId="564C68D3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4D568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26.1.1.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BEEF8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B610E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7426E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6,000</w:t>
            </w:r>
          </w:p>
        </w:tc>
      </w:tr>
      <w:tr w:rsidR="009B569D" w:rsidRPr="009B569D" w14:paraId="12FE83EA" w14:textId="77777777" w:rsidTr="009B569D">
        <w:trPr>
          <w:trHeight w:val="315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E5206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27.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D952F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 xml:space="preserve">Gargždų socialinių paslaugų centras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10038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23D83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2,500</w:t>
            </w:r>
          </w:p>
        </w:tc>
      </w:tr>
      <w:tr w:rsidR="009B569D" w:rsidRPr="009B569D" w14:paraId="67418971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759C3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B58B2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669C0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3B05B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569D" w:rsidRPr="009B569D" w14:paraId="2B6C414A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2B3F4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27.1.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E73CE" w14:textId="77777777" w:rsidR="009B569D" w:rsidRPr="009B569D" w:rsidRDefault="009B569D" w:rsidP="009B569D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5. Socialinės apsaugos ir NVO politikos programa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D6958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10.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F480F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2,500</w:t>
            </w:r>
          </w:p>
        </w:tc>
      </w:tr>
      <w:tr w:rsidR="009B569D" w:rsidRPr="009B569D" w14:paraId="29193F66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1858D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27.1.3.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D71FB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kita dotacija (VBD)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4A5220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D41FC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2,500</w:t>
            </w:r>
          </w:p>
        </w:tc>
      </w:tr>
      <w:tr w:rsidR="009B569D" w:rsidRPr="009B569D" w14:paraId="6A1C2043" w14:textId="77777777" w:rsidTr="009B569D">
        <w:trPr>
          <w:trHeight w:val="315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1F4F6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29.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F5118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 xml:space="preserve">Priekulės socialinių paslaugų centras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6C364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27340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-11,900</w:t>
            </w:r>
          </w:p>
        </w:tc>
      </w:tr>
      <w:tr w:rsidR="009B569D" w:rsidRPr="009B569D" w14:paraId="3175E900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E92CF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2E91D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5D62D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6519D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569D" w:rsidRPr="009B569D" w14:paraId="601780E1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86D4F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29.1.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062E0B" w14:textId="77777777" w:rsidR="009B569D" w:rsidRPr="009B569D" w:rsidRDefault="009B569D" w:rsidP="009B569D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5. Socialinės apsaugos ir NVO politikos programa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11445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10.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35E59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-11,900</w:t>
            </w:r>
          </w:p>
        </w:tc>
      </w:tr>
      <w:tr w:rsidR="009B569D" w:rsidRPr="009B569D" w14:paraId="703217E3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81E05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29.1.1.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456F8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947ED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940A7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-14,500</w:t>
            </w:r>
          </w:p>
        </w:tc>
      </w:tr>
      <w:tr w:rsidR="009B569D" w:rsidRPr="009B569D" w14:paraId="235BC752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CB5BC5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29.1.3.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8C7B98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kita dotacija (VBD)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6E46B2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AD149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2,600</w:t>
            </w:r>
          </w:p>
        </w:tc>
      </w:tr>
      <w:tr w:rsidR="009B569D" w:rsidRPr="009B569D" w14:paraId="2D89F040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A5A8D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30.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08AD2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Viliaus Gaigalaičio globos namai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A6B96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b/>
                <w:bCs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i/>
                <w:i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E3668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248,600</w:t>
            </w:r>
          </w:p>
        </w:tc>
      </w:tr>
      <w:tr w:rsidR="009B569D" w:rsidRPr="009B569D" w14:paraId="2CA6E1E1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29122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67C92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5E839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A9DDD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569D" w:rsidRPr="009B569D" w14:paraId="4DF883A5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4503A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30.1.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F69299" w14:textId="77777777" w:rsidR="009B569D" w:rsidRPr="009B569D" w:rsidRDefault="009B569D" w:rsidP="009B569D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5. Socialinės apsaugos ir NVO politikos programa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29CAC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10.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148F4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248,600</w:t>
            </w:r>
          </w:p>
        </w:tc>
      </w:tr>
      <w:tr w:rsidR="009B569D" w:rsidRPr="009B569D" w14:paraId="6395E524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F23F6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30.1.1.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37818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327DC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CCF34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-40,000</w:t>
            </w:r>
          </w:p>
        </w:tc>
      </w:tr>
      <w:tr w:rsidR="009B569D" w:rsidRPr="009B569D" w14:paraId="4B3D80D6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486ED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30.1.3.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38D457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lėšos už paslaugas ir nuomą (S)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36E7D2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83171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288,600</w:t>
            </w:r>
          </w:p>
        </w:tc>
      </w:tr>
      <w:tr w:rsidR="009B569D" w:rsidRPr="009B569D" w14:paraId="0C2BB860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461D8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31.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A559E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Jono Lankučio viešoji biblioteka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34014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E0327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1,400</w:t>
            </w:r>
          </w:p>
        </w:tc>
      </w:tr>
      <w:tr w:rsidR="009B569D" w:rsidRPr="009B569D" w14:paraId="22307EA1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D001D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A05B8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A2BA0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8736A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569D" w:rsidRPr="009B569D" w14:paraId="330E734B" w14:textId="77777777" w:rsidTr="009B569D">
        <w:trPr>
          <w:trHeight w:val="6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6A727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31.1.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F753A5" w14:textId="77777777" w:rsidR="009B569D" w:rsidRPr="009B569D" w:rsidRDefault="009B569D" w:rsidP="009B569D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09791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08.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3591C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1,400</w:t>
            </w:r>
          </w:p>
        </w:tc>
      </w:tr>
      <w:tr w:rsidR="009B569D" w:rsidRPr="009B569D" w14:paraId="656BBDF4" w14:textId="77777777" w:rsidTr="009B569D">
        <w:trPr>
          <w:trHeight w:val="25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9E235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31.1.1.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7DC8E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4EA22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6FD2E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0,400</w:t>
            </w:r>
          </w:p>
        </w:tc>
      </w:tr>
      <w:tr w:rsidR="009B569D" w:rsidRPr="009B569D" w14:paraId="0F57CF1C" w14:textId="77777777" w:rsidTr="009B569D">
        <w:trPr>
          <w:trHeight w:val="255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631739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31.1.3.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7EE0E5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lėšos už paslaugas ir nuomą (S)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8655FA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D5F24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1,000</w:t>
            </w:r>
          </w:p>
        </w:tc>
      </w:tr>
      <w:tr w:rsidR="009B569D" w:rsidRPr="009B569D" w14:paraId="49ABE677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10F5B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32.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6FA03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Gargždų krašto muziejus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22AC5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F8DB3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-14,600</w:t>
            </w:r>
          </w:p>
        </w:tc>
      </w:tr>
      <w:tr w:rsidR="009B569D" w:rsidRPr="009B569D" w14:paraId="2C64E2C8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54649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63D4D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AAA90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E05E5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569D" w:rsidRPr="009B569D" w14:paraId="26C114F1" w14:textId="77777777" w:rsidTr="009B569D">
        <w:trPr>
          <w:trHeight w:val="6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CDC29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32.1.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76F200" w14:textId="77777777" w:rsidR="009B569D" w:rsidRPr="009B569D" w:rsidRDefault="009B569D" w:rsidP="009B569D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ED36C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08.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1C5E2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-14,600</w:t>
            </w:r>
          </w:p>
        </w:tc>
      </w:tr>
      <w:tr w:rsidR="009B569D" w:rsidRPr="009B569D" w14:paraId="2F72170D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D30F9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32.1.1.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CAEFA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18397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1F85E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-14,600</w:t>
            </w:r>
          </w:p>
        </w:tc>
      </w:tr>
      <w:tr w:rsidR="009B569D" w:rsidRPr="009B569D" w14:paraId="0B0BAE6D" w14:textId="77777777" w:rsidTr="009B569D">
        <w:trPr>
          <w:trHeight w:val="315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B0C96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33.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EBF8B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Gargždų kultūros centras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7044C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CB86B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-232,422</w:t>
            </w:r>
          </w:p>
        </w:tc>
      </w:tr>
      <w:tr w:rsidR="009B569D" w:rsidRPr="009B569D" w14:paraId="70869AD7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F3EFF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0ADB4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4AFE8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CFEC4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569D" w:rsidRPr="009B569D" w14:paraId="516B5692" w14:textId="77777777" w:rsidTr="009B569D">
        <w:trPr>
          <w:trHeight w:val="6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F0AAF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33.1.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79E105" w14:textId="77777777" w:rsidR="009B569D" w:rsidRPr="009B569D" w:rsidRDefault="009B569D" w:rsidP="009B569D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A69FD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08.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0DB57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-232,422</w:t>
            </w:r>
          </w:p>
        </w:tc>
      </w:tr>
      <w:tr w:rsidR="009B569D" w:rsidRPr="009B569D" w14:paraId="2CC36759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50133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33.1.1.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BB30D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0FC66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FA680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-232,422</w:t>
            </w:r>
          </w:p>
        </w:tc>
      </w:tr>
      <w:tr w:rsidR="009B569D" w:rsidRPr="009B569D" w14:paraId="3A6A1B76" w14:textId="77777777" w:rsidTr="009B569D">
        <w:trPr>
          <w:trHeight w:val="315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09BEB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34.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A775E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Klaipėdos rajono etninės kultūros centras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20153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9C57D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-1,500</w:t>
            </w:r>
          </w:p>
        </w:tc>
      </w:tr>
      <w:tr w:rsidR="009B569D" w:rsidRPr="009B569D" w14:paraId="6BB2BBBA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C498C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E44DE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4DDA8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823D0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569D" w:rsidRPr="009B569D" w14:paraId="00E5FA69" w14:textId="77777777" w:rsidTr="009B569D">
        <w:trPr>
          <w:trHeight w:val="6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8AE41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34.1.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A1CBCF" w14:textId="77777777" w:rsidR="009B569D" w:rsidRPr="009B569D" w:rsidRDefault="009B569D" w:rsidP="009B569D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46FA9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08.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C675C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-1,500</w:t>
            </w:r>
          </w:p>
        </w:tc>
      </w:tr>
      <w:tr w:rsidR="009B569D" w:rsidRPr="009B569D" w14:paraId="06B7990C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43449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34.1.1.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69975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9E0AE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D33C3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-1,600</w:t>
            </w:r>
          </w:p>
        </w:tc>
      </w:tr>
      <w:tr w:rsidR="009B569D" w:rsidRPr="009B569D" w14:paraId="28603612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70B05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34.1.2.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EE985C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lėšos už paslaugas ir nuomą (S)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7B739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CC937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0,100</w:t>
            </w:r>
          </w:p>
        </w:tc>
      </w:tr>
      <w:tr w:rsidR="009B569D" w:rsidRPr="009B569D" w14:paraId="0ADAEEE5" w14:textId="77777777" w:rsidTr="009B569D">
        <w:trPr>
          <w:trHeight w:val="315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72A62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lastRenderedPageBreak/>
              <w:t>35.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19CE9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Kretingalės kultūros centras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D7009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FD77F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-11,800</w:t>
            </w:r>
          </w:p>
        </w:tc>
      </w:tr>
      <w:tr w:rsidR="009B569D" w:rsidRPr="009B569D" w14:paraId="7CB29E1C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B6CCF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9FBB8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A965C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7436E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569D" w:rsidRPr="009B569D" w14:paraId="0C964B6D" w14:textId="77777777" w:rsidTr="009B569D">
        <w:trPr>
          <w:trHeight w:val="6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89F7D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35.1.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BB806A" w14:textId="77777777" w:rsidR="009B569D" w:rsidRPr="009B569D" w:rsidRDefault="009B569D" w:rsidP="009B569D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A1BAD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08.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4AC64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-11,800</w:t>
            </w:r>
          </w:p>
        </w:tc>
      </w:tr>
      <w:tr w:rsidR="009B569D" w:rsidRPr="009B569D" w14:paraId="276A7F20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858EE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35.1.1.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8957B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B3C45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3D976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-11,800</w:t>
            </w:r>
          </w:p>
        </w:tc>
      </w:tr>
      <w:tr w:rsidR="009B569D" w:rsidRPr="009B569D" w14:paraId="46750936" w14:textId="77777777" w:rsidTr="009B569D">
        <w:trPr>
          <w:trHeight w:val="315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BC0D2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36.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11C18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Priekulės meno ir kultūros centras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F9C76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2293E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3,400</w:t>
            </w:r>
          </w:p>
        </w:tc>
      </w:tr>
      <w:tr w:rsidR="009B569D" w:rsidRPr="009B569D" w14:paraId="73FF71CA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F46B8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8BC1E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57203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3AFE3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569D" w:rsidRPr="009B569D" w14:paraId="02F209D5" w14:textId="77777777" w:rsidTr="009B569D">
        <w:trPr>
          <w:trHeight w:val="6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D3E22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36.1.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05599E" w14:textId="77777777" w:rsidR="009B569D" w:rsidRPr="009B569D" w:rsidRDefault="009B569D" w:rsidP="009B569D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BF63D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08.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254F6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3,400</w:t>
            </w:r>
          </w:p>
        </w:tc>
      </w:tr>
      <w:tr w:rsidR="009B569D" w:rsidRPr="009B569D" w14:paraId="4AAF20A2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FE728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36.1.1.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3A00A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F7B28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495B0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3,400</w:t>
            </w:r>
          </w:p>
        </w:tc>
      </w:tr>
      <w:tr w:rsidR="009B569D" w:rsidRPr="009B569D" w14:paraId="0128823E" w14:textId="77777777" w:rsidTr="009B569D">
        <w:trPr>
          <w:trHeight w:val="315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3BA53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37.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FD9F8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Veiviržėnų kultūros centras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9D46F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7A242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-5,600</w:t>
            </w:r>
          </w:p>
        </w:tc>
      </w:tr>
      <w:tr w:rsidR="009B569D" w:rsidRPr="009B569D" w14:paraId="2CA94228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923D9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0EC77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C4BC9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44934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569D" w:rsidRPr="009B569D" w14:paraId="01910180" w14:textId="77777777" w:rsidTr="009B569D">
        <w:trPr>
          <w:trHeight w:val="6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BD284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37.1.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A817EE" w14:textId="77777777" w:rsidR="009B569D" w:rsidRPr="009B569D" w:rsidRDefault="009B569D" w:rsidP="009B569D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AB03F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08.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82FDD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-5,600</w:t>
            </w:r>
          </w:p>
        </w:tc>
      </w:tr>
      <w:tr w:rsidR="009B569D" w:rsidRPr="009B569D" w14:paraId="4FC1A61E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33CF4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37.1.1.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631FC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8719E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B8D1F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-5,600</w:t>
            </w:r>
          </w:p>
        </w:tc>
      </w:tr>
      <w:tr w:rsidR="009B569D" w:rsidRPr="009B569D" w14:paraId="52B3C387" w14:textId="77777777" w:rsidTr="009B569D">
        <w:trPr>
          <w:trHeight w:val="315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EAE28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38.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C0587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Vėžaičių kultūros centras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CF372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4295D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0,400</w:t>
            </w:r>
          </w:p>
        </w:tc>
      </w:tr>
      <w:tr w:rsidR="009B569D" w:rsidRPr="009B569D" w14:paraId="2766B8C4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0FDDD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7EFBD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4E114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B97AD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569D" w:rsidRPr="009B569D" w14:paraId="66C56420" w14:textId="77777777" w:rsidTr="009B569D">
        <w:trPr>
          <w:trHeight w:val="6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B06C7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38.1.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CFD663" w14:textId="77777777" w:rsidR="009B569D" w:rsidRPr="009B569D" w:rsidRDefault="009B569D" w:rsidP="009B569D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0627D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08.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F3D0A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0,400</w:t>
            </w:r>
          </w:p>
        </w:tc>
      </w:tr>
      <w:tr w:rsidR="009B569D" w:rsidRPr="009B569D" w14:paraId="6B7CC1EA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F0202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38.1.1.</w:t>
            </w:r>
          </w:p>
        </w:tc>
        <w:tc>
          <w:tcPr>
            <w:tcW w:w="5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CCD29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76DD8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DCA0A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0,400</w:t>
            </w:r>
          </w:p>
        </w:tc>
      </w:tr>
      <w:tr w:rsidR="009B569D" w:rsidRPr="009B569D" w14:paraId="711AD9FA" w14:textId="77777777" w:rsidTr="009B569D">
        <w:trPr>
          <w:trHeight w:val="315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81782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39.</w:t>
            </w:r>
          </w:p>
        </w:tc>
        <w:tc>
          <w:tcPr>
            <w:tcW w:w="5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AA67A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Sporto centras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15E67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F6537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94,886</w:t>
            </w:r>
          </w:p>
        </w:tc>
      </w:tr>
      <w:tr w:rsidR="009B569D" w:rsidRPr="009B569D" w14:paraId="562A00F0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93459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9FCCA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3D601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5D1AF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569D" w:rsidRPr="009B569D" w14:paraId="2764037C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2D347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39.1.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00755" w14:textId="77777777" w:rsidR="009B569D" w:rsidRPr="009B569D" w:rsidRDefault="009B569D" w:rsidP="009B569D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8. Kūno kultūros ir sporto plėtros programa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63F17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08.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F2ED2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94,886</w:t>
            </w:r>
          </w:p>
        </w:tc>
      </w:tr>
      <w:tr w:rsidR="009B569D" w:rsidRPr="009B569D" w14:paraId="2999835C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673AE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39.1.1.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0A691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2BFAD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00FC4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84,886</w:t>
            </w:r>
          </w:p>
        </w:tc>
      </w:tr>
      <w:tr w:rsidR="009B569D" w:rsidRPr="009B569D" w14:paraId="6643A123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119E5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39.1.2.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5B25E2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lėšos už paslaugas ir nuomą (S)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C911B8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96AD0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10,000</w:t>
            </w:r>
          </w:p>
        </w:tc>
      </w:tr>
      <w:tr w:rsidR="009B569D" w:rsidRPr="009B569D" w14:paraId="78DEE525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9AFB4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42.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66D1F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Klaipėdos rajono savivaldybės administracija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52B35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76E4A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2264,682</w:t>
            </w:r>
          </w:p>
        </w:tc>
      </w:tr>
      <w:tr w:rsidR="009B569D" w:rsidRPr="009B569D" w14:paraId="52CE5472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9BB99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E9981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390D3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7D9E0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9B569D" w:rsidRPr="009B569D" w14:paraId="7C533407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A6CCF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42.1.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D2168" w14:textId="77777777" w:rsidR="009B569D" w:rsidRPr="009B569D" w:rsidRDefault="009B569D" w:rsidP="009B569D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77551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C5270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442,880</w:t>
            </w:r>
          </w:p>
        </w:tc>
      </w:tr>
      <w:tr w:rsidR="009B569D" w:rsidRPr="009B569D" w14:paraId="51BAEFB9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FF5BA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42.1.1.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2B191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2EF14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A9F37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208,210</w:t>
            </w:r>
          </w:p>
        </w:tc>
      </w:tr>
      <w:tr w:rsidR="009B569D" w:rsidRPr="009B569D" w14:paraId="3439B7D1" w14:textId="77777777" w:rsidTr="009B569D">
        <w:trPr>
          <w:trHeight w:val="72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B77E2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42.1.2.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82CD41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speciali tikslinė dotacija mokymo reikmėms finansuoti (ML, ML(SL))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8FA46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62A18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234,670</w:t>
            </w:r>
          </w:p>
        </w:tc>
      </w:tr>
      <w:tr w:rsidR="009B569D" w:rsidRPr="009B569D" w14:paraId="6CF37FDB" w14:textId="77777777" w:rsidTr="009B569D">
        <w:trPr>
          <w:trHeight w:val="6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4DADFF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42.2.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018E265" w14:textId="77777777" w:rsidR="009B569D" w:rsidRPr="009B569D" w:rsidRDefault="009B569D" w:rsidP="009B569D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2. Ekonominio konkurencingumo didinimo programa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B21B37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04.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AD8FE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-430,800</w:t>
            </w:r>
          </w:p>
        </w:tc>
      </w:tr>
      <w:tr w:rsidR="009B569D" w:rsidRPr="009B569D" w14:paraId="4D5327FD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7CF0DD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42.2.1.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31354F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D70E88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57AC2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-382,300</w:t>
            </w:r>
          </w:p>
        </w:tc>
      </w:tr>
      <w:tr w:rsidR="009B569D" w:rsidRPr="009B569D" w14:paraId="3A343FE0" w14:textId="77777777" w:rsidTr="009B569D">
        <w:trPr>
          <w:trHeight w:val="25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1E1A4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A040E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A5EC2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211DE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569D" w:rsidRPr="009B569D" w14:paraId="5EFA5D57" w14:textId="77777777" w:rsidTr="009B569D">
        <w:trPr>
          <w:trHeight w:val="25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34022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42.2.1.1.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FFDF8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Agluonėnų seniūnija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ECD9D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2E00F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-45,000</w:t>
            </w:r>
          </w:p>
        </w:tc>
      </w:tr>
      <w:tr w:rsidR="009B569D" w:rsidRPr="009B569D" w14:paraId="799D1A68" w14:textId="77777777" w:rsidTr="009B569D">
        <w:trPr>
          <w:trHeight w:val="998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BADCB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42.2.3.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A720C3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Dotacija savivaldybėms iš Europos Sąjungos, kitos tarptautinės finansinės paramos ir bendrojo finansavimo lėšos (ES, VBES))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08E6B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44D7B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-48,500</w:t>
            </w:r>
          </w:p>
        </w:tc>
      </w:tr>
      <w:tr w:rsidR="009B569D" w:rsidRPr="009B569D" w14:paraId="19B6E424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B125D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CC3E59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09787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1DC8E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569D" w:rsidRPr="009B569D" w14:paraId="12AE4D6A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B0788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42.2.3.1.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3CA6B3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Agluonėnų seniūnija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40701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D9372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-48,500</w:t>
            </w:r>
          </w:p>
        </w:tc>
      </w:tr>
      <w:tr w:rsidR="009B569D" w:rsidRPr="009B569D" w14:paraId="7224BFB7" w14:textId="77777777" w:rsidTr="009B569D">
        <w:trPr>
          <w:trHeight w:val="312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C9C8C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42.3.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E73D1" w14:textId="77777777" w:rsidR="009B569D" w:rsidRPr="009B569D" w:rsidRDefault="009B569D" w:rsidP="009B569D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3. Aplinkos apsaugos programa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55DBAF2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99B39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57,000</w:t>
            </w:r>
          </w:p>
        </w:tc>
      </w:tr>
      <w:tr w:rsidR="009B569D" w:rsidRPr="009B569D" w14:paraId="281AA53D" w14:textId="77777777" w:rsidTr="009B569D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BC08D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69872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jos: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BC3223B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522F3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569D" w:rsidRPr="009B569D" w14:paraId="7E7812C2" w14:textId="77777777" w:rsidTr="009B569D">
        <w:trPr>
          <w:trHeight w:val="312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1CA49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42.3.2.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A240A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E458573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05.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D6352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57,000</w:t>
            </w:r>
          </w:p>
        </w:tc>
      </w:tr>
      <w:tr w:rsidR="009B569D" w:rsidRPr="009B569D" w14:paraId="71E3B714" w14:textId="77777777" w:rsidTr="009B569D">
        <w:trPr>
          <w:trHeight w:val="312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491BD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7E3D8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7BC8353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6E74A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569D" w:rsidRPr="009B569D" w14:paraId="2B5EBE3B" w14:textId="77777777" w:rsidTr="009B569D">
        <w:trPr>
          <w:trHeight w:val="312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3791E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lastRenderedPageBreak/>
              <w:t>42.3.2.2.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A61AB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Dauparų-Kvietinių seniūnija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C01BAEF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D262F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6,700</w:t>
            </w:r>
          </w:p>
        </w:tc>
      </w:tr>
      <w:tr w:rsidR="009B569D" w:rsidRPr="009B569D" w14:paraId="48C8E683" w14:textId="77777777" w:rsidTr="009B569D">
        <w:trPr>
          <w:trHeight w:val="312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49926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42.3.2.5.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43E17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Gargždų seniūnija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BAED8CB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F8E74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-13,700</w:t>
            </w:r>
          </w:p>
        </w:tc>
      </w:tr>
      <w:tr w:rsidR="009B569D" w:rsidRPr="009B569D" w14:paraId="2A884ABE" w14:textId="77777777" w:rsidTr="009B569D">
        <w:trPr>
          <w:trHeight w:val="312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FF86B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42.3.2.8.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A0FFD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Priekulės seniūnija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3B44511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A3CB9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11,000</w:t>
            </w:r>
          </w:p>
        </w:tc>
      </w:tr>
      <w:tr w:rsidR="009B569D" w:rsidRPr="009B569D" w14:paraId="654FEF77" w14:textId="77777777" w:rsidTr="009B569D">
        <w:trPr>
          <w:trHeight w:val="312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82414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42.3.2.9.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CF0ED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Sendvario seniūnija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E338FE3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3BE7F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28,700</w:t>
            </w:r>
          </w:p>
        </w:tc>
      </w:tr>
      <w:tr w:rsidR="009B569D" w:rsidRPr="009B569D" w14:paraId="448F722B" w14:textId="77777777" w:rsidTr="009B569D">
        <w:trPr>
          <w:trHeight w:val="312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2A68F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42.3.2.11.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C9F3A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Vėžaičių seniūnija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2D567C2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A68B2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4,300</w:t>
            </w:r>
          </w:p>
        </w:tc>
      </w:tr>
      <w:tr w:rsidR="009B569D" w:rsidRPr="009B569D" w14:paraId="55219D44" w14:textId="77777777" w:rsidTr="009B569D">
        <w:trPr>
          <w:trHeight w:val="312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BBF0D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42.4.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D30FD" w14:textId="77777777" w:rsidR="009B569D" w:rsidRPr="009B569D" w:rsidRDefault="009B569D" w:rsidP="009B569D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4. Sveikatos apsaugos programa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2CD1686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07.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610DC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13,700</w:t>
            </w:r>
          </w:p>
        </w:tc>
      </w:tr>
      <w:tr w:rsidR="009B569D" w:rsidRPr="009B569D" w14:paraId="5DDC3C38" w14:textId="77777777" w:rsidTr="009B569D">
        <w:trPr>
          <w:trHeight w:val="312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B0F46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42.4.1.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5B48B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jų: savivaldybės lėšos (SB)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80BF03D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C59C1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13,700</w:t>
            </w:r>
          </w:p>
        </w:tc>
      </w:tr>
      <w:tr w:rsidR="009B569D" w:rsidRPr="009B569D" w14:paraId="43C0FAB9" w14:textId="77777777" w:rsidTr="009B569D">
        <w:trPr>
          <w:trHeight w:val="312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F1AF7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42.5.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BA61C7" w14:textId="77777777" w:rsidR="009B569D" w:rsidRPr="009B569D" w:rsidRDefault="009B569D" w:rsidP="009B569D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5. Socialinės apsaugos ir NVO politikos programa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E45E648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053F1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422,110</w:t>
            </w:r>
          </w:p>
        </w:tc>
      </w:tr>
      <w:tr w:rsidR="009B569D" w:rsidRPr="009B569D" w14:paraId="574A201E" w14:textId="77777777" w:rsidTr="009B569D">
        <w:trPr>
          <w:trHeight w:val="312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F718F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4596F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jos: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2337D30A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7E6B3" w14:textId="77777777" w:rsidR="009B569D" w:rsidRPr="009B569D" w:rsidRDefault="009B569D" w:rsidP="009B569D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</w:tr>
      <w:tr w:rsidR="009B569D" w:rsidRPr="009B569D" w14:paraId="1A982EEE" w14:textId="77777777" w:rsidTr="009B569D">
        <w:trPr>
          <w:trHeight w:val="312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EF67D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42.5.2.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30037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C2BF98C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10.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15936" w14:textId="77777777" w:rsidR="009B569D" w:rsidRPr="008914EF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8914EF">
              <w:rPr>
                <w:rFonts w:ascii="Arial" w:hAnsi="Arial" w:cs="Arial"/>
                <w:lang w:eastAsia="lt-LT"/>
              </w:rPr>
              <w:t>137,800</w:t>
            </w:r>
          </w:p>
        </w:tc>
      </w:tr>
      <w:tr w:rsidR="009B569D" w:rsidRPr="009B569D" w14:paraId="1B2B0AB4" w14:textId="77777777" w:rsidTr="009B569D">
        <w:trPr>
          <w:trHeight w:val="312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D30C8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42.5.3.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55E12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 xml:space="preserve"> valstybinėms funkcijoms (VBD)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506A437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10.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6BD59" w14:textId="77777777" w:rsidR="009B569D" w:rsidRPr="008914EF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8914EF">
              <w:rPr>
                <w:rFonts w:ascii="Arial" w:hAnsi="Arial" w:cs="Arial"/>
                <w:lang w:eastAsia="lt-LT"/>
              </w:rPr>
              <w:t>312,600</w:t>
            </w:r>
          </w:p>
        </w:tc>
      </w:tr>
      <w:tr w:rsidR="009B569D" w:rsidRPr="009B569D" w14:paraId="3378F3D8" w14:textId="77777777" w:rsidTr="009B569D">
        <w:trPr>
          <w:trHeight w:val="972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6492C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42.5.6.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71F626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Dotacija savivaldybėms iš Europos Sąjungos, kitos tarptautinės finansinės paramos ir bendrojo finansavimo lėšos (ES, VBES)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FCEF7C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10.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C669B" w14:textId="77777777" w:rsidR="009B569D" w:rsidRPr="008914EF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8914EF">
              <w:rPr>
                <w:rFonts w:ascii="Arial" w:hAnsi="Arial" w:cs="Arial"/>
                <w:lang w:eastAsia="lt-LT"/>
              </w:rPr>
              <w:t>-24,977</w:t>
            </w:r>
          </w:p>
        </w:tc>
      </w:tr>
      <w:tr w:rsidR="009B569D" w:rsidRPr="009B569D" w14:paraId="0E8AF615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F6D66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42.5.7.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84CA48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color w:val="000000"/>
                <w:lang w:eastAsia="lt-LT"/>
              </w:rPr>
            </w:pPr>
            <w:r w:rsidRPr="009B569D">
              <w:rPr>
                <w:rFonts w:ascii="Arial" w:hAnsi="Arial" w:cs="Arial"/>
                <w:color w:val="000000"/>
                <w:lang w:eastAsia="lt-LT"/>
              </w:rPr>
              <w:t>kitos dotacijos (VBD, VBD(UK))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50F908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10.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E8FAE" w14:textId="77777777" w:rsidR="009B569D" w:rsidRPr="008914EF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8914EF">
              <w:rPr>
                <w:rFonts w:ascii="Arial" w:hAnsi="Arial" w:cs="Arial"/>
                <w:lang w:eastAsia="lt-LT"/>
              </w:rPr>
              <w:t>-3,313</w:t>
            </w:r>
          </w:p>
        </w:tc>
      </w:tr>
      <w:tr w:rsidR="009B569D" w:rsidRPr="009B569D" w14:paraId="0BBDC389" w14:textId="77777777" w:rsidTr="009B569D">
        <w:trPr>
          <w:trHeight w:val="72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F3E60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42.6.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D8ABEF" w14:textId="77777777" w:rsidR="009B569D" w:rsidRPr="009B569D" w:rsidRDefault="009B569D" w:rsidP="009B569D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6. Susisiekimo ir inžinerinės infrastruktūros plėtros programa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2E48DF78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1CACC" w14:textId="77777777" w:rsidR="009B569D" w:rsidRPr="008914EF" w:rsidRDefault="009B569D" w:rsidP="009B569D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8914EF">
              <w:rPr>
                <w:rFonts w:ascii="Arial" w:hAnsi="Arial" w:cs="Arial"/>
                <w:i/>
                <w:iCs/>
                <w:lang w:eastAsia="lt-LT"/>
              </w:rPr>
              <w:t>-192,798</w:t>
            </w:r>
          </w:p>
        </w:tc>
      </w:tr>
      <w:tr w:rsidR="009B569D" w:rsidRPr="009B569D" w14:paraId="7DF5BEF9" w14:textId="77777777" w:rsidTr="009B569D">
        <w:trPr>
          <w:trHeight w:val="312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326EE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928DE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jos: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2A18D2A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146CA" w14:textId="77777777" w:rsidR="009B569D" w:rsidRPr="008914EF" w:rsidRDefault="009B569D" w:rsidP="009B569D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8914EF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</w:tr>
      <w:tr w:rsidR="009B569D" w:rsidRPr="009B569D" w14:paraId="164E403A" w14:textId="77777777" w:rsidTr="009B569D">
        <w:trPr>
          <w:trHeight w:val="312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C3F95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42.6.1.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00AFA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081D61D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04.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FE056" w14:textId="77777777" w:rsidR="009B569D" w:rsidRPr="008914EF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8914EF">
              <w:rPr>
                <w:rFonts w:ascii="Arial" w:hAnsi="Arial" w:cs="Arial"/>
                <w:lang w:eastAsia="lt-LT"/>
              </w:rPr>
              <w:t>10,400</w:t>
            </w:r>
          </w:p>
        </w:tc>
      </w:tr>
      <w:tr w:rsidR="009B569D" w:rsidRPr="009B569D" w14:paraId="1DA6E092" w14:textId="77777777" w:rsidTr="009B569D">
        <w:trPr>
          <w:trHeight w:val="312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2A3A5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42.6.2.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CE216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B8A241B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06.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80FE8" w14:textId="77777777" w:rsidR="009B569D" w:rsidRPr="008914EF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8914EF">
              <w:rPr>
                <w:rFonts w:ascii="Arial" w:hAnsi="Arial" w:cs="Arial"/>
                <w:lang w:eastAsia="lt-LT"/>
              </w:rPr>
              <w:t>71,000</w:t>
            </w:r>
          </w:p>
        </w:tc>
      </w:tr>
      <w:tr w:rsidR="009B569D" w:rsidRPr="009B569D" w14:paraId="40D23755" w14:textId="77777777" w:rsidTr="009B569D">
        <w:trPr>
          <w:trHeight w:val="312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1F7BD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9D811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2732C5D1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B9AE5" w14:textId="77777777" w:rsidR="009B569D" w:rsidRPr="008914EF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8914EF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569D" w:rsidRPr="009B569D" w14:paraId="34D87193" w14:textId="77777777" w:rsidTr="009B569D">
        <w:trPr>
          <w:trHeight w:val="312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1802F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42.6.2.2.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F6FC7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Dauparų-Kvietinių seniūnija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43003EE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384C0" w14:textId="77777777" w:rsidR="009B569D" w:rsidRPr="008914EF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8914EF">
              <w:rPr>
                <w:rFonts w:ascii="Arial" w:hAnsi="Arial" w:cs="Arial"/>
                <w:lang w:eastAsia="lt-LT"/>
              </w:rPr>
              <w:t>3,000</w:t>
            </w:r>
          </w:p>
        </w:tc>
      </w:tr>
      <w:tr w:rsidR="009B569D" w:rsidRPr="009B569D" w14:paraId="06CD3E51" w14:textId="77777777" w:rsidTr="009B569D">
        <w:trPr>
          <w:trHeight w:val="312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9D43D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42.6.2.3.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01F12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Dovilų seniūnija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1D4D991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B7C53" w14:textId="77777777" w:rsidR="009B569D" w:rsidRPr="008914EF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8914EF">
              <w:rPr>
                <w:rFonts w:ascii="Arial" w:hAnsi="Arial" w:cs="Arial"/>
                <w:lang w:eastAsia="lt-LT"/>
              </w:rPr>
              <w:t>23,000</w:t>
            </w:r>
          </w:p>
        </w:tc>
      </w:tr>
      <w:tr w:rsidR="009B569D" w:rsidRPr="009B569D" w14:paraId="070482B9" w14:textId="77777777" w:rsidTr="009B569D">
        <w:trPr>
          <w:trHeight w:val="312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C6BD1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42.6.2.5.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0E1DB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Gargždų seniūnija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985597D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6DC77" w14:textId="77777777" w:rsidR="009B569D" w:rsidRPr="008914EF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8914EF">
              <w:rPr>
                <w:rFonts w:ascii="Arial" w:hAnsi="Arial" w:cs="Arial"/>
                <w:lang w:eastAsia="lt-LT"/>
              </w:rPr>
              <w:t>45,000</w:t>
            </w:r>
          </w:p>
        </w:tc>
      </w:tr>
      <w:tr w:rsidR="009B569D" w:rsidRPr="009B569D" w14:paraId="4CE9CC13" w14:textId="77777777" w:rsidTr="009B569D">
        <w:trPr>
          <w:trHeight w:val="312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79D3E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42.6.4.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F8298A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5E810E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05.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9BB78" w14:textId="77777777" w:rsidR="009B569D" w:rsidRPr="008914EF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8914EF">
              <w:rPr>
                <w:rFonts w:ascii="Arial" w:hAnsi="Arial" w:cs="Arial"/>
                <w:lang w:eastAsia="lt-LT"/>
              </w:rPr>
              <w:t>30,400</w:t>
            </w:r>
          </w:p>
        </w:tc>
      </w:tr>
      <w:tr w:rsidR="009B569D" w:rsidRPr="009B569D" w14:paraId="493EBBF7" w14:textId="77777777" w:rsidTr="009B569D">
        <w:trPr>
          <w:trHeight w:val="638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6DACE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42.6.5.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44EBDF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Klimato kaitos programos lėšos nutolusiems saulės parkams įsigyti (KKP)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19BE73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06.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C261B" w14:textId="77777777" w:rsidR="009B569D" w:rsidRPr="008914EF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8914EF">
              <w:rPr>
                <w:rFonts w:ascii="Arial" w:hAnsi="Arial" w:cs="Arial"/>
                <w:lang w:eastAsia="lt-LT"/>
              </w:rPr>
              <w:t>0,377</w:t>
            </w:r>
          </w:p>
        </w:tc>
      </w:tr>
      <w:tr w:rsidR="009B569D" w:rsidRPr="009B569D" w14:paraId="5D81304C" w14:textId="77777777" w:rsidTr="009B569D">
        <w:trPr>
          <w:trHeight w:val="28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DCAA0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42.6.9.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131213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kita dotacija (VBD)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A9345A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04.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A252E" w14:textId="77777777" w:rsidR="009B569D" w:rsidRPr="008914EF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8914EF">
              <w:rPr>
                <w:rFonts w:ascii="Arial" w:hAnsi="Arial" w:cs="Arial"/>
                <w:lang w:eastAsia="lt-LT"/>
              </w:rPr>
              <w:t>-308,000</w:t>
            </w:r>
          </w:p>
        </w:tc>
      </w:tr>
      <w:tr w:rsidR="009B569D" w:rsidRPr="009B569D" w14:paraId="3FB5239B" w14:textId="77777777" w:rsidTr="009B569D">
        <w:trPr>
          <w:trHeight w:val="312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6C49A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42.6.10.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11E7D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kita dotacija (VBD)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0B7363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05.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64581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3,025</w:t>
            </w:r>
          </w:p>
        </w:tc>
      </w:tr>
      <w:tr w:rsidR="009B569D" w:rsidRPr="009B569D" w14:paraId="657C1CBA" w14:textId="77777777" w:rsidTr="009B569D">
        <w:trPr>
          <w:trHeight w:val="698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3BE90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42.7.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525834" w14:textId="77777777" w:rsidR="009B569D" w:rsidRPr="009B569D" w:rsidRDefault="009B569D" w:rsidP="009B569D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0E9E14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08.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34148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121,922</w:t>
            </w:r>
          </w:p>
        </w:tc>
      </w:tr>
      <w:tr w:rsidR="009B569D" w:rsidRPr="009B569D" w14:paraId="1C1AE65D" w14:textId="77777777" w:rsidTr="009B569D">
        <w:trPr>
          <w:trHeight w:val="312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706E6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0A502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jos: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471671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4C949" w14:textId="77777777" w:rsidR="009B569D" w:rsidRPr="009B569D" w:rsidRDefault="009B569D" w:rsidP="009B569D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</w:tr>
      <w:tr w:rsidR="009B569D" w:rsidRPr="009B569D" w14:paraId="3EE44810" w14:textId="77777777" w:rsidTr="009B569D">
        <w:trPr>
          <w:trHeight w:val="312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4468A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42.7.1.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30448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982A6D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08393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121,922</w:t>
            </w:r>
          </w:p>
        </w:tc>
      </w:tr>
      <w:tr w:rsidR="009B569D" w:rsidRPr="009B569D" w14:paraId="7E76C18F" w14:textId="77777777" w:rsidTr="009B569D">
        <w:trPr>
          <w:trHeight w:val="25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AD675A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42.8.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62C3DB" w14:textId="77777777" w:rsidR="009B569D" w:rsidRPr="009B569D" w:rsidRDefault="009B569D" w:rsidP="009B569D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8. Kūno kultūros ir sporto plėtros programa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00926F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E790D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1391,927</w:t>
            </w:r>
          </w:p>
        </w:tc>
      </w:tr>
      <w:tr w:rsidR="009B569D" w:rsidRPr="009B569D" w14:paraId="4DEB87B9" w14:textId="77777777" w:rsidTr="009B569D">
        <w:trPr>
          <w:trHeight w:val="25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CEC82FC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9D717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jos: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6D4327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6190A" w14:textId="77777777" w:rsidR="009B569D" w:rsidRPr="009B569D" w:rsidRDefault="009B569D" w:rsidP="009B569D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</w:tr>
      <w:tr w:rsidR="009B569D" w:rsidRPr="009B569D" w14:paraId="034E2A80" w14:textId="77777777" w:rsidTr="009B569D">
        <w:trPr>
          <w:trHeight w:val="25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C29E0B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42.8.1.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60408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45804B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08.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7B1D6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1391,927</w:t>
            </w:r>
          </w:p>
        </w:tc>
      </w:tr>
      <w:tr w:rsidR="009B569D" w:rsidRPr="009B569D" w14:paraId="3BF19CF8" w14:textId="77777777" w:rsidTr="009B569D">
        <w:trPr>
          <w:trHeight w:val="66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1161D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42.9.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7A376B" w14:textId="77777777" w:rsidR="009B569D" w:rsidRPr="009B569D" w:rsidRDefault="009B569D" w:rsidP="009B569D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9. Savivaldybės valdymo ir pagrindinių funkcijų vykdymo programa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5ACEF65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8C245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438,741</w:t>
            </w:r>
          </w:p>
        </w:tc>
      </w:tr>
      <w:tr w:rsidR="009B569D" w:rsidRPr="009B569D" w14:paraId="4CFCF130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F1FB002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0155E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jos: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27308C6B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7B379" w14:textId="77777777" w:rsidR="009B569D" w:rsidRPr="009B569D" w:rsidRDefault="009B569D" w:rsidP="009B569D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</w:tr>
      <w:tr w:rsidR="009B569D" w:rsidRPr="009B569D" w14:paraId="2E70D0B9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EBD9C2D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42.9.1.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D26BD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86409EF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01.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DF79C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126,000</w:t>
            </w:r>
          </w:p>
        </w:tc>
      </w:tr>
      <w:tr w:rsidR="009B569D" w:rsidRPr="009B569D" w14:paraId="16260018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0413C3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6EF69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29CB8B9A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7618D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569D" w:rsidRPr="009B569D" w14:paraId="5B8342F5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ADE5017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42.9.1.2.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3709D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Savivaldybės administracija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7F4088E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92166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126,000</w:t>
            </w:r>
          </w:p>
        </w:tc>
      </w:tr>
      <w:tr w:rsidR="009B569D" w:rsidRPr="009B569D" w14:paraId="0EC4F83A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5ACA956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93D81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jos: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DE961F8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03459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569D" w:rsidRPr="009B569D" w14:paraId="298875CA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5737DE5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42.9.1.2.1.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19634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9DC24D3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DADFD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126,000</w:t>
            </w:r>
          </w:p>
        </w:tc>
      </w:tr>
      <w:tr w:rsidR="009B569D" w:rsidRPr="009B569D" w14:paraId="4D00AC4C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31B86AB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lastRenderedPageBreak/>
              <w:t> 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A487C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F8B61FC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AEF72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569D" w:rsidRPr="009B569D" w14:paraId="5A76E29E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DECF2E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42.9.1.2.1.1.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EE868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Agluonėnų seniūnija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1E6CFAC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9D6EC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6,000</w:t>
            </w:r>
          </w:p>
        </w:tc>
      </w:tr>
      <w:tr w:rsidR="009B569D" w:rsidRPr="009B569D" w14:paraId="29AF22C4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DE09ACC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42.9.1.2.1.2.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F3DF4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Dauparų-Kvietinių seniūnija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4189C2D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C185B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15,800</w:t>
            </w:r>
          </w:p>
        </w:tc>
      </w:tr>
      <w:tr w:rsidR="009B569D" w:rsidRPr="009B569D" w14:paraId="09119694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ED58C86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42.9.1.2.1.3.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CC9EC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Dovilų seniūnija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B5B2306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B712E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5,000</w:t>
            </w:r>
          </w:p>
        </w:tc>
      </w:tr>
      <w:tr w:rsidR="009B569D" w:rsidRPr="009B569D" w14:paraId="3049A431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2CA6D56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42.9.1.2.1.5.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11DE1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Gargždų seniūnija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373FA51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6B425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16,200</w:t>
            </w:r>
          </w:p>
        </w:tc>
      </w:tr>
      <w:tr w:rsidR="009B569D" w:rsidRPr="009B569D" w14:paraId="5AB0CDF9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42CC0D9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42.9.1.2.1.8.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EFE88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Priekulės seniūnija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2A755A3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D2AD3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7,500</w:t>
            </w:r>
          </w:p>
        </w:tc>
      </w:tr>
      <w:tr w:rsidR="009B569D" w:rsidRPr="009B569D" w14:paraId="6A0DEEB2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BDAA3E5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42.9.1.2.1.10.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E6B40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Veiviržėnų seniūnija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2F52EAD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C4DB4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5,000</w:t>
            </w:r>
          </w:p>
        </w:tc>
      </w:tr>
      <w:tr w:rsidR="009B569D" w:rsidRPr="009B569D" w14:paraId="10F79497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38B099E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42.9.1.2.1.11.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CBBE6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Vėžaičių seniūnija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5C16E07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6C59A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7,900</w:t>
            </w:r>
          </w:p>
        </w:tc>
      </w:tr>
      <w:tr w:rsidR="009B569D" w:rsidRPr="009B569D" w14:paraId="5573FEDC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0C3110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42.9.2.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C2DBE0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179E888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02.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A802D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9,200</w:t>
            </w:r>
          </w:p>
        </w:tc>
      </w:tr>
      <w:tr w:rsidR="009B569D" w:rsidRPr="009B569D" w14:paraId="45354311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E0526D2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F2B85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09255002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B0329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569D" w:rsidRPr="009B569D" w14:paraId="06EB4274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75AB0BA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42.9.2.2.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AA955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2E7F12F2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6AB6C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9,200</w:t>
            </w:r>
          </w:p>
        </w:tc>
      </w:tr>
      <w:tr w:rsidR="009B569D" w:rsidRPr="009B569D" w14:paraId="130401AA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A61050E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42.9.3.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BA44E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AB2359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03.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7CD18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-94,000</w:t>
            </w:r>
          </w:p>
        </w:tc>
      </w:tr>
      <w:tr w:rsidR="009B569D" w:rsidRPr="009B569D" w14:paraId="310325F1" w14:textId="77777777" w:rsidTr="009B569D">
        <w:trPr>
          <w:trHeight w:val="25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BC09879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42.9.4.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618E6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D15F935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04.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6554B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210,800</w:t>
            </w:r>
          </w:p>
        </w:tc>
      </w:tr>
      <w:tr w:rsidR="009B569D" w:rsidRPr="009B569D" w14:paraId="3B58937C" w14:textId="77777777" w:rsidTr="009B569D">
        <w:trPr>
          <w:trHeight w:val="25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0D36697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3991B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FE56A03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0E0B0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569D" w:rsidRPr="009B569D" w14:paraId="2A048219" w14:textId="77777777" w:rsidTr="009B569D">
        <w:trPr>
          <w:trHeight w:val="25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1EC3D4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42.9.4.1.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B764E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5066375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2402B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210,800</w:t>
            </w:r>
          </w:p>
        </w:tc>
      </w:tr>
      <w:tr w:rsidR="009B569D" w:rsidRPr="009B569D" w14:paraId="00410DF2" w14:textId="77777777" w:rsidTr="009B569D">
        <w:trPr>
          <w:trHeight w:val="25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9FFAFB5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42.9.4.2.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47631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valstybinei funkcijai (VBD)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336FB90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D7AE9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0,000</w:t>
            </w:r>
          </w:p>
        </w:tc>
      </w:tr>
      <w:tr w:rsidR="009B569D" w:rsidRPr="009B569D" w14:paraId="21AE757A" w14:textId="77777777" w:rsidTr="009B569D">
        <w:trPr>
          <w:trHeight w:val="25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AC0B376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198B3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13BE34C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B8D09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569D" w:rsidRPr="009B569D" w14:paraId="1431463C" w14:textId="77777777" w:rsidTr="009B569D">
        <w:trPr>
          <w:trHeight w:val="25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CDD8FAE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42.9.4.2.1.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DCF32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Agluonėnų seniūnija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A62617E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2FEAF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-3,000</w:t>
            </w:r>
          </w:p>
        </w:tc>
      </w:tr>
      <w:tr w:rsidR="009B569D" w:rsidRPr="009B569D" w14:paraId="167EAC17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1602A4A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42.9.4.2.2.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31F18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Dovilų seniūnija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270C96C4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095C7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-1,500</w:t>
            </w:r>
          </w:p>
        </w:tc>
      </w:tr>
      <w:tr w:rsidR="009B569D" w:rsidRPr="009B569D" w14:paraId="265793BE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49CBC0F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42.9.4.2.4.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74CC9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Priekulės seniūnija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379A3D8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F73BA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1,000</w:t>
            </w:r>
          </w:p>
        </w:tc>
      </w:tr>
      <w:tr w:rsidR="009B569D" w:rsidRPr="009B569D" w14:paraId="0CB93798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CBAC87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42.9.4.2.5.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67BFB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Sendvario seniūnija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5EF03DA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3C0D2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4,100</w:t>
            </w:r>
          </w:p>
        </w:tc>
      </w:tr>
      <w:tr w:rsidR="009B569D" w:rsidRPr="009B569D" w14:paraId="2FCB9524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8968D13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42.9.4.2.6.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ED6FE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Veiviržėnų seniūnija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087A6D86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85757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-1,000</w:t>
            </w:r>
          </w:p>
        </w:tc>
      </w:tr>
      <w:tr w:rsidR="009B569D" w:rsidRPr="009B569D" w14:paraId="5697D411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02549E4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42.9.4.2.7.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07211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Vėžaičių seniūnija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D74BF88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49794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-1,000</w:t>
            </w:r>
          </w:p>
        </w:tc>
      </w:tr>
      <w:tr w:rsidR="009B569D" w:rsidRPr="009B569D" w14:paraId="15439E65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AF7F13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42.9.8.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AA8C8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A19F94B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08.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D76CF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25,500</w:t>
            </w:r>
          </w:p>
        </w:tc>
      </w:tr>
      <w:tr w:rsidR="009B569D" w:rsidRPr="009B569D" w14:paraId="27506A88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E204F33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42.9.8.1.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B2E72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2E8199DE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893F1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25,500</w:t>
            </w:r>
          </w:p>
        </w:tc>
      </w:tr>
      <w:tr w:rsidR="009B569D" w:rsidRPr="009B569D" w14:paraId="24C31E81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3139F0C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42.9.9.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97FAE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733F466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09.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3E41E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51,700</w:t>
            </w:r>
          </w:p>
        </w:tc>
      </w:tr>
      <w:tr w:rsidR="009B569D" w:rsidRPr="009B569D" w14:paraId="52BDEDA5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C75F8E7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42.9.9.1.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A9F0C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2143CD7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EE7C2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51,700</w:t>
            </w:r>
          </w:p>
        </w:tc>
      </w:tr>
      <w:tr w:rsidR="009B569D" w:rsidRPr="009B569D" w14:paraId="18F4807C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B52A9A2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42.9.10.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28BC3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CF87E7F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10.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9B2FD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-0,459</w:t>
            </w:r>
          </w:p>
        </w:tc>
      </w:tr>
      <w:tr w:rsidR="009B569D" w:rsidRPr="009B569D" w14:paraId="0B3CBDBD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6F1D02A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BC129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4BE1CEE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8CAE6" w14:textId="77777777" w:rsidR="009B569D" w:rsidRPr="008914EF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8914EF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569D" w:rsidRPr="009B569D" w14:paraId="79B31DF7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447A998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42.9.10.1.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1ECF5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82C4A72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0D047" w14:textId="77777777" w:rsidR="009B569D" w:rsidRPr="008914EF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8914EF">
              <w:rPr>
                <w:rFonts w:ascii="Arial" w:hAnsi="Arial" w:cs="Arial"/>
                <w:lang w:eastAsia="lt-LT"/>
              </w:rPr>
              <w:t>-7,900</w:t>
            </w:r>
          </w:p>
        </w:tc>
      </w:tr>
      <w:tr w:rsidR="009B569D" w:rsidRPr="009B569D" w14:paraId="13538597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7917554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42.9.10.2.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F073C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valstybinei funkcijai (VBD)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CD55BF8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60465" w14:textId="77777777" w:rsidR="009B569D" w:rsidRPr="008914EF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8914EF">
              <w:rPr>
                <w:rFonts w:ascii="Arial" w:hAnsi="Arial" w:cs="Arial"/>
                <w:lang w:eastAsia="lt-LT"/>
              </w:rPr>
              <w:t>9,400</w:t>
            </w:r>
          </w:p>
        </w:tc>
      </w:tr>
      <w:tr w:rsidR="009B569D" w:rsidRPr="009B569D" w14:paraId="04EE73A0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6389EBE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42.9.10.3.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2E8AEE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kitos dotacijos (VBD, VBD (UK))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2594B73C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64C6A" w14:textId="77777777" w:rsidR="009B569D" w:rsidRPr="008914EF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8914EF">
              <w:rPr>
                <w:rFonts w:ascii="Arial" w:hAnsi="Arial" w:cs="Arial"/>
                <w:lang w:eastAsia="lt-LT"/>
              </w:rPr>
              <w:t>-1,959</w:t>
            </w:r>
          </w:p>
        </w:tc>
      </w:tr>
      <w:tr w:rsidR="009B569D" w:rsidRPr="009B569D" w14:paraId="0DCA3D59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AD670EE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42.9.11.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72FF5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Paskolų ir palūkanų grąžinimas (SB)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1B78725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01.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878AD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110,000</w:t>
            </w:r>
          </w:p>
        </w:tc>
      </w:tr>
      <w:tr w:rsidR="009B569D" w:rsidRPr="009B569D" w14:paraId="711F7072" w14:textId="77777777" w:rsidTr="009B569D">
        <w:trPr>
          <w:trHeight w:val="375"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03129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43.</w:t>
            </w:r>
          </w:p>
        </w:tc>
        <w:tc>
          <w:tcPr>
            <w:tcW w:w="51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AC3B7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IŠ VISO: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32ACE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E0D41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3555,353</w:t>
            </w:r>
          </w:p>
        </w:tc>
      </w:tr>
      <w:tr w:rsidR="009B569D" w:rsidRPr="009B569D" w14:paraId="0C6BF822" w14:textId="77777777" w:rsidTr="009B569D">
        <w:trPr>
          <w:trHeight w:val="315"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9ACBD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1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4BB14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9E81A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9EE69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569D" w:rsidRPr="009B569D" w14:paraId="659CDB18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AD67E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43.1.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364B6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B51CA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D8AA5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1500,000</w:t>
            </w:r>
          </w:p>
        </w:tc>
      </w:tr>
      <w:tr w:rsidR="009B569D" w:rsidRPr="009B569D" w14:paraId="386E1DF0" w14:textId="77777777" w:rsidTr="009B569D">
        <w:trPr>
          <w:trHeight w:val="630"/>
        </w:trPr>
        <w:tc>
          <w:tcPr>
            <w:tcW w:w="166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E0B00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43.2.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48CC53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speciali tikslinė dotacija mokymo reikmėms finansuoti (ML, ML(SL))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37760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774F1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1748,000</w:t>
            </w:r>
          </w:p>
        </w:tc>
      </w:tr>
      <w:tr w:rsidR="009B569D" w:rsidRPr="009B569D" w14:paraId="053EED2B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F589A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43.3.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6F2AB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 xml:space="preserve"> valstybinėms funkcijoms (VBD)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88B86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D61D4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322,000</w:t>
            </w:r>
          </w:p>
        </w:tc>
      </w:tr>
      <w:tr w:rsidR="009B569D" w:rsidRPr="009B569D" w14:paraId="4022B24A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D345B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43.6.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6E6791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color w:val="444444"/>
                <w:lang w:eastAsia="lt-LT"/>
              </w:rPr>
            </w:pPr>
            <w:r w:rsidRPr="009B569D">
              <w:rPr>
                <w:rFonts w:ascii="Arial" w:hAnsi="Arial" w:cs="Arial"/>
                <w:color w:val="444444"/>
                <w:lang w:eastAsia="lt-LT"/>
              </w:rPr>
              <w:t>kitos dotacijos (VBD, VBD (UK))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7FDB7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D3FBB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-260,147</w:t>
            </w:r>
          </w:p>
        </w:tc>
      </w:tr>
      <w:tr w:rsidR="009B569D" w:rsidRPr="009B569D" w14:paraId="35462EE5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E940E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43.8.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2A864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lėšos už paslaugas ir nuomą (S)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2CCDC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9E72C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318,600</w:t>
            </w:r>
          </w:p>
        </w:tc>
      </w:tr>
      <w:tr w:rsidR="009B569D" w:rsidRPr="009B569D" w14:paraId="29398292" w14:textId="77777777" w:rsidTr="009B569D">
        <w:trPr>
          <w:trHeight w:val="949"/>
        </w:trPr>
        <w:tc>
          <w:tcPr>
            <w:tcW w:w="166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1CB99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43.11.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6CA690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Dotacija savivaldybėms iš Europos Sąjungos, kitos tarptautinės finansinės paramos ir bendrojo finansavimo lėšos (ES, VBES,EEE,EEEVB)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ED76D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B46D7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-73,477</w:t>
            </w:r>
          </w:p>
        </w:tc>
      </w:tr>
      <w:tr w:rsidR="009B569D" w:rsidRPr="009B569D" w14:paraId="100445C6" w14:textId="77777777" w:rsidTr="009B569D">
        <w:trPr>
          <w:trHeight w:val="585"/>
        </w:trPr>
        <w:tc>
          <w:tcPr>
            <w:tcW w:w="1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2D410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lastRenderedPageBreak/>
              <w:t>43.13.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9E260D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Klimato kaitos programos lėšos nutolusiems saulės parkams įsigyti (KKP)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26C26C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D932E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0,377</w:t>
            </w:r>
          </w:p>
        </w:tc>
      </w:tr>
      <w:tr w:rsidR="009B569D" w:rsidRPr="009B569D" w14:paraId="32045DA0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56C5D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ADE6F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4406F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8C2C2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569D" w:rsidRPr="009B569D" w14:paraId="229042BD" w14:textId="77777777" w:rsidTr="009B569D">
        <w:trPr>
          <w:trHeight w:val="312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89219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44.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9B427" w14:textId="77777777" w:rsidR="009B569D" w:rsidRPr="009B569D" w:rsidRDefault="009B569D" w:rsidP="009B569D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12BBC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7B6E5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1654,500</w:t>
            </w:r>
          </w:p>
        </w:tc>
      </w:tr>
      <w:tr w:rsidR="009B569D" w:rsidRPr="009B569D" w14:paraId="3C737D45" w14:textId="77777777" w:rsidTr="009B569D">
        <w:trPr>
          <w:trHeight w:val="589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D1472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45.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4E60D56" w14:textId="77777777" w:rsidR="009B569D" w:rsidRPr="009B569D" w:rsidRDefault="009B569D" w:rsidP="009B569D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2. Ekonominio konkurencingumo didinimo programa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A97BA" w14:textId="77777777" w:rsidR="009B569D" w:rsidRPr="009B569D" w:rsidRDefault="009B569D" w:rsidP="009B569D">
            <w:pPr>
              <w:rPr>
                <w:rFonts w:ascii="Arial" w:hAnsi="Arial" w:cs="Arial"/>
                <w:i/>
                <w:iCs/>
                <w:lang w:eastAsia="lt-LT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B7B3C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-430,800</w:t>
            </w:r>
          </w:p>
        </w:tc>
      </w:tr>
      <w:tr w:rsidR="009B569D" w:rsidRPr="009B569D" w14:paraId="370AA29A" w14:textId="77777777" w:rsidTr="009B569D">
        <w:trPr>
          <w:trHeight w:val="312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99D0E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46.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AE585" w14:textId="77777777" w:rsidR="009B569D" w:rsidRPr="009B569D" w:rsidRDefault="009B569D" w:rsidP="009B569D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3. Aplinkos apsaugos programa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B40B70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7A5A6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57,000</w:t>
            </w:r>
          </w:p>
        </w:tc>
      </w:tr>
      <w:tr w:rsidR="009B569D" w:rsidRPr="009B569D" w14:paraId="2287C6ED" w14:textId="77777777" w:rsidTr="009B569D">
        <w:trPr>
          <w:trHeight w:val="323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CCADC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47.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F1664" w14:textId="77777777" w:rsidR="009B569D" w:rsidRPr="009B569D" w:rsidRDefault="009B569D" w:rsidP="009B569D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4. Sveikatos apsaugos programa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9AC436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602D7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19,700</w:t>
            </w:r>
          </w:p>
        </w:tc>
      </w:tr>
      <w:tr w:rsidR="009B569D" w:rsidRPr="009B569D" w14:paraId="2C91F950" w14:textId="77777777" w:rsidTr="009B569D">
        <w:trPr>
          <w:trHeight w:val="263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73D40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48.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25A135" w14:textId="77777777" w:rsidR="009B569D" w:rsidRPr="009B569D" w:rsidRDefault="009B569D" w:rsidP="009B569D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5. Socialinės apsaugos ir NVO politikos programa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A649BE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7CF8B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611,310</w:t>
            </w:r>
          </w:p>
        </w:tc>
      </w:tr>
      <w:tr w:rsidR="009B569D" w:rsidRPr="009B569D" w14:paraId="2E72C593" w14:textId="77777777" w:rsidTr="009B569D">
        <w:trPr>
          <w:trHeight w:val="66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64887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49.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E95469" w14:textId="77777777" w:rsidR="009B569D" w:rsidRPr="009B569D" w:rsidRDefault="009B569D" w:rsidP="009B569D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6. Susisiekimo ir inžinerinės infrastruktūros plėtros programa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58133E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6F5DB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-143,111</w:t>
            </w:r>
          </w:p>
        </w:tc>
      </w:tr>
      <w:tr w:rsidR="009B569D" w:rsidRPr="009B569D" w14:paraId="2DAC4800" w14:textId="77777777" w:rsidTr="009B569D">
        <w:trPr>
          <w:trHeight w:val="600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26B47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50.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AA3239" w14:textId="77777777" w:rsidR="009B569D" w:rsidRPr="009B569D" w:rsidRDefault="009B569D" w:rsidP="009B569D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558DBA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AC3F4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-138,800</w:t>
            </w:r>
          </w:p>
        </w:tc>
      </w:tr>
      <w:tr w:rsidR="009B569D" w:rsidRPr="009B569D" w14:paraId="7D45A4BC" w14:textId="77777777" w:rsidTr="009B569D">
        <w:trPr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2F21B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51.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EC1F0" w14:textId="77777777" w:rsidR="009B569D" w:rsidRPr="009B569D" w:rsidRDefault="009B569D" w:rsidP="009B569D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8. Kūno kultūros ir sporto plėtros programa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02DCA5" w14:textId="77777777" w:rsidR="009B569D" w:rsidRPr="009B569D" w:rsidRDefault="009B569D" w:rsidP="009B569D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77237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1486,813</w:t>
            </w:r>
          </w:p>
        </w:tc>
      </w:tr>
      <w:tr w:rsidR="009B569D" w:rsidRPr="009B569D" w14:paraId="3320B849" w14:textId="77777777" w:rsidTr="009B569D">
        <w:trPr>
          <w:trHeight w:val="69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DAAC4" w14:textId="77777777" w:rsidR="009B569D" w:rsidRPr="009B569D" w:rsidRDefault="009B569D" w:rsidP="009B569D">
            <w:pPr>
              <w:rPr>
                <w:rFonts w:ascii="Arial" w:hAnsi="Arial" w:cs="Arial"/>
                <w:lang w:eastAsia="lt-LT"/>
              </w:rPr>
            </w:pPr>
            <w:r w:rsidRPr="009B569D">
              <w:rPr>
                <w:rFonts w:ascii="Arial" w:hAnsi="Arial" w:cs="Arial"/>
                <w:lang w:eastAsia="lt-LT"/>
              </w:rPr>
              <w:t>52.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1D25C1" w14:textId="77777777" w:rsidR="009B569D" w:rsidRPr="009B569D" w:rsidRDefault="009B569D" w:rsidP="009B569D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9. Savivaldybės valdymo ir pagrindinių funkcijų vykdymo programa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3E1D07" w14:textId="77777777" w:rsidR="009B569D" w:rsidRPr="009B569D" w:rsidRDefault="009B569D" w:rsidP="009B569D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569D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C6D0F" w14:textId="77777777" w:rsidR="009B569D" w:rsidRPr="009B569D" w:rsidRDefault="009B569D" w:rsidP="009B569D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569D">
              <w:rPr>
                <w:rFonts w:ascii="Arial" w:hAnsi="Arial" w:cs="Arial"/>
                <w:i/>
                <w:iCs/>
                <w:lang w:eastAsia="lt-LT"/>
              </w:rPr>
              <w:t>438,741</w:t>
            </w:r>
          </w:p>
        </w:tc>
      </w:tr>
    </w:tbl>
    <w:p w14:paraId="7B6A3138" w14:textId="15D334A5" w:rsidR="00EB06D4" w:rsidRPr="00234E76" w:rsidRDefault="00EB06D4" w:rsidP="008914EF">
      <w:pPr>
        <w:pStyle w:val="Betarp"/>
        <w:spacing w:before="240" w:after="240" w:line="276" w:lineRule="auto"/>
        <w:ind w:firstLine="1134"/>
        <w:jc w:val="both"/>
        <w:rPr>
          <w:rFonts w:ascii="Arial" w:eastAsiaTheme="minorHAnsi" w:hAnsi="Arial" w:cs="Arial"/>
        </w:rPr>
      </w:pPr>
      <w:r w:rsidRPr="00EB06D4">
        <w:rPr>
          <w:rFonts w:ascii="Arial" w:hAnsi="Arial" w:cs="Arial"/>
        </w:rPr>
        <w:t>4. Skelbti šį sprendimą Teisės aktų registre.</w:t>
      </w:r>
    </w:p>
    <w:p w14:paraId="6BD41138" w14:textId="3AE8A545" w:rsidR="003215BB" w:rsidRDefault="008914EF" w:rsidP="008914EF">
      <w:pPr>
        <w:spacing w:line="276" w:lineRule="auto"/>
        <w:ind w:left="7371" w:hanging="7371"/>
        <w:rPr>
          <w:rFonts w:ascii="Arial" w:hAnsi="Arial" w:cs="Arial"/>
        </w:rPr>
      </w:pPr>
      <w:r w:rsidRPr="00505751">
        <w:rPr>
          <w:rFonts w:ascii="Arial" w:hAnsi="Arial" w:cs="Arial"/>
        </w:rPr>
        <w:t>Savivaldybės meras</w:t>
      </w:r>
      <w:r w:rsidRPr="00505751">
        <w:rPr>
          <w:rFonts w:ascii="Arial" w:hAnsi="Arial" w:cs="Arial"/>
        </w:rPr>
        <w:tab/>
        <w:t>Bronius Markauskas</w:t>
      </w:r>
    </w:p>
    <w:sectPr w:rsidR="003215BB" w:rsidSect="00E44A08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19AC86" w14:textId="77777777" w:rsidR="002A49ED" w:rsidRDefault="002A49ED">
      <w:r>
        <w:separator/>
      </w:r>
    </w:p>
  </w:endnote>
  <w:endnote w:type="continuationSeparator" w:id="0">
    <w:p w14:paraId="2916B2EF" w14:textId="77777777" w:rsidR="002A49ED" w:rsidRDefault="002A4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1CF110" w14:textId="77777777" w:rsidR="002A49ED" w:rsidRDefault="002A49ED">
      <w:r>
        <w:separator/>
      </w:r>
    </w:p>
  </w:footnote>
  <w:footnote w:type="continuationSeparator" w:id="0">
    <w:p w14:paraId="7FE04F9C" w14:textId="77777777" w:rsidR="002A49ED" w:rsidRDefault="002A49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51418263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7BB508CF" w14:textId="28773FB6" w:rsidR="008914EF" w:rsidRPr="008914EF" w:rsidRDefault="008914EF">
        <w:pPr>
          <w:pStyle w:val="Antrats"/>
          <w:jc w:val="center"/>
          <w:rPr>
            <w:rFonts w:ascii="Arial" w:hAnsi="Arial" w:cs="Arial"/>
          </w:rPr>
        </w:pPr>
        <w:r w:rsidRPr="008914EF">
          <w:rPr>
            <w:rFonts w:ascii="Arial" w:hAnsi="Arial" w:cs="Arial"/>
          </w:rPr>
          <w:fldChar w:fldCharType="begin"/>
        </w:r>
        <w:r w:rsidRPr="008914EF">
          <w:rPr>
            <w:rFonts w:ascii="Arial" w:hAnsi="Arial" w:cs="Arial"/>
          </w:rPr>
          <w:instrText>PAGE   \* MERGEFORMAT</w:instrText>
        </w:r>
        <w:r w:rsidRPr="008914EF">
          <w:rPr>
            <w:rFonts w:ascii="Arial" w:hAnsi="Arial" w:cs="Arial"/>
          </w:rPr>
          <w:fldChar w:fldCharType="separate"/>
        </w:r>
        <w:r w:rsidRPr="008914EF">
          <w:rPr>
            <w:rFonts w:ascii="Arial" w:hAnsi="Arial" w:cs="Arial"/>
          </w:rPr>
          <w:t>2</w:t>
        </w:r>
        <w:r w:rsidRPr="008914EF">
          <w:rPr>
            <w:rFonts w:ascii="Arial" w:hAnsi="Arial" w:cs="Arial"/>
          </w:rPr>
          <w:fldChar w:fldCharType="end"/>
        </w:r>
      </w:p>
    </w:sdtContent>
  </w:sdt>
  <w:p w14:paraId="120C6FA3" w14:textId="77777777" w:rsidR="000A0356" w:rsidRDefault="000A0356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9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0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1"/>
  </w:num>
  <w:num w:numId="2" w16cid:durableId="892695588">
    <w:abstractNumId w:val="0"/>
  </w:num>
  <w:num w:numId="3" w16cid:durableId="996031820">
    <w:abstractNumId w:val="4"/>
  </w:num>
  <w:num w:numId="4" w16cid:durableId="950666351">
    <w:abstractNumId w:val="9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8"/>
  </w:num>
  <w:num w:numId="9" w16cid:durableId="16439568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5"/>
  </w:num>
  <w:num w:numId="12" w16cid:durableId="1235626148">
    <w:abstractNumId w:val="7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2148B"/>
    <w:rsid w:val="000324AC"/>
    <w:rsid w:val="000331C4"/>
    <w:rsid w:val="0004330B"/>
    <w:rsid w:val="00050B85"/>
    <w:rsid w:val="00051D69"/>
    <w:rsid w:val="00052D91"/>
    <w:rsid w:val="00065A3B"/>
    <w:rsid w:val="000734AC"/>
    <w:rsid w:val="0007440E"/>
    <w:rsid w:val="00075DE1"/>
    <w:rsid w:val="000842AE"/>
    <w:rsid w:val="00095702"/>
    <w:rsid w:val="00097A66"/>
    <w:rsid w:val="000A0356"/>
    <w:rsid w:val="000A1209"/>
    <w:rsid w:val="000A20A0"/>
    <w:rsid w:val="000B4D49"/>
    <w:rsid w:val="000D0160"/>
    <w:rsid w:val="000D1BB3"/>
    <w:rsid w:val="000E316D"/>
    <w:rsid w:val="000E4FA9"/>
    <w:rsid w:val="000E7500"/>
    <w:rsid w:val="000F3C80"/>
    <w:rsid w:val="001043CA"/>
    <w:rsid w:val="00112B10"/>
    <w:rsid w:val="001141EE"/>
    <w:rsid w:val="001144A6"/>
    <w:rsid w:val="001171D4"/>
    <w:rsid w:val="001209B5"/>
    <w:rsid w:val="00121ACB"/>
    <w:rsid w:val="0013267C"/>
    <w:rsid w:val="001337C1"/>
    <w:rsid w:val="0013493D"/>
    <w:rsid w:val="0013586A"/>
    <w:rsid w:val="0014556D"/>
    <w:rsid w:val="00152A30"/>
    <w:rsid w:val="001531A0"/>
    <w:rsid w:val="00155682"/>
    <w:rsid w:val="001560F7"/>
    <w:rsid w:val="001567CB"/>
    <w:rsid w:val="00172EDB"/>
    <w:rsid w:val="00184AA7"/>
    <w:rsid w:val="00184B50"/>
    <w:rsid w:val="0019373A"/>
    <w:rsid w:val="001A4506"/>
    <w:rsid w:val="001B60A1"/>
    <w:rsid w:val="001C1BB2"/>
    <w:rsid w:val="001C20BB"/>
    <w:rsid w:val="001C3CA1"/>
    <w:rsid w:val="001C6E09"/>
    <w:rsid w:val="001D181A"/>
    <w:rsid w:val="001D2ED5"/>
    <w:rsid w:val="001D2F4A"/>
    <w:rsid w:val="001D52F9"/>
    <w:rsid w:val="001D54DF"/>
    <w:rsid w:val="001D588A"/>
    <w:rsid w:val="001D76B2"/>
    <w:rsid w:val="001E404E"/>
    <w:rsid w:val="001E6C9D"/>
    <w:rsid w:val="001E7944"/>
    <w:rsid w:val="001F019D"/>
    <w:rsid w:val="001F2780"/>
    <w:rsid w:val="001F3AA8"/>
    <w:rsid w:val="001F4084"/>
    <w:rsid w:val="001F446B"/>
    <w:rsid w:val="001F4591"/>
    <w:rsid w:val="00203972"/>
    <w:rsid w:val="00204506"/>
    <w:rsid w:val="0020746A"/>
    <w:rsid w:val="002111A5"/>
    <w:rsid w:val="0021210C"/>
    <w:rsid w:val="00214D09"/>
    <w:rsid w:val="002152F5"/>
    <w:rsid w:val="002156CC"/>
    <w:rsid w:val="00222828"/>
    <w:rsid w:val="00227E43"/>
    <w:rsid w:val="00230792"/>
    <w:rsid w:val="00231487"/>
    <w:rsid w:val="00232A9A"/>
    <w:rsid w:val="00234E76"/>
    <w:rsid w:val="002365EF"/>
    <w:rsid w:val="00237067"/>
    <w:rsid w:val="002403D8"/>
    <w:rsid w:val="00242C5F"/>
    <w:rsid w:val="002436E4"/>
    <w:rsid w:val="00243DEE"/>
    <w:rsid w:val="00250B1B"/>
    <w:rsid w:val="00260E31"/>
    <w:rsid w:val="00264D44"/>
    <w:rsid w:val="00265E74"/>
    <w:rsid w:val="00266603"/>
    <w:rsid w:val="00272A21"/>
    <w:rsid w:val="0027545A"/>
    <w:rsid w:val="00285E35"/>
    <w:rsid w:val="00290B9C"/>
    <w:rsid w:val="002947B2"/>
    <w:rsid w:val="00295711"/>
    <w:rsid w:val="00296E11"/>
    <w:rsid w:val="002A49ED"/>
    <w:rsid w:val="002A78EC"/>
    <w:rsid w:val="002B3D94"/>
    <w:rsid w:val="002C0283"/>
    <w:rsid w:val="002C074A"/>
    <w:rsid w:val="002C345E"/>
    <w:rsid w:val="002C4E4C"/>
    <w:rsid w:val="002C76C3"/>
    <w:rsid w:val="002D19E7"/>
    <w:rsid w:val="002F0722"/>
    <w:rsid w:val="002F5F21"/>
    <w:rsid w:val="0030346E"/>
    <w:rsid w:val="003215BB"/>
    <w:rsid w:val="00322914"/>
    <w:rsid w:val="00326979"/>
    <w:rsid w:val="003272B7"/>
    <w:rsid w:val="00340704"/>
    <w:rsid w:val="003436F1"/>
    <w:rsid w:val="00344EBB"/>
    <w:rsid w:val="00350AC2"/>
    <w:rsid w:val="0035217C"/>
    <w:rsid w:val="00354FBD"/>
    <w:rsid w:val="00365FD0"/>
    <w:rsid w:val="00366E4A"/>
    <w:rsid w:val="00373620"/>
    <w:rsid w:val="00373FFD"/>
    <w:rsid w:val="003776B5"/>
    <w:rsid w:val="0039175C"/>
    <w:rsid w:val="00392CD6"/>
    <w:rsid w:val="00394E0C"/>
    <w:rsid w:val="003A18E7"/>
    <w:rsid w:val="003A2057"/>
    <w:rsid w:val="003A65EC"/>
    <w:rsid w:val="003B0414"/>
    <w:rsid w:val="003B0DCE"/>
    <w:rsid w:val="003B4800"/>
    <w:rsid w:val="003C36D9"/>
    <w:rsid w:val="003C428F"/>
    <w:rsid w:val="003C4861"/>
    <w:rsid w:val="003D1560"/>
    <w:rsid w:val="003D6045"/>
    <w:rsid w:val="003D7C37"/>
    <w:rsid w:val="003E04B8"/>
    <w:rsid w:val="003F1193"/>
    <w:rsid w:val="003F4AC0"/>
    <w:rsid w:val="003F4E09"/>
    <w:rsid w:val="00401F2A"/>
    <w:rsid w:val="00402FEB"/>
    <w:rsid w:val="004032C9"/>
    <w:rsid w:val="00407F54"/>
    <w:rsid w:val="00410BEF"/>
    <w:rsid w:val="00413B8F"/>
    <w:rsid w:val="00415A84"/>
    <w:rsid w:val="00421074"/>
    <w:rsid w:val="004262BD"/>
    <w:rsid w:val="00433594"/>
    <w:rsid w:val="0043505E"/>
    <w:rsid w:val="00437D18"/>
    <w:rsid w:val="004462BF"/>
    <w:rsid w:val="004506C5"/>
    <w:rsid w:val="004559DD"/>
    <w:rsid w:val="00457E54"/>
    <w:rsid w:val="00467A01"/>
    <w:rsid w:val="00470589"/>
    <w:rsid w:val="0047145E"/>
    <w:rsid w:val="00474748"/>
    <w:rsid w:val="004760CF"/>
    <w:rsid w:val="004769F6"/>
    <w:rsid w:val="00482E5C"/>
    <w:rsid w:val="004830F0"/>
    <w:rsid w:val="00487486"/>
    <w:rsid w:val="004945BF"/>
    <w:rsid w:val="00497A8B"/>
    <w:rsid w:val="004A4B3F"/>
    <w:rsid w:val="004B1CEB"/>
    <w:rsid w:val="004B3EF7"/>
    <w:rsid w:val="004C162C"/>
    <w:rsid w:val="004C49A1"/>
    <w:rsid w:val="004E30E8"/>
    <w:rsid w:val="004E5037"/>
    <w:rsid w:val="004F2329"/>
    <w:rsid w:val="004F2E9D"/>
    <w:rsid w:val="004F5F73"/>
    <w:rsid w:val="004F5FB3"/>
    <w:rsid w:val="004F6C40"/>
    <w:rsid w:val="00504864"/>
    <w:rsid w:val="00505784"/>
    <w:rsid w:val="00506DE9"/>
    <w:rsid w:val="005118E9"/>
    <w:rsid w:val="005178F4"/>
    <w:rsid w:val="00522C33"/>
    <w:rsid w:val="00525372"/>
    <w:rsid w:val="00527546"/>
    <w:rsid w:val="00534170"/>
    <w:rsid w:val="005357E7"/>
    <w:rsid w:val="00540296"/>
    <w:rsid w:val="005409BB"/>
    <w:rsid w:val="005425DF"/>
    <w:rsid w:val="00546150"/>
    <w:rsid w:val="005477CD"/>
    <w:rsid w:val="005543FE"/>
    <w:rsid w:val="00566F21"/>
    <w:rsid w:val="0056737D"/>
    <w:rsid w:val="005731F2"/>
    <w:rsid w:val="0057489D"/>
    <w:rsid w:val="00577F3E"/>
    <w:rsid w:val="00580D72"/>
    <w:rsid w:val="00592861"/>
    <w:rsid w:val="005A40E9"/>
    <w:rsid w:val="005B3A4F"/>
    <w:rsid w:val="005C0F7E"/>
    <w:rsid w:val="005D7AC6"/>
    <w:rsid w:val="005E2B95"/>
    <w:rsid w:val="005F34AB"/>
    <w:rsid w:val="00602E94"/>
    <w:rsid w:val="00620A3B"/>
    <w:rsid w:val="0062112D"/>
    <w:rsid w:val="006330B9"/>
    <w:rsid w:val="00634770"/>
    <w:rsid w:val="0065141F"/>
    <w:rsid w:val="00651547"/>
    <w:rsid w:val="006518B3"/>
    <w:rsid w:val="00652865"/>
    <w:rsid w:val="00655007"/>
    <w:rsid w:val="00657B11"/>
    <w:rsid w:val="00661D65"/>
    <w:rsid w:val="0066289C"/>
    <w:rsid w:val="006669F0"/>
    <w:rsid w:val="006674EB"/>
    <w:rsid w:val="00667F14"/>
    <w:rsid w:val="00686650"/>
    <w:rsid w:val="00686D8D"/>
    <w:rsid w:val="00687D79"/>
    <w:rsid w:val="00690133"/>
    <w:rsid w:val="00693E0C"/>
    <w:rsid w:val="006A7345"/>
    <w:rsid w:val="006A7B2F"/>
    <w:rsid w:val="006B61A7"/>
    <w:rsid w:val="006B63E7"/>
    <w:rsid w:val="006C039A"/>
    <w:rsid w:val="006C30DF"/>
    <w:rsid w:val="006C5C80"/>
    <w:rsid w:val="006C5F00"/>
    <w:rsid w:val="006D2B01"/>
    <w:rsid w:val="006D3DF6"/>
    <w:rsid w:val="006D7468"/>
    <w:rsid w:val="006E2BD1"/>
    <w:rsid w:val="006E3A7A"/>
    <w:rsid w:val="006E7B9E"/>
    <w:rsid w:val="006F245B"/>
    <w:rsid w:val="00702552"/>
    <w:rsid w:val="00710118"/>
    <w:rsid w:val="00711569"/>
    <w:rsid w:val="00712672"/>
    <w:rsid w:val="00722CD2"/>
    <w:rsid w:val="00723133"/>
    <w:rsid w:val="00730501"/>
    <w:rsid w:val="00734388"/>
    <w:rsid w:val="00743BFB"/>
    <w:rsid w:val="007477AD"/>
    <w:rsid w:val="00751048"/>
    <w:rsid w:val="00753952"/>
    <w:rsid w:val="00782FAB"/>
    <w:rsid w:val="0078582A"/>
    <w:rsid w:val="00793FEF"/>
    <w:rsid w:val="00794FA5"/>
    <w:rsid w:val="007A1329"/>
    <w:rsid w:val="007A2E3C"/>
    <w:rsid w:val="007A5748"/>
    <w:rsid w:val="007A5C90"/>
    <w:rsid w:val="007B1B81"/>
    <w:rsid w:val="007B785B"/>
    <w:rsid w:val="007B7A7D"/>
    <w:rsid w:val="007C12BD"/>
    <w:rsid w:val="007C387C"/>
    <w:rsid w:val="007C426C"/>
    <w:rsid w:val="007C52A9"/>
    <w:rsid w:val="007C5AF0"/>
    <w:rsid w:val="007C6225"/>
    <w:rsid w:val="007E20B1"/>
    <w:rsid w:val="007E3CD0"/>
    <w:rsid w:val="007F0142"/>
    <w:rsid w:val="007F21C4"/>
    <w:rsid w:val="007F6981"/>
    <w:rsid w:val="00800CC1"/>
    <w:rsid w:val="008048BB"/>
    <w:rsid w:val="008071A6"/>
    <w:rsid w:val="008256E7"/>
    <w:rsid w:val="00830B4E"/>
    <w:rsid w:val="00832808"/>
    <w:rsid w:val="00834734"/>
    <w:rsid w:val="008367EA"/>
    <w:rsid w:val="00840ACA"/>
    <w:rsid w:val="00840D19"/>
    <w:rsid w:val="00845729"/>
    <w:rsid w:val="008508AB"/>
    <w:rsid w:val="00852342"/>
    <w:rsid w:val="008523D0"/>
    <w:rsid w:val="00860248"/>
    <w:rsid w:val="00861982"/>
    <w:rsid w:val="00862075"/>
    <w:rsid w:val="008709A7"/>
    <w:rsid w:val="0087324E"/>
    <w:rsid w:val="0087780D"/>
    <w:rsid w:val="00887A7C"/>
    <w:rsid w:val="00890153"/>
    <w:rsid w:val="008914EF"/>
    <w:rsid w:val="00894D73"/>
    <w:rsid w:val="00896160"/>
    <w:rsid w:val="008A010B"/>
    <w:rsid w:val="008A4DFF"/>
    <w:rsid w:val="008A57EC"/>
    <w:rsid w:val="008B0DBA"/>
    <w:rsid w:val="008B4026"/>
    <w:rsid w:val="008B4966"/>
    <w:rsid w:val="008B6EA9"/>
    <w:rsid w:val="008C25C5"/>
    <w:rsid w:val="008C407E"/>
    <w:rsid w:val="008D3513"/>
    <w:rsid w:val="008D46DF"/>
    <w:rsid w:val="008D4E70"/>
    <w:rsid w:val="008D5D9E"/>
    <w:rsid w:val="008E423B"/>
    <w:rsid w:val="008F38B8"/>
    <w:rsid w:val="008F4B3C"/>
    <w:rsid w:val="00901FEC"/>
    <w:rsid w:val="0090203A"/>
    <w:rsid w:val="00911D7F"/>
    <w:rsid w:val="00913839"/>
    <w:rsid w:val="00914DFD"/>
    <w:rsid w:val="009162C8"/>
    <w:rsid w:val="00916733"/>
    <w:rsid w:val="00925F09"/>
    <w:rsid w:val="0093040C"/>
    <w:rsid w:val="0093310C"/>
    <w:rsid w:val="00937150"/>
    <w:rsid w:val="00943BCC"/>
    <w:rsid w:val="00944BBD"/>
    <w:rsid w:val="009451E2"/>
    <w:rsid w:val="00953AD8"/>
    <w:rsid w:val="0096061E"/>
    <w:rsid w:val="00961C01"/>
    <w:rsid w:val="0097117B"/>
    <w:rsid w:val="00971F86"/>
    <w:rsid w:val="00984F05"/>
    <w:rsid w:val="009911D9"/>
    <w:rsid w:val="009A031E"/>
    <w:rsid w:val="009A50BB"/>
    <w:rsid w:val="009B1061"/>
    <w:rsid w:val="009B1C92"/>
    <w:rsid w:val="009B3412"/>
    <w:rsid w:val="009B569D"/>
    <w:rsid w:val="009B7C04"/>
    <w:rsid w:val="009C42B0"/>
    <w:rsid w:val="009D506A"/>
    <w:rsid w:val="009D64BE"/>
    <w:rsid w:val="009D6517"/>
    <w:rsid w:val="009E039D"/>
    <w:rsid w:val="009E4298"/>
    <w:rsid w:val="009E4353"/>
    <w:rsid w:val="00A00459"/>
    <w:rsid w:val="00A029B0"/>
    <w:rsid w:val="00A122B3"/>
    <w:rsid w:val="00A15292"/>
    <w:rsid w:val="00A1696D"/>
    <w:rsid w:val="00A21DD1"/>
    <w:rsid w:val="00A24850"/>
    <w:rsid w:val="00A27C6B"/>
    <w:rsid w:val="00A335D6"/>
    <w:rsid w:val="00A346BE"/>
    <w:rsid w:val="00A43BA4"/>
    <w:rsid w:val="00A45B88"/>
    <w:rsid w:val="00A64939"/>
    <w:rsid w:val="00A654FA"/>
    <w:rsid w:val="00A76874"/>
    <w:rsid w:val="00A76D04"/>
    <w:rsid w:val="00A8533E"/>
    <w:rsid w:val="00A87660"/>
    <w:rsid w:val="00A972AA"/>
    <w:rsid w:val="00AA0505"/>
    <w:rsid w:val="00AA5BEA"/>
    <w:rsid w:val="00AB09CC"/>
    <w:rsid w:val="00AB0CD4"/>
    <w:rsid w:val="00AB1D7A"/>
    <w:rsid w:val="00AC31A9"/>
    <w:rsid w:val="00AC5ABE"/>
    <w:rsid w:val="00AD0202"/>
    <w:rsid w:val="00AD02C2"/>
    <w:rsid w:val="00AD3309"/>
    <w:rsid w:val="00AD6C32"/>
    <w:rsid w:val="00AD7EFD"/>
    <w:rsid w:val="00AE6592"/>
    <w:rsid w:val="00AE6815"/>
    <w:rsid w:val="00AF4C7A"/>
    <w:rsid w:val="00AF4D92"/>
    <w:rsid w:val="00AF5C0C"/>
    <w:rsid w:val="00AF7B18"/>
    <w:rsid w:val="00B0788C"/>
    <w:rsid w:val="00B10939"/>
    <w:rsid w:val="00B12FCF"/>
    <w:rsid w:val="00B16C50"/>
    <w:rsid w:val="00B27C98"/>
    <w:rsid w:val="00B304E5"/>
    <w:rsid w:val="00B334F0"/>
    <w:rsid w:val="00B37A04"/>
    <w:rsid w:val="00B42471"/>
    <w:rsid w:val="00B455D9"/>
    <w:rsid w:val="00B475DD"/>
    <w:rsid w:val="00B5721E"/>
    <w:rsid w:val="00B574F7"/>
    <w:rsid w:val="00B57C5B"/>
    <w:rsid w:val="00B63DBE"/>
    <w:rsid w:val="00B707C5"/>
    <w:rsid w:val="00B72EBC"/>
    <w:rsid w:val="00B74117"/>
    <w:rsid w:val="00B75978"/>
    <w:rsid w:val="00B77F78"/>
    <w:rsid w:val="00B912CF"/>
    <w:rsid w:val="00B9599A"/>
    <w:rsid w:val="00B960AA"/>
    <w:rsid w:val="00BC249E"/>
    <w:rsid w:val="00BC2D0D"/>
    <w:rsid w:val="00BC3D49"/>
    <w:rsid w:val="00BC7FA5"/>
    <w:rsid w:val="00BD56DD"/>
    <w:rsid w:val="00BD7E1F"/>
    <w:rsid w:val="00BE2D23"/>
    <w:rsid w:val="00BE7DC8"/>
    <w:rsid w:val="00C11CD2"/>
    <w:rsid w:val="00C11F15"/>
    <w:rsid w:val="00C16CD6"/>
    <w:rsid w:val="00C23AB1"/>
    <w:rsid w:val="00C368CE"/>
    <w:rsid w:val="00C37B6E"/>
    <w:rsid w:val="00C42A9F"/>
    <w:rsid w:val="00C44206"/>
    <w:rsid w:val="00C46839"/>
    <w:rsid w:val="00C51FCA"/>
    <w:rsid w:val="00C56A3F"/>
    <w:rsid w:val="00C577ED"/>
    <w:rsid w:val="00C663B4"/>
    <w:rsid w:val="00C7152B"/>
    <w:rsid w:val="00C8076F"/>
    <w:rsid w:val="00C80E87"/>
    <w:rsid w:val="00C86DFD"/>
    <w:rsid w:val="00C91710"/>
    <w:rsid w:val="00C95828"/>
    <w:rsid w:val="00CA0F5C"/>
    <w:rsid w:val="00CA1CA8"/>
    <w:rsid w:val="00CA5CC2"/>
    <w:rsid w:val="00CB0ECD"/>
    <w:rsid w:val="00CB371E"/>
    <w:rsid w:val="00CB5FCD"/>
    <w:rsid w:val="00CB7660"/>
    <w:rsid w:val="00CC0DE5"/>
    <w:rsid w:val="00CC45A0"/>
    <w:rsid w:val="00CC6B35"/>
    <w:rsid w:val="00CC7A63"/>
    <w:rsid w:val="00CD1D5A"/>
    <w:rsid w:val="00CD2E00"/>
    <w:rsid w:val="00CD4E23"/>
    <w:rsid w:val="00CE1853"/>
    <w:rsid w:val="00D004A7"/>
    <w:rsid w:val="00D02257"/>
    <w:rsid w:val="00D032B3"/>
    <w:rsid w:val="00D11742"/>
    <w:rsid w:val="00D16A69"/>
    <w:rsid w:val="00D17F7A"/>
    <w:rsid w:val="00D217A2"/>
    <w:rsid w:val="00D2640F"/>
    <w:rsid w:val="00D374AF"/>
    <w:rsid w:val="00D37CC0"/>
    <w:rsid w:val="00D50459"/>
    <w:rsid w:val="00D50BD9"/>
    <w:rsid w:val="00D606CA"/>
    <w:rsid w:val="00D64B75"/>
    <w:rsid w:val="00D6703A"/>
    <w:rsid w:val="00D71882"/>
    <w:rsid w:val="00D8401A"/>
    <w:rsid w:val="00D85ABA"/>
    <w:rsid w:val="00D8676E"/>
    <w:rsid w:val="00D9333A"/>
    <w:rsid w:val="00DA381B"/>
    <w:rsid w:val="00DA3919"/>
    <w:rsid w:val="00DA56E2"/>
    <w:rsid w:val="00DB6DDC"/>
    <w:rsid w:val="00DB7E30"/>
    <w:rsid w:val="00DC1996"/>
    <w:rsid w:val="00DC24EA"/>
    <w:rsid w:val="00DC585F"/>
    <w:rsid w:val="00DE36D1"/>
    <w:rsid w:val="00DF4106"/>
    <w:rsid w:val="00DF564B"/>
    <w:rsid w:val="00DF585B"/>
    <w:rsid w:val="00E008EF"/>
    <w:rsid w:val="00E009D0"/>
    <w:rsid w:val="00E00F86"/>
    <w:rsid w:val="00E027DA"/>
    <w:rsid w:val="00E06F17"/>
    <w:rsid w:val="00E073B0"/>
    <w:rsid w:val="00E07685"/>
    <w:rsid w:val="00E10C88"/>
    <w:rsid w:val="00E24DA0"/>
    <w:rsid w:val="00E27248"/>
    <w:rsid w:val="00E37863"/>
    <w:rsid w:val="00E44A08"/>
    <w:rsid w:val="00E44DF8"/>
    <w:rsid w:val="00E4563F"/>
    <w:rsid w:val="00E46F2F"/>
    <w:rsid w:val="00E61057"/>
    <w:rsid w:val="00E61A51"/>
    <w:rsid w:val="00E677C6"/>
    <w:rsid w:val="00E75A75"/>
    <w:rsid w:val="00E85C48"/>
    <w:rsid w:val="00E866FF"/>
    <w:rsid w:val="00E94057"/>
    <w:rsid w:val="00E955EE"/>
    <w:rsid w:val="00E96C63"/>
    <w:rsid w:val="00E97C78"/>
    <w:rsid w:val="00EA357A"/>
    <w:rsid w:val="00EA5FA4"/>
    <w:rsid w:val="00EB06D4"/>
    <w:rsid w:val="00EC3107"/>
    <w:rsid w:val="00EC4F90"/>
    <w:rsid w:val="00ED299E"/>
    <w:rsid w:val="00ED6896"/>
    <w:rsid w:val="00EE5F20"/>
    <w:rsid w:val="00EF0BC6"/>
    <w:rsid w:val="00EF4B85"/>
    <w:rsid w:val="00F00368"/>
    <w:rsid w:val="00F017C6"/>
    <w:rsid w:val="00F03A79"/>
    <w:rsid w:val="00F03F10"/>
    <w:rsid w:val="00F07451"/>
    <w:rsid w:val="00F11B53"/>
    <w:rsid w:val="00F16577"/>
    <w:rsid w:val="00F176EF"/>
    <w:rsid w:val="00F17A11"/>
    <w:rsid w:val="00F205B6"/>
    <w:rsid w:val="00F21456"/>
    <w:rsid w:val="00F231C8"/>
    <w:rsid w:val="00F313A9"/>
    <w:rsid w:val="00F35FE6"/>
    <w:rsid w:val="00F40AB9"/>
    <w:rsid w:val="00F47058"/>
    <w:rsid w:val="00F504FE"/>
    <w:rsid w:val="00F51B2A"/>
    <w:rsid w:val="00F54C6F"/>
    <w:rsid w:val="00F56007"/>
    <w:rsid w:val="00F57877"/>
    <w:rsid w:val="00F61583"/>
    <w:rsid w:val="00F63097"/>
    <w:rsid w:val="00F660F6"/>
    <w:rsid w:val="00F74847"/>
    <w:rsid w:val="00F812B5"/>
    <w:rsid w:val="00F8305B"/>
    <w:rsid w:val="00F879B1"/>
    <w:rsid w:val="00F93EBC"/>
    <w:rsid w:val="00FA06A2"/>
    <w:rsid w:val="00FA3DE0"/>
    <w:rsid w:val="00FC294D"/>
    <w:rsid w:val="00FD0096"/>
    <w:rsid w:val="00FD5C58"/>
    <w:rsid w:val="00FD604C"/>
    <w:rsid w:val="00FD61A1"/>
    <w:rsid w:val="00FD6E9F"/>
    <w:rsid w:val="00FE16CE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8D4E70"/>
    <w:pPr>
      <w:keepNext/>
      <w:keepLines/>
      <w:spacing w:after="240" w:line="276" w:lineRule="auto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8D4E70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  <w:style w:type="character" w:styleId="Hipersaitas">
    <w:name w:val="Hyperlink"/>
    <w:basedOn w:val="Numatytasispastraiposriftas"/>
    <w:uiPriority w:val="99"/>
    <w:unhideWhenUsed/>
    <w:rsid w:val="001209B5"/>
    <w:rPr>
      <w:color w:val="0563C1"/>
      <w:u w:val="single"/>
    </w:rPr>
  </w:style>
  <w:style w:type="character" w:styleId="Perirtashipersaitas">
    <w:name w:val="FollowedHyperlink"/>
    <w:basedOn w:val="Numatytasispastraiposriftas"/>
    <w:uiPriority w:val="99"/>
    <w:unhideWhenUsed/>
    <w:rsid w:val="001209B5"/>
    <w:rPr>
      <w:color w:val="954F72"/>
      <w:u w:val="single"/>
    </w:rPr>
  </w:style>
  <w:style w:type="paragraph" w:customStyle="1" w:styleId="msonormal0">
    <w:name w:val="msonormal"/>
    <w:basedOn w:val="prastasis"/>
    <w:rsid w:val="001209B5"/>
    <w:pPr>
      <w:spacing w:before="100" w:beforeAutospacing="1" w:after="100" w:afterAutospacing="1"/>
    </w:pPr>
    <w:rPr>
      <w:lang w:eastAsia="lt-LT"/>
    </w:rPr>
  </w:style>
  <w:style w:type="paragraph" w:customStyle="1" w:styleId="xl66">
    <w:name w:val="xl66"/>
    <w:basedOn w:val="prastasis"/>
    <w:rsid w:val="001209B5"/>
    <w:pP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67">
    <w:name w:val="xl67"/>
    <w:basedOn w:val="prastasis"/>
    <w:rsid w:val="001209B5"/>
    <w:pPr>
      <w:spacing w:before="100" w:beforeAutospacing="1" w:after="100" w:afterAutospacing="1"/>
    </w:pPr>
    <w:rPr>
      <w:sz w:val="18"/>
      <w:szCs w:val="18"/>
      <w:lang w:eastAsia="lt-LT"/>
    </w:rPr>
  </w:style>
  <w:style w:type="paragraph" w:customStyle="1" w:styleId="xl68">
    <w:name w:val="xl68"/>
    <w:basedOn w:val="prastasis"/>
    <w:rsid w:val="001209B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69">
    <w:name w:val="xl69"/>
    <w:basedOn w:val="prastasis"/>
    <w:rsid w:val="001209B5"/>
    <w:pP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70">
    <w:name w:val="xl70"/>
    <w:basedOn w:val="prastasis"/>
    <w:rsid w:val="001209B5"/>
    <w:pP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71">
    <w:name w:val="xl71"/>
    <w:basedOn w:val="prastasis"/>
    <w:rsid w:val="001209B5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72">
    <w:name w:val="xl72"/>
    <w:basedOn w:val="prastasis"/>
    <w:rsid w:val="001209B5"/>
    <w:pPr>
      <w:pBdr>
        <w:top w:val="single" w:sz="4" w:space="0" w:color="auto"/>
        <w:left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3">
    <w:name w:val="xl73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4">
    <w:name w:val="xl74"/>
    <w:basedOn w:val="prastasis"/>
    <w:rsid w:val="001209B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5">
    <w:name w:val="xl75"/>
    <w:basedOn w:val="prastasis"/>
    <w:rsid w:val="001209B5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6">
    <w:name w:val="xl76"/>
    <w:basedOn w:val="prastasis"/>
    <w:rsid w:val="001209B5"/>
    <w:pPr>
      <w:pBdr>
        <w:top w:val="single" w:sz="4" w:space="0" w:color="auto"/>
        <w:left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77">
    <w:name w:val="xl77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8">
    <w:name w:val="xl78"/>
    <w:basedOn w:val="prastasis"/>
    <w:rsid w:val="001209B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9">
    <w:name w:val="xl79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80">
    <w:name w:val="xl80"/>
    <w:basedOn w:val="prastasis"/>
    <w:rsid w:val="001209B5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1">
    <w:name w:val="xl81"/>
    <w:basedOn w:val="prastasis"/>
    <w:rsid w:val="001209B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2">
    <w:name w:val="xl82"/>
    <w:basedOn w:val="prastasis"/>
    <w:rsid w:val="001209B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83">
    <w:name w:val="xl83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4">
    <w:name w:val="xl84"/>
    <w:basedOn w:val="prastasis"/>
    <w:rsid w:val="001209B5"/>
    <w:pPr>
      <w:pBdr>
        <w:lef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85">
    <w:name w:val="xl85"/>
    <w:basedOn w:val="prastasis"/>
    <w:rsid w:val="001209B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86">
    <w:name w:val="xl86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87">
    <w:name w:val="xl87"/>
    <w:basedOn w:val="prastasis"/>
    <w:rsid w:val="001209B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88">
    <w:name w:val="xl88"/>
    <w:basedOn w:val="prastasis"/>
    <w:rsid w:val="001209B5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89">
    <w:name w:val="xl89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90">
    <w:name w:val="xl90"/>
    <w:basedOn w:val="prastasis"/>
    <w:rsid w:val="001209B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91">
    <w:name w:val="xl91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92">
    <w:name w:val="xl92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93">
    <w:name w:val="xl93"/>
    <w:basedOn w:val="prastasis"/>
    <w:rsid w:val="001209B5"/>
    <w:pPr>
      <w:pBdr>
        <w:lef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4">
    <w:name w:val="xl94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5">
    <w:name w:val="xl95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6">
    <w:name w:val="xl96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97">
    <w:name w:val="xl97"/>
    <w:basedOn w:val="prastasis"/>
    <w:rsid w:val="001209B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98">
    <w:name w:val="xl98"/>
    <w:basedOn w:val="prastasis"/>
    <w:rsid w:val="001209B5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99">
    <w:name w:val="xl99"/>
    <w:basedOn w:val="prastasis"/>
    <w:rsid w:val="001209B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00">
    <w:name w:val="xl100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01">
    <w:name w:val="xl101"/>
    <w:basedOn w:val="prastasis"/>
    <w:rsid w:val="001209B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02">
    <w:name w:val="xl102"/>
    <w:basedOn w:val="prastasis"/>
    <w:rsid w:val="001209B5"/>
    <w:pP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03">
    <w:name w:val="xl103"/>
    <w:basedOn w:val="prastasis"/>
    <w:rsid w:val="001209B5"/>
    <w:pPr>
      <w:pBdr>
        <w:lef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04">
    <w:name w:val="xl104"/>
    <w:basedOn w:val="prastasis"/>
    <w:rsid w:val="001209B5"/>
    <w:pPr>
      <w:spacing w:before="100" w:beforeAutospacing="1" w:after="100" w:afterAutospacing="1"/>
      <w:jc w:val="right"/>
    </w:pPr>
    <w:rPr>
      <w:rFonts w:ascii="Arial" w:hAnsi="Arial" w:cs="Arial"/>
      <w:color w:val="444444"/>
      <w:lang w:eastAsia="lt-LT"/>
    </w:rPr>
  </w:style>
  <w:style w:type="paragraph" w:customStyle="1" w:styleId="xl105">
    <w:name w:val="xl105"/>
    <w:basedOn w:val="prastasis"/>
    <w:rsid w:val="001209B5"/>
    <w:pPr>
      <w:spacing w:before="100" w:beforeAutospacing="1" w:after="100" w:afterAutospacing="1"/>
      <w:jc w:val="right"/>
    </w:pPr>
    <w:rPr>
      <w:rFonts w:ascii="Arial" w:hAnsi="Arial" w:cs="Arial"/>
      <w:color w:val="444444"/>
      <w:lang w:eastAsia="lt-LT"/>
    </w:rPr>
  </w:style>
  <w:style w:type="paragraph" w:customStyle="1" w:styleId="xl106">
    <w:name w:val="xl106"/>
    <w:basedOn w:val="prastasis"/>
    <w:rsid w:val="001209B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07">
    <w:name w:val="xl107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08">
    <w:name w:val="xl108"/>
    <w:basedOn w:val="prastasis"/>
    <w:rsid w:val="001209B5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09">
    <w:name w:val="xl109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10">
    <w:name w:val="xl110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11">
    <w:name w:val="xl111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12">
    <w:name w:val="xl112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13">
    <w:name w:val="xl113"/>
    <w:basedOn w:val="prastasis"/>
    <w:rsid w:val="001209B5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14">
    <w:name w:val="xl114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115">
    <w:name w:val="xl115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16">
    <w:name w:val="xl116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17">
    <w:name w:val="xl117"/>
    <w:basedOn w:val="prastasis"/>
    <w:rsid w:val="001209B5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18">
    <w:name w:val="xl118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19">
    <w:name w:val="xl119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20">
    <w:name w:val="xl120"/>
    <w:basedOn w:val="prastasis"/>
    <w:rsid w:val="001209B5"/>
    <w:pP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21">
    <w:name w:val="xl121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22">
    <w:name w:val="xl122"/>
    <w:basedOn w:val="prastasis"/>
    <w:rsid w:val="001209B5"/>
    <w:pP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123">
    <w:name w:val="xl123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24">
    <w:name w:val="xl124"/>
    <w:basedOn w:val="prastasis"/>
    <w:rsid w:val="001209B5"/>
    <w:pP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25">
    <w:name w:val="xl125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26">
    <w:name w:val="xl126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27">
    <w:name w:val="xl127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28">
    <w:name w:val="xl128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129">
    <w:name w:val="xl129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30">
    <w:name w:val="xl130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31">
    <w:name w:val="xl131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32">
    <w:name w:val="xl132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33">
    <w:name w:val="xl133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134">
    <w:name w:val="xl134"/>
    <w:basedOn w:val="prastasis"/>
    <w:rsid w:val="001209B5"/>
    <w:pP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35">
    <w:name w:val="xl135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eastAsia="lt-LT"/>
    </w:rPr>
  </w:style>
  <w:style w:type="paragraph" w:customStyle="1" w:styleId="xl136">
    <w:name w:val="xl136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37">
    <w:name w:val="xl137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38">
    <w:name w:val="xl138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39">
    <w:name w:val="xl139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40">
    <w:name w:val="xl140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141">
    <w:name w:val="xl141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42">
    <w:name w:val="xl142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43">
    <w:name w:val="xl143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44">
    <w:name w:val="xl144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45">
    <w:name w:val="xl145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46">
    <w:name w:val="xl146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47">
    <w:name w:val="xl147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48">
    <w:name w:val="xl148"/>
    <w:basedOn w:val="prastasis"/>
    <w:rsid w:val="001209B5"/>
    <w:pP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49">
    <w:name w:val="xl149"/>
    <w:basedOn w:val="prastasis"/>
    <w:rsid w:val="001209B5"/>
    <w:pPr>
      <w:pBdr>
        <w:bottom w:val="single" w:sz="4" w:space="0" w:color="000000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50">
    <w:name w:val="xl150"/>
    <w:basedOn w:val="prastasis"/>
    <w:rsid w:val="001209B5"/>
    <w:pP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51">
    <w:name w:val="xl151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52">
    <w:name w:val="xl152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53">
    <w:name w:val="xl153"/>
    <w:basedOn w:val="prastasis"/>
    <w:rsid w:val="001209B5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54">
    <w:name w:val="xl154"/>
    <w:basedOn w:val="prastasis"/>
    <w:rsid w:val="001209B5"/>
    <w:pP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55">
    <w:name w:val="xl155"/>
    <w:basedOn w:val="prastasis"/>
    <w:rsid w:val="001209B5"/>
    <w:pPr>
      <w:spacing w:before="100" w:beforeAutospacing="1" w:after="100" w:afterAutospacing="1"/>
      <w:jc w:val="right"/>
      <w:textAlignment w:val="top"/>
    </w:pPr>
    <w:rPr>
      <w:rFonts w:ascii="Arial" w:hAnsi="Arial" w:cs="Arial"/>
      <w:lang w:eastAsia="lt-LT"/>
    </w:rPr>
  </w:style>
  <w:style w:type="paragraph" w:customStyle="1" w:styleId="xl156">
    <w:name w:val="xl156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57">
    <w:name w:val="xl157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58">
    <w:name w:val="xl158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59">
    <w:name w:val="xl159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lang w:eastAsia="lt-LT"/>
    </w:rPr>
  </w:style>
  <w:style w:type="paragraph" w:customStyle="1" w:styleId="xl160">
    <w:name w:val="xl160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61">
    <w:name w:val="xl161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62">
    <w:name w:val="xl162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63">
    <w:name w:val="xl163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64">
    <w:name w:val="xl164"/>
    <w:basedOn w:val="prastasis"/>
    <w:rsid w:val="001209B5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65">
    <w:name w:val="xl165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66">
    <w:name w:val="xl166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67">
    <w:name w:val="xl167"/>
    <w:basedOn w:val="prastasis"/>
    <w:rsid w:val="001209B5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68">
    <w:name w:val="xl168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69">
    <w:name w:val="xl169"/>
    <w:basedOn w:val="prastasis"/>
    <w:rsid w:val="001209B5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70">
    <w:name w:val="xl170"/>
    <w:basedOn w:val="prastasis"/>
    <w:rsid w:val="001209B5"/>
    <w:pP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71">
    <w:name w:val="xl171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72">
    <w:name w:val="xl172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73">
    <w:name w:val="xl173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74">
    <w:name w:val="xl174"/>
    <w:basedOn w:val="prastasis"/>
    <w:rsid w:val="001209B5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i/>
      <w:iCs/>
      <w:lang w:eastAsia="lt-LT"/>
    </w:rPr>
  </w:style>
  <w:style w:type="paragraph" w:customStyle="1" w:styleId="xl175">
    <w:name w:val="xl175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176">
    <w:name w:val="xl176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77">
    <w:name w:val="xl177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78">
    <w:name w:val="xl178"/>
    <w:basedOn w:val="prastasis"/>
    <w:rsid w:val="001209B5"/>
    <w:pPr>
      <w:spacing w:before="100" w:beforeAutospacing="1" w:after="100" w:afterAutospacing="1"/>
      <w:jc w:val="center"/>
      <w:textAlignment w:val="top"/>
    </w:pPr>
    <w:rPr>
      <w:rFonts w:ascii="Arial" w:hAnsi="Arial" w:cs="Arial"/>
      <w:lang w:eastAsia="lt-LT"/>
    </w:rPr>
  </w:style>
  <w:style w:type="paragraph" w:customStyle="1" w:styleId="xl179">
    <w:name w:val="xl179"/>
    <w:basedOn w:val="prastasis"/>
    <w:rsid w:val="001209B5"/>
    <w:pP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80">
    <w:name w:val="xl180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lang w:eastAsia="lt-LT"/>
    </w:rPr>
  </w:style>
  <w:style w:type="paragraph" w:customStyle="1" w:styleId="xl181">
    <w:name w:val="xl181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lt-LT"/>
    </w:rPr>
  </w:style>
  <w:style w:type="paragraph" w:customStyle="1" w:styleId="xl182">
    <w:name w:val="xl182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83">
    <w:name w:val="xl183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lang w:eastAsia="lt-LT"/>
    </w:rPr>
  </w:style>
  <w:style w:type="paragraph" w:customStyle="1" w:styleId="xl184">
    <w:name w:val="xl184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185">
    <w:name w:val="xl185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lt-LT"/>
    </w:rPr>
  </w:style>
  <w:style w:type="paragraph" w:customStyle="1" w:styleId="xl186">
    <w:name w:val="xl186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187">
    <w:name w:val="xl187"/>
    <w:basedOn w:val="prastasis"/>
    <w:rsid w:val="001209B5"/>
    <w:pP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88">
    <w:name w:val="xl188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lang w:eastAsia="lt-LT"/>
    </w:rPr>
  </w:style>
  <w:style w:type="paragraph" w:customStyle="1" w:styleId="xl189">
    <w:name w:val="xl189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190">
    <w:name w:val="xl190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lang w:eastAsia="lt-LT"/>
    </w:rPr>
  </w:style>
  <w:style w:type="paragraph" w:customStyle="1" w:styleId="xl191">
    <w:name w:val="xl191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92">
    <w:name w:val="xl192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93">
    <w:name w:val="xl193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94">
    <w:name w:val="xl194"/>
    <w:basedOn w:val="prastasis"/>
    <w:rsid w:val="001209B5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95">
    <w:name w:val="xl195"/>
    <w:basedOn w:val="prastasis"/>
    <w:rsid w:val="001209B5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96">
    <w:name w:val="xl196"/>
    <w:basedOn w:val="prastasis"/>
    <w:rsid w:val="001209B5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197">
    <w:name w:val="xl197"/>
    <w:basedOn w:val="prastasis"/>
    <w:rsid w:val="001209B5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98">
    <w:name w:val="xl198"/>
    <w:basedOn w:val="prastasis"/>
    <w:rsid w:val="001209B5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99">
    <w:name w:val="xl199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200">
    <w:name w:val="xl200"/>
    <w:basedOn w:val="prastasis"/>
    <w:rsid w:val="001209B5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01">
    <w:name w:val="xl201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02">
    <w:name w:val="xl202"/>
    <w:basedOn w:val="prastasis"/>
    <w:rsid w:val="001209B5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03">
    <w:name w:val="xl203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lang w:eastAsia="lt-LT"/>
    </w:rPr>
  </w:style>
  <w:style w:type="paragraph" w:customStyle="1" w:styleId="xl204">
    <w:name w:val="xl204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05">
    <w:name w:val="xl205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06">
    <w:name w:val="xl206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207">
    <w:name w:val="xl207"/>
    <w:basedOn w:val="prastasis"/>
    <w:rsid w:val="001209B5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08">
    <w:name w:val="xl208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09">
    <w:name w:val="xl209"/>
    <w:basedOn w:val="prastasis"/>
    <w:rsid w:val="001209B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10">
    <w:name w:val="xl210"/>
    <w:basedOn w:val="prastasis"/>
    <w:rsid w:val="001209B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11">
    <w:name w:val="xl211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12">
    <w:name w:val="xl212"/>
    <w:basedOn w:val="prastasis"/>
    <w:rsid w:val="001209B5"/>
    <w:pPr>
      <w:pBdr>
        <w:left w:val="single" w:sz="4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13">
    <w:name w:val="xl213"/>
    <w:basedOn w:val="prastasis"/>
    <w:rsid w:val="001209B5"/>
    <w:pPr>
      <w:pBdr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14">
    <w:name w:val="xl214"/>
    <w:basedOn w:val="prastasis"/>
    <w:rsid w:val="001209B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15">
    <w:name w:val="xl215"/>
    <w:basedOn w:val="prastasis"/>
    <w:rsid w:val="001209B5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16">
    <w:name w:val="xl216"/>
    <w:basedOn w:val="prastasis"/>
    <w:rsid w:val="001209B5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17">
    <w:name w:val="xl217"/>
    <w:basedOn w:val="prastasis"/>
    <w:rsid w:val="001209B5"/>
    <w:pPr>
      <w:pBdr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18">
    <w:name w:val="xl218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19">
    <w:name w:val="xl219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20">
    <w:name w:val="xl220"/>
    <w:basedOn w:val="prastasis"/>
    <w:rsid w:val="001209B5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221">
    <w:name w:val="xl221"/>
    <w:basedOn w:val="prastasis"/>
    <w:rsid w:val="001209B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22">
    <w:name w:val="xl222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23">
    <w:name w:val="xl223"/>
    <w:basedOn w:val="prastasis"/>
    <w:rsid w:val="001209B5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8914EF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66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292</TotalTime>
  <Pages>11</Pages>
  <Words>12738</Words>
  <Characters>7262</Characters>
  <Application>Microsoft Office Word</Application>
  <DocSecurity>0</DocSecurity>
  <Lines>60</Lines>
  <Paragraphs>39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19961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Emilija Baranauskaitė</cp:lastModifiedBy>
  <cp:revision>109</cp:revision>
  <cp:lastPrinted>2020-06-15T07:41:00Z</cp:lastPrinted>
  <dcterms:created xsi:type="dcterms:W3CDTF">2024-10-06T13:46:00Z</dcterms:created>
  <dcterms:modified xsi:type="dcterms:W3CDTF">2024-10-31T13:07:00Z</dcterms:modified>
</cp:coreProperties>
</file>