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61D0F" w14:textId="77777777" w:rsidR="00AC4FD5" w:rsidRPr="00723B90" w:rsidRDefault="00AC4FD5" w:rsidP="00AC4FD5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B75BD56" wp14:editId="1EED73DF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AC4FD5">
      <w:pPr>
        <w:pStyle w:val="Antrat1"/>
      </w:pPr>
      <w:r>
        <w:rPr>
          <w:rStyle w:val="Antrat1Diagrama"/>
          <w:b/>
          <w:bCs/>
        </w:rPr>
        <w:t>KLAIPĖDOS RAJONO SAVIVALDYBĖS TARYBA</w:t>
      </w:r>
    </w:p>
    <w:p w14:paraId="211C9E18" w14:textId="313D1D55" w:rsidR="00C50FEF" w:rsidRPr="00021152" w:rsidRDefault="00CB7660" w:rsidP="00F84B87">
      <w:pPr>
        <w:pStyle w:val="Antrat2"/>
      </w:pPr>
      <w:r w:rsidRPr="00021152">
        <w:t>SPRENDIMAS</w:t>
      </w:r>
      <w:r w:rsidRPr="00021152">
        <w:br w:type="textWrapping" w:clear="all"/>
      </w:r>
      <w:r w:rsidR="00EB06D4" w:rsidRPr="00021152">
        <w:t xml:space="preserve">DĖL </w:t>
      </w:r>
      <w:r w:rsidR="00D1154F">
        <w:t>GLOBOS CENTRO VEIKLOS FINANSAVIMO KLAIPĖDOS RAJONO</w:t>
      </w:r>
      <w:r w:rsidR="001C20EC">
        <w:br/>
      </w:r>
      <w:r w:rsidR="00D1154F">
        <w:t>SAVIVALDYBĖJE TVARKOS APRAŠO PATVIRTINIMO</w:t>
      </w:r>
    </w:p>
    <w:p w14:paraId="14E71EF8" w14:textId="5E250D15" w:rsidR="00021152" w:rsidRPr="00EB06D4" w:rsidRDefault="00021152" w:rsidP="00F84B87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D1154F">
        <w:rPr>
          <w:rFonts w:ascii="Arial" w:hAnsi="Arial" w:cs="Arial"/>
        </w:rPr>
        <w:t>lapkričio</w:t>
      </w:r>
      <w:r w:rsidR="00910392">
        <w:rPr>
          <w:rFonts w:ascii="Arial" w:hAnsi="Arial" w:cs="Arial"/>
        </w:rPr>
        <w:t xml:space="preserve"> </w:t>
      </w:r>
      <w:r w:rsidR="001C20EC">
        <w:rPr>
          <w:rFonts w:ascii="Arial" w:hAnsi="Arial" w:cs="Arial"/>
        </w:rPr>
        <w:t>26</w:t>
      </w:r>
      <w:r w:rsidR="00CC720D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AE6648">
        <w:rPr>
          <w:rFonts w:ascii="Arial" w:hAnsi="Arial" w:cs="Arial"/>
        </w:rPr>
        <w:t>516</w:t>
      </w:r>
    </w:p>
    <w:p w14:paraId="019BC047" w14:textId="77777777" w:rsidR="00021152" w:rsidRPr="00EB06D4" w:rsidRDefault="00021152" w:rsidP="00F84B8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5366900" w14:textId="08EC2278" w:rsidR="001C20EC" w:rsidRDefault="00EB06D4" w:rsidP="001C20EC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5E1ED0">
        <w:rPr>
          <w:rFonts w:ascii="Arial" w:hAnsi="Arial" w:cs="Arial"/>
        </w:rPr>
        <w:t xml:space="preserve">Lietuvos Respublikos vietos savivaldos įstatymo </w:t>
      </w:r>
      <w:r w:rsidR="00845A3B">
        <w:rPr>
          <w:rFonts w:ascii="Arial" w:hAnsi="Arial" w:cs="Arial"/>
        </w:rPr>
        <w:t xml:space="preserve">6 straipsnio 12 punktu, </w:t>
      </w:r>
      <w:r w:rsidR="005E1ED0" w:rsidRPr="005E1ED0">
        <w:rPr>
          <w:rFonts w:ascii="Arial" w:hAnsi="Arial" w:cs="Arial"/>
        </w:rPr>
        <w:t>1</w:t>
      </w:r>
      <w:r w:rsidR="004D0F87">
        <w:rPr>
          <w:rFonts w:ascii="Arial" w:hAnsi="Arial" w:cs="Arial"/>
        </w:rPr>
        <w:t>5</w:t>
      </w:r>
      <w:r w:rsidR="005E1ED0" w:rsidRPr="005E1ED0">
        <w:rPr>
          <w:rFonts w:ascii="Arial" w:hAnsi="Arial" w:cs="Arial"/>
        </w:rPr>
        <w:t xml:space="preserve"> straipsnio </w:t>
      </w:r>
      <w:r w:rsidR="004D0F87">
        <w:rPr>
          <w:rFonts w:ascii="Arial" w:hAnsi="Arial" w:cs="Arial"/>
        </w:rPr>
        <w:t>4</w:t>
      </w:r>
      <w:r w:rsidR="005E1ED0" w:rsidRPr="005E1ED0">
        <w:rPr>
          <w:rFonts w:ascii="Arial" w:hAnsi="Arial" w:cs="Arial"/>
        </w:rPr>
        <w:t xml:space="preserve"> dalimi </w:t>
      </w:r>
      <w:bookmarkEnd w:id="0"/>
      <w:r w:rsidR="00EA782A">
        <w:rPr>
          <w:rFonts w:ascii="Arial" w:hAnsi="Arial" w:cs="Arial"/>
        </w:rPr>
        <w:t xml:space="preserve">ir </w:t>
      </w:r>
      <w:r w:rsidR="00E86609">
        <w:rPr>
          <w:rFonts w:ascii="Arial" w:hAnsi="Arial" w:cs="Arial"/>
        </w:rPr>
        <w:t>Lietuvos Respublikos s</w:t>
      </w:r>
      <w:r w:rsidR="00D1154F">
        <w:rPr>
          <w:rFonts w:ascii="Arial" w:hAnsi="Arial" w:cs="Arial"/>
        </w:rPr>
        <w:t>ocialinių paslaugų įstatymo</w:t>
      </w:r>
      <w:r w:rsidR="00845A3B">
        <w:rPr>
          <w:rFonts w:ascii="Arial" w:hAnsi="Arial" w:cs="Arial"/>
        </w:rPr>
        <w:t xml:space="preserve"> 23 straipsnio 11 dalimi</w:t>
      </w:r>
      <w:r w:rsidRPr="00EB06D4">
        <w:rPr>
          <w:rFonts w:ascii="Arial" w:hAnsi="Arial" w:cs="Arial"/>
        </w:rPr>
        <w:t xml:space="preserve">, </w:t>
      </w:r>
      <w:r w:rsidR="001C20EC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1C20EC" w:rsidRPr="00260EED">
        <w:rPr>
          <w:rFonts w:ascii="Arial" w:hAnsi="Arial" w:cs="Arial"/>
          <w:iCs/>
          <w:spacing w:val="60"/>
        </w:rPr>
        <w:t>usprendži</w:t>
      </w:r>
      <w:r w:rsidR="001C20EC" w:rsidRPr="00260EED">
        <w:rPr>
          <w:rFonts w:ascii="Arial" w:hAnsi="Arial" w:cs="Arial"/>
          <w:iCs/>
        </w:rPr>
        <w:t>a:</w:t>
      </w:r>
    </w:p>
    <w:p w14:paraId="21DE858F" w14:textId="77777777" w:rsidR="001C20EC" w:rsidRDefault="001C20EC" w:rsidP="001C20EC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1. </w:t>
      </w:r>
      <w:r w:rsidR="00D1154F">
        <w:rPr>
          <w:rFonts w:ascii="Arial" w:hAnsi="Arial" w:cs="Arial"/>
        </w:rPr>
        <w:t>Patvirtinti Globos centro veiklos finansavimo Klaipėdos rajono savivaldybėje tvarkos aprašą (pridedama).</w:t>
      </w:r>
    </w:p>
    <w:p w14:paraId="32F301B8" w14:textId="77777777" w:rsidR="001C20EC" w:rsidRDefault="001C20EC" w:rsidP="001C20EC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2. </w:t>
      </w:r>
      <w:r w:rsidR="00631402" w:rsidRPr="00D1154F">
        <w:rPr>
          <w:rFonts w:ascii="Arial" w:hAnsi="Arial" w:cs="Arial"/>
        </w:rPr>
        <w:t xml:space="preserve">Pripažinti netekusiu galios Klaipėdos rajono savivaldybės tarybos 2021 m. rugpjūčio 26 d. sprendimą </w:t>
      </w:r>
      <w:r w:rsidR="00BC3EAC" w:rsidRPr="00D1154F">
        <w:rPr>
          <w:rFonts w:ascii="Arial" w:hAnsi="Arial" w:cs="Arial"/>
        </w:rPr>
        <w:t>N</w:t>
      </w:r>
      <w:r w:rsidR="00631402" w:rsidRPr="00D1154F">
        <w:rPr>
          <w:rFonts w:ascii="Arial" w:hAnsi="Arial" w:cs="Arial"/>
        </w:rPr>
        <w:t xml:space="preserve">r. </w:t>
      </w:r>
      <w:r w:rsidR="00BC3EAC" w:rsidRPr="00D1154F">
        <w:rPr>
          <w:rFonts w:ascii="Arial" w:hAnsi="Arial" w:cs="Arial"/>
        </w:rPr>
        <w:t>T</w:t>
      </w:r>
      <w:r w:rsidR="00631402" w:rsidRPr="00D1154F">
        <w:rPr>
          <w:rFonts w:ascii="Arial" w:hAnsi="Arial" w:cs="Arial"/>
        </w:rPr>
        <w:t>11-236 „</w:t>
      </w:r>
      <w:r w:rsidR="00BC3EAC" w:rsidRPr="00D1154F">
        <w:rPr>
          <w:rFonts w:ascii="Arial" w:hAnsi="Arial" w:cs="Arial"/>
        </w:rPr>
        <w:t>D</w:t>
      </w:r>
      <w:r w:rsidR="00631402" w:rsidRPr="00D1154F">
        <w:rPr>
          <w:rFonts w:ascii="Arial" w:hAnsi="Arial" w:cs="Arial"/>
        </w:rPr>
        <w:t xml:space="preserve">ėl globos centro ir budinčio globotojo veiklos finansavimo </w:t>
      </w:r>
      <w:r w:rsidR="00BC3EAC" w:rsidRPr="00D1154F">
        <w:rPr>
          <w:rFonts w:ascii="Arial" w:hAnsi="Arial" w:cs="Arial"/>
        </w:rPr>
        <w:t>K</w:t>
      </w:r>
      <w:r w:rsidR="00631402" w:rsidRPr="00D1154F">
        <w:rPr>
          <w:rFonts w:ascii="Arial" w:hAnsi="Arial" w:cs="Arial"/>
        </w:rPr>
        <w:t>laipėdos rajono savivaldybėje</w:t>
      </w:r>
      <w:r w:rsidR="00BC3EAC" w:rsidRPr="00D1154F">
        <w:rPr>
          <w:rFonts w:ascii="Arial" w:hAnsi="Arial" w:cs="Arial"/>
        </w:rPr>
        <w:t xml:space="preserve"> tvarkos aprašo patvirtinimo“ su visais pakeitimais ir papildymais</w:t>
      </w:r>
      <w:r w:rsidR="00490944" w:rsidRPr="00D1154F">
        <w:rPr>
          <w:rFonts w:ascii="Arial" w:hAnsi="Arial" w:cs="Arial"/>
        </w:rPr>
        <w:t>.</w:t>
      </w:r>
    </w:p>
    <w:p w14:paraId="1B33CF7C" w14:textId="1353B9B3" w:rsidR="00A86EE3" w:rsidRPr="001C20EC" w:rsidRDefault="001C20EC" w:rsidP="001C20EC">
      <w:pPr>
        <w:pStyle w:val="Betarp"/>
        <w:spacing w:after="480" w:line="276" w:lineRule="auto"/>
        <w:ind w:firstLine="1134"/>
        <w:jc w:val="both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3. </w:t>
      </w:r>
      <w:r w:rsidR="00EB06D4" w:rsidRPr="00D1154F">
        <w:rPr>
          <w:rFonts w:ascii="Arial" w:hAnsi="Arial" w:cs="Arial"/>
        </w:rPr>
        <w:t>Skelbti šį sprendimą Teisės aktų registre</w:t>
      </w:r>
      <w:r w:rsidR="006C784E" w:rsidRPr="006C784E">
        <w:t xml:space="preserve"> </w:t>
      </w:r>
      <w:r w:rsidR="006C784E" w:rsidRPr="00D1154F">
        <w:rPr>
          <w:rFonts w:ascii="Arial" w:hAnsi="Arial" w:cs="Arial"/>
        </w:rPr>
        <w:t>ir Klaipėdos rajono savivaldybės interneto svetainėje</w:t>
      </w:r>
      <w:r w:rsidR="00EB06D4" w:rsidRPr="00D1154F">
        <w:rPr>
          <w:rFonts w:ascii="Arial" w:hAnsi="Arial" w:cs="Arial"/>
        </w:rPr>
        <w:t>.</w:t>
      </w:r>
    </w:p>
    <w:p w14:paraId="3D56B411" w14:textId="51D4F457" w:rsidR="001C20EC" w:rsidRPr="00E34E37" w:rsidRDefault="001C20EC" w:rsidP="001C20EC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1C20EC" w:rsidRPr="00E34E37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737A0" w14:textId="77777777" w:rsidR="00A4650A" w:rsidRDefault="00A4650A">
      <w:r>
        <w:separator/>
      </w:r>
    </w:p>
  </w:endnote>
  <w:endnote w:type="continuationSeparator" w:id="0">
    <w:p w14:paraId="681825B6" w14:textId="77777777" w:rsidR="00A4650A" w:rsidRDefault="00A4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A9D05" w14:textId="77777777" w:rsidR="00A4650A" w:rsidRDefault="00A4650A">
      <w:r>
        <w:separator/>
      </w:r>
    </w:p>
  </w:footnote>
  <w:footnote w:type="continuationSeparator" w:id="0">
    <w:p w14:paraId="2BFF2F9D" w14:textId="77777777" w:rsidR="00A4650A" w:rsidRDefault="00A4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E21BEC"/>
    <w:multiLevelType w:val="hybridMultilevel"/>
    <w:tmpl w:val="CAD84B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4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C5E8B"/>
    <w:multiLevelType w:val="hybridMultilevel"/>
    <w:tmpl w:val="7C8098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5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8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3" w15:restartNumberingAfterBreak="0">
    <w:nsid w:val="76531E04"/>
    <w:multiLevelType w:val="hybridMultilevel"/>
    <w:tmpl w:val="416A01D4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A90415F"/>
    <w:multiLevelType w:val="hybridMultilevel"/>
    <w:tmpl w:val="8E0E5B8A"/>
    <w:lvl w:ilvl="0" w:tplc="2DFA3ABA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2"/>
  </w:num>
  <w:num w:numId="2" w16cid:durableId="892695588">
    <w:abstractNumId w:val="0"/>
  </w:num>
  <w:num w:numId="3" w16cid:durableId="996031820">
    <w:abstractNumId w:val="9"/>
  </w:num>
  <w:num w:numId="4" w16cid:durableId="950666351">
    <w:abstractNumId w:val="17"/>
  </w:num>
  <w:num w:numId="5" w16cid:durableId="433063036">
    <w:abstractNumId w:val="6"/>
  </w:num>
  <w:num w:numId="6" w16cid:durableId="329018235">
    <w:abstractNumId w:val="7"/>
  </w:num>
  <w:num w:numId="7" w16cid:durableId="2124760187">
    <w:abstractNumId w:val="4"/>
  </w:num>
  <w:num w:numId="8" w16cid:durableId="1906984214">
    <w:abstractNumId w:val="14"/>
  </w:num>
  <w:num w:numId="9" w16cid:durableId="1643956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10"/>
  </w:num>
  <w:num w:numId="12" w16cid:durableId="1235626148">
    <w:abstractNumId w:val="13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3"/>
  </w:num>
  <w:num w:numId="14" w16cid:durableId="1311592778">
    <w:abstractNumId w:val="19"/>
  </w:num>
  <w:num w:numId="15" w16cid:durableId="1842507372">
    <w:abstractNumId w:val="24"/>
  </w:num>
  <w:num w:numId="16" w16cid:durableId="25175837">
    <w:abstractNumId w:val="16"/>
  </w:num>
  <w:num w:numId="17" w16cid:durableId="2013991789">
    <w:abstractNumId w:val="21"/>
  </w:num>
  <w:num w:numId="18" w16cid:durableId="656422223">
    <w:abstractNumId w:val="25"/>
  </w:num>
  <w:num w:numId="19" w16cid:durableId="736712215">
    <w:abstractNumId w:val="2"/>
  </w:num>
  <w:num w:numId="20" w16cid:durableId="2107386686">
    <w:abstractNumId w:val="8"/>
  </w:num>
  <w:num w:numId="21" w16cid:durableId="1053849143">
    <w:abstractNumId w:val="5"/>
  </w:num>
  <w:num w:numId="22" w16cid:durableId="1389567473">
    <w:abstractNumId w:val="18"/>
  </w:num>
  <w:num w:numId="23" w16cid:durableId="974020318">
    <w:abstractNumId w:val="15"/>
  </w:num>
  <w:num w:numId="24" w16cid:durableId="588389507">
    <w:abstractNumId w:val="23"/>
  </w:num>
  <w:num w:numId="25" w16cid:durableId="2115856051">
    <w:abstractNumId w:val="12"/>
  </w:num>
  <w:num w:numId="26" w16cid:durableId="54468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1527A"/>
    <w:rsid w:val="00021152"/>
    <w:rsid w:val="0002148B"/>
    <w:rsid w:val="00030B8B"/>
    <w:rsid w:val="000324AC"/>
    <w:rsid w:val="000331C4"/>
    <w:rsid w:val="00033E7F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1EBD"/>
    <w:rsid w:val="00084310"/>
    <w:rsid w:val="00086469"/>
    <w:rsid w:val="00097A66"/>
    <w:rsid w:val="000A0356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A6301"/>
    <w:rsid w:val="001B60A1"/>
    <w:rsid w:val="001C1BB2"/>
    <w:rsid w:val="001C20BB"/>
    <w:rsid w:val="001C20EC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23019"/>
    <w:rsid w:val="003301FE"/>
    <w:rsid w:val="00340704"/>
    <w:rsid w:val="00340ACD"/>
    <w:rsid w:val="003436F1"/>
    <w:rsid w:val="00344EBB"/>
    <w:rsid w:val="00345A45"/>
    <w:rsid w:val="00345D29"/>
    <w:rsid w:val="00350AC2"/>
    <w:rsid w:val="0035217C"/>
    <w:rsid w:val="00354FBD"/>
    <w:rsid w:val="00355FD8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0FC5"/>
    <w:rsid w:val="004457E5"/>
    <w:rsid w:val="004506C5"/>
    <w:rsid w:val="0045120F"/>
    <w:rsid w:val="004559DD"/>
    <w:rsid w:val="00457E54"/>
    <w:rsid w:val="0046069B"/>
    <w:rsid w:val="00467A01"/>
    <w:rsid w:val="00470589"/>
    <w:rsid w:val="0047145E"/>
    <w:rsid w:val="00474748"/>
    <w:rsid w:val="00475265"/>
    <w:rsid w:val="004769F6"/>
    <w:rsid w:val="004807D2"/>
    <w:rsid w:val="00482211"/>
    <w:rsid w:val="00482E5C"/>
    <w:rsid w:val="004830F0"/>
    <w:rsid w:val="00487486"/>
    <w:rsid w:val="00490944"/>
    <w:rsid w:val="00497A8B"/>
    <w:rsid w:val="004A30F5"/>
    <w:rsid w:val="004A461C"/>
    <w:rsid w:val="004B1CEB"/>
    <w:rsid w:val="004B3EF7"/>
    <w:rsid w:val="004C162C"/>
    <w:rsid w:val="004C3C0F"/>
    <w:rsid w:val="004D0F87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48C3"/>
    <w:rsid w:val="00505784"/>
    <w:rsid w:val="00506DE9"/>
    <w:rsid w:val="005118E9"/>
    <w:rsid w:val="005178F4"/>
    <w:rsid w:val="005229B1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2F17"/>
    <w:rsid w:val="005731F2"/>
    <w:rsid w:val="0057489D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26087"/>
    <w:rsid w:val="00631402"/>
    <w:rsid w:val="00634770"/>
    <w:rsid w:val="006449B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6F7EB4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64AED"/>
    <w:rsid w:val="0078582A"/>
    <w:rsid w:val="00793FEF"/>
    <w:rsid w:val="007A055C"/>
    <w:rsid w:val="007A1329"/>
    <w:rsid w:val="007A5748"/>
    <w:rsid w:val="007A5C90"/>
    <w:rsid w:val="007A73EF"/>
    <w:rsid w:val="007B1B81"/>
    <w:rsid w:val="007B785B"/>
    <w:rsid w:val="007B7A7D"/>
    <w:rsid w:val="007B7CE6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45A3B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A7CD9"/>
    <w:rsid w:val="008B0DBA"/>
    <w:rsid w:val="008B4026"/>
    <w:rsid w:val="008B4966"/>
    <w:rsid w:val="008B6EA9"/>
    <w:rsid w:val="008C25C5"/>
    <w:rsid w:val="008C43B3"/>
    <w:rsid w:val="008C662A"/>
    <w:rsid w:val="008D5D9E"/>
    <w:rsid w:val="008E423B"/>
    <w:rsid w:val="008E4DCD"/>
    <w:rsid w:val="008E631F"/>
    <w:rsid w:val="008F38B8"/>
    <w:rsid w:val="008F3D00"/>
    <w:rsid w:val="008F4B3C"/>
    <w:rsid w:val="008F794E"/>
    <w:rsid w:val="009002A6"/>
    <w:rsid w:val="00901FEC"/>
    <w:rsid w:val="0090203A"/>
    <w:rsid w:val="00910392"/>
    <w:rsid w:val="00911D7F"/>
    <w:rsid w:val="00912D94"/>
    <w:rsid w:val="00913839"/>
    <w:rsid w:val="00914DFD"/>
    <w:rsid w:val="009162C8"/>
    <w:rsid w:val="00921E1A"/>
    <w:rsid w:val="009254A8"/>
    <w:rsid w:val="00925F09"/>
    <w:rsid w:val="0093040C"/>
    <w:rsid w:val="00930717"/>
    <w:rsid w:val="0093310C"/>
    <w:rsid w:val="00937150"/>
    <w:rsid w:val="00943BCC"/>
    <w:rsid w:val="00944BBD"/>
    <w:rsid w:val="009451E2"/>
    <w:rsid w:val="00953AD8"/>
    <w:rsid w:val="0096061E"/>
    <w:rsid w:val="0097117B"/>
    <w:rsid w:val="00973842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267E"/>
    <w:rsid w:val="009E4298"/>
    <w:rsid w:val="009E7C0A"/>
    <w:rsid w:val="00A00459"/>
    <w:rsid w:val="00A026DA"/>
    <w:rsid w:val="00A029B0"/>
    <w:rsid w:val="00A07215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4650A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4FD5"/>
    <w:rsid w:val="00AC5ABE"/>
    <w:rsid w:val="00AC7596"/>
    <w:rsid w:val="00AD02C2"/>
    <w:rsid w:val="00AD1B01"/>
    <w:rsid w:val="00AD3309"/>
    <w:rsid w:val="00AD6C32"/>
    <w:rsid w:val="00AE6592"/>
    <w:rsid w:val="00AE6648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0F02"/>
    <w:rsid w:val="00B42471"/>
    <w:rsid w:val="00B454E3"/>
    <w:rsid w:val="00B455D9"/>
    <w:rsid w:val="00B475DD"/>
    <w:rsid w:val="00B5721E"/>
    <w:rsid w:val="00B574F7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B3B35"/>
    <w:rsid w:val="00BC0063"/>
    <w:rsid w:val="00BC249E"/>
    <w:rsid w:val="00BC2D0D"/>
    <w:rsid w:val="00BC3EAC"/>
    <w:rsid w:val="00BC7DF9"/>
    <w:rsid w:val="00BC7FA5"/>
    <w:rsid w:val="00BD3389"/>
    <w:rsid w:val="00BD56DD"/>
    <w:rsid w:val="00BD606D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745B0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54F"/>
    <w:rsid w:val="00D11742"/>
    <w:rsid w:val="00D16A69"/>
    <w:rsid w:val="00D217A2"/>
    <w:rsid w:val="00D225A7"/>
    <w:rsid w:val="00D2640F"/>
    <w:rsid w:val="00D328F1"/>
    <w:rsid w:val="00D37CC0"/>
    <w:rsid w:val="00D400A8"/>
    <w:rsid w:val="00D50459"/>
    <w:rsid w:val="00D57A38"/>
    <w:rsid w:val="00D606CA"/>
    <w:rsid w:val="00D64B75"/>
    <w:rsid w:val="00D6703A"/>
    <w:rsid w:val="00D71882"/>
    <w:rsid w:val="00D72ED1"/>
    <w:rsid w:val="00D73A38"/>
    <w:rsid w:val="00D8401A"/>
    <w:rsid w:val="00D85ABA"/>
    <w:rsid w:val="00D8676E"/>
    <w:rsid w:val="00D92DEA"/>
    <w:rsid w:val="00D96FC6"/>
    <w:rsid w:val="00DA24C5"/>
    <w:rsid w:val="00DA381B"/>
    <w:rsid w:val="00DA3919"/>
    <w:rsid w:val="00DA56E2"/>
    <w:rsid w:val="00DB6DDC"/>
    <w:rsid w:val="00DB7E30"/>
    <w:rsid w:val="00DC1996"/>
    <w:rsid w:val="00DC24EA"/>
    <w:rsid w:val="00DC585F"/>
    <w:rsid w:val="00DC726B"/>
    <w:rsid w:val="00DD4991"/>
    <w:rsid w:val="00DD74F6"/>
    <w:rsid w:val="00DE1D5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62B83"/>
    <w:rsid w:val="00E75A75"/>
    <w:rsid w:val="00E85C48"/>
    <w:rsid w:val="00E86609"/>
    <w:rsid w:val="00E955EE"/>
    <w:rsid w:val="00EA357A"/>
    <w:rsid w:val="00EA5FA4"/>
    <w:rsid w:val="00EA782A"/>
    <w:rsid w:val="00EB06D4"/>
    <w:rsid w:val="00EB4BD1"/>
    <w:rsid w:val="00EC3107"/>
    <w:rsid w:val="00EC4F90"/>
    <w:rsid w:val="00ED299E"/>
    <w:rsid w:val="00EE27C4"/>
    <w:rsid w:val="00EE5F20"/>
    <w:rsid w:val="00EE5F96"/>
    <w:rsid w:val="00EF0BC6"/>
    <w:rsid w:val="00EF4B85"/>
    <w:rsid w:val="00F00368"/>
    <w:rsid w:val="00F017C6"/>
    <w:rsid w:val="00F0226E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4B87"/>
    <w:rsid w:val="00F87786"/>
    <w:rsid w:val="00F879B1"/>
    <w:rsid w:val="00F92061"/>
    <w:rsid w:val="00F93EBC"/>
    <w:rsid w:val="00F95973"/>
    <w:rsid w:val="00FB5641"/>
    <w:rsid w:val="00FC1DA2"/>
    <w:rsid w:val="00FC294D"/>
    <w:rsid w:val="00FD5C58"/>
    <w:rsid w:val="00FD604C"/>
    <w:rsid w:val="00FD61A1"/>
    <w:rsid w:val="00FD658E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AC4FD5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AC4FD5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11</TotalTime>
  <Pages>1</Pages>
  <Words>605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9</cp:revision>
  <cp:lastPrinted>2024-05-13T12:50:00Z</cp:lastPrinted>
  <dcterms:created xsi:type="dcterms:W3CDTF">2024-11-06T11:50:00Z</dcterms:created>
  <dcterms:modified xsi:type="dcterms:W3CDTF">2024-11-26T09:12:00Z</dcterms:modified>
</cp:coreProperties>
</file>