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499A0507" w:rsidR="00EB06D4" w:rsidRPr="004E1D9B" w:rsidRDefault="00FC7CE7" w:rsidP="00745FBE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KLAIPĖDOS RAJONO SAVIVALDYBĖS TARYBA</w:t>
      </w:r>
    </w:p>
    <w:p w14:paraId="12A291B2" w14:textId="3F133F1C" w:rsidR="00EB06D4" w:rsidRPr="004E1D9B" w:rsidRDefault="00CB7660" w:rsidP="00745FBE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SPRENDIMAS</w:t>
      </w:r>
      <w:r w:rsidR="00FC7CE7" w:rsidRPr="004E1D9B">
        <w:rPr>
          <w:sz w:val="28"/>
          <w:szCs w:val="28"/>
        </w:rPr>
        <w:br/>
        <w:t>DĖL KLAIPĖDOS RAJONO SAVIVALDYBĖS TARYBOS 202</w:t>
      </w:r>
      <w:r w:rsidR="00AB0C17">
        <w:rPr>
          <w:sz w:val="28"/>
          <w:szCs w:val="28"/>
        </w:rPr>
        <w:t>3</w:t>
      </w:r>
      <w:r w:rsidR="00FC7CE7" w:rsidRPr="004E1D9B">
        <w:rPr>
          <w:sz w:val="28"/>
          <w:szCs w:val="28"/>
        </w:rPr>
        <w:t xml:space="preserve"> M. </w:t>
      </w:r>
      <w:r w:rsidR="00AB0C17">
        <w:rPr>
          <w:sz w:val="28"/>
          <w:szCs w:val="28"/>
        </w:rPr>
        <w:t>RUGPJŪČIO</w:t>
      </w:r>
      <w:r w:rsidR="00FC7CE7" w:rsidRPr="004E1D9B">
        <w:rPr>
          <w:sz w:val="28"/>
          <w:szCs w:val="28"/>
        </w:rPr>
        <w:t xml:space="preserve"> </w:t>
      </w:r>
      <w:r w:rsidR="00AB0C17">
        <w:rPr>
          <w:sz w:val="28"/>
          <w:szCs w:val="28"/>
        </w:rPr>
        <w:t>31</w:t>
      </w:r>
      <w:r w:rsidR="00FC7CE7" w:rsidRPr="004E1D9B">
        <w:rPr>
          <w:sz w:val="28"/>
          <w:szCs w:val="28"/>
        </w:rPr>
        <w:t xml:space="preserve"> D. SPRENDIMO NR. T11-</w:t>
      </w:r>
      <w:r w:rsidR="00AB0C17">
        <w:rPr>
          <w:sz w:val="28"/>
          <w:szCs w:val="28"/>
        </w:rPr>
        <w:t>294</w:t>
      </w:r>
      <w:r w:rsidR="00FC7CE7" w:rsidRPr="004E1D9B">
        <w:rPr>
          <w:sz w:val="28"/>
          <w:szCs w:val="28"/>
        </w:rPr>
        <w:t xml:space="preserve"> „DĖL KLAIPĖDOS RAJONO </w:t>
      </w:r>
      <w:r w:rsidR="00AB0C17">
        <w:rPr>
          <w:sz w:val="28"/>
          <w:szCs w:val="28"/>
        </w:rPr>
        <w:t xml:space="preserve">SAVIVALDYBĖS BIUDŽETINĖS ĮSTAIGOS SPORTO CENTRO </w:t>
      </w:r>
      <w:r w:rsidR="00FC7CE7" w:rsidRPr="004E1D9B">
        <w:rPr>
          <w:sz w:val="28"/>
          <w:szCs w:val="28"/>
        </w:rPr>
        <w:t>TEIKIAMŲ ATLYGINTINŲ PASLAUGŲ KAINŲ NUSTATYMO“ PAKEITIMO</w:t>
      </w:r>
    </w:p>
    <w:p w14:paraId="01BC177C" w14:textId="05E68E47" w:rsidR="00EB06D4" w:rsidRPr="00EB06D4" w:rsidRDefault="00EB06D4" w:rsidP="007E0EA0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bookmarkStart w:id="0" w:name="_Hlk182471505"/>
      <w:r w:rsidR="00356085">
        <w:rPr>
          <w:rFonts w:ascii="Arial" w:hAnsi="Arial" w:cs="Arial"/>
        </w:rPr>
        <w:t>lapkričio</w:t>
      </w:r>
      <w:r w:rsidRPr="00EB06D4">
        <w:rPr>
          <w:rFonts w:ascii="Arial" w:hAnsi="Arial" w:cs="Arial"/>
        </w:rPr>
        <w:t xml:space="preserve"> </w:t>
      </w:r>
      <w:bookmarkEnd w:id="0"/>
      <w:r w:rsidRPr="00EB06D4">
        <w:rPr>
          <w:rFonts w:ascii="Arial" w:hAnsi="Arial" w:cs="Arial"/>
        </w:rPr>
        <w:t xml:space="preserve">   d. Nr. T11-</w:t>
      </w:r>
    </w:p>
    <w:p w14:paraId="66053FC1" w14:textId="32256542" w:rsidR="00AB0C17" w:rsidRPr="008C70A2" w:rsidRDefault="00EB06D4" w:rsidP="00745FBE">
      <w:pPr>
        <w:spacing w:after="240" w:line="276" w:lineRule="auto"/>
        <w:jc w:val="center"/>
        <w:rPr>
          <w:b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279B22E9" w:rsidR="00EB06D4" w:rsidRPr="00EB06D4" w:rsidRDefault="00EB06D4" w:rsidP="00745F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456484">
        <w:rPr>
          <w:rFonts w:ascii="Arial" w:hAnsi="Arial" w:cs="Arial"/>
        </w:rPr>
        <w:t xml:space="preserve"> ir atsižvelgdama į </w:t>
      </w:r>
      <w:r w:rsidR="00054C92">
        <w:rPr>
          <w:rFonts w:ascii="Arial" w:hAnsi="Arial" w:cs="Arial"/>
        </w:rPr>
        <w:t xml:space="preserve">2024 m. lapkričio 12 d. </w:t>
      </w:r>
      <w:r w:rsidR="00D671BD">
        <w:rPr>
          <w:rFonts w:ascii="Arial" w:hAnsi="Arial" w:cs="Arial"/>
        </w:rPr>
        <w:t xml:space="preserve">Klaipėdos rajono savivaldybės administracijos </w:t>
      </w:r>
      <w:r w:rsidR="00054C92">
        <w:rPr>
          <w:rFonts w:ascii="Arial" w:hAnsi="Arial" w:cs="Arial"/>
        </w:rPr>
        <w:t>Kalėdų Gargždų mieste organizavimo darbo grupės posėdžio protokolą Nr.</w:t>
      </w:r>
      <w:r w:rsidR="005B15E1">
        <w:rPr>
          <w:rFonts w:ascii="Arial" w:hAnsi="Arial" w:cs="Arial"/>
        </w:rPr>
        <w:t xml:space="preserve"> A6-467 bei 2024 m. lapkričio 13 d. </w:t>
      </w:r>
      <w:r w:rsidR="00BC6E26">
        <w:rPr>
          <w:rFonts w:ascii="Arial" w:hAnsi="Arial" w:cs="Arial"/>
        </w:rPr>
        <w:t>Klaipėd</w:t>
      </w:r>
      <w:r w:rsidR="00B34B41">
        <w:rPr>
          <w:rFonts w:ascii="Arial" w:hAnsi="Arial" w:cs="Arial"/>
        </w:rPr>
        <w:t>o</w:t>
      </w:r>
      <w:r w:rsidR="00BC6E26">
        <w:rPr>
          <w:rFonts w:ascii="Arial" w:hAnsi="Arial" w:cs="Arial"/>
        </w:rPr>
        <w:t xml:space="preserve">s rajono savivaldybės </w:t>
      </w:r>
      <w:r w:rsidR="00B34B41">
        <w:rPr>
          <w:rFonts w:ascii="Arial" w:hAnsi="Arial" w:cs="Arial"/>
        </w:rPr>
        <w:t>b</w:t>
      </w:r>
      <w:r w:rsidR="00BC6E26">
        <w:rPr>
          <w:rFonts w:ascii="Arial" w:hAnsi="Arial" w:cs="Arial"/>
        </w:rPr>
        <w:t>iudžetinės įstaigos sporto centro prašymą Nr. SD</w:t>
      </w:r>
      <w:r w:rsidR="00B34B41">
        <w:rPr>
          <w:rFonts w:ascii="Arial" w:hAnsi="Arial" w:cs="Arial"/>
        </w:rPr>
        <w:t>-185,</w:t>
      </w:r>
      <w:r w:rsidRPr="00EB06D4">
        <w:rPr>
          <w:rFonts w:ascii="Arial" w:hAnsi="Arial" w:cs="Arial"/>
        </w:rPr>
        <w:t xml:space="preserve"> </w:t>
      </w:r>
      <w:r w:rsidR="007E0EA0" w:rsidRPr="00745FBE">
        <w:rPr>
          <w:rFonts w:ascii="Arial" w:hAnsi="Arial" w:cs="Arial"/>
          <w:spacing w:val="20"/>
        </w:rPr>
        <w:t>nusprendžia</w:t>
      </w:r>
      <w:r w:rsidRPr="00EB06D4">
        <w:rPr>
          <w:rFonts w:ascii="Arial" w:hAnsi="Arial" w:cs="Arial"/>
        </w:rPr>
        <w:t>:</w:t>
      </w:r>
    </w:p>
    <w:p w14:paraId="571E7294" w14:textId="059713D9" w:rsidR="00E518C8" w:rsidRDefault="00EB06D4" w:rsidP="00745F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FC7CE7">
        <w:rPr>
          <w:rFonts w:ascii="Arial" w:hAnsi="Arial" w:cs="Arial"/>
        </w:rPr>
        <w:t>Pakeisti Klaipėdos rajono savivaldybės tarybos 202</w:t>
      </w:r>
      <w:r w:rsidR="00AB0C17">
        <w:rPr>
          <w:rFonts w:ascii="Arial" w:hAnsi="Arial" w:cs="Arial"/>
        </w:rPr>
        <w:t>3</w:t>
      </w:r>
      <w:r w:rsidR="00FC7CE7">
        <w:rPr>
          <w:rFonts w:ascii="Arial" w:hAnsi="Arial" w:cs="Arial"/>
        </w:rPr>
        <w:t xml:space="preserve"> m. </w:t>
      </w:r>
      <w:r w:rsidR="00AB0C17">
        <w:rPr>
          <w:rFonts w:ascii="Arial" w:hAnsi="Arial" w:cs="Arial"/>
        </w:rPr>
        <w:t>rugpjūčio</w:t>
      </w:r>
      <w:r w:rsidR="00FC7CE7">
        <w:rPr>
          <w:rFonts w:ascii="Arial" w:hAnsi="Arial" w:cs="Arial"/>
        </w:rPr>
        <w:t xml:space="preserve"> </w:t>
      </w:r>
      <w:r w:rsidR="00AB0C17">
        <w:rPr>
          <w:rFonts w:ascii="Arial" w:hAnsi="Arial" w:cs="Arial"/>
        </w:rPr>
        <w:t>31</w:t>
      </w:r>
      <w:r w:rsidR="00FC7CE7">
        <w:rPr>
          <w:rFonts w:ascii="Arial" w:hAnsi="Arial" w:cs="Arial"/>
        </w:rPr>
        <w:t xml:space="preserve"> d. sprendim</w:t>
      </w:r>
      <w:r w:rsidR="00AB0C17">
        <w:rPr>
          <w:rFonts w:ascii="Arial" w:hAnsi="Arial" w:cs="Arial"/>
        </w:rPr>
        <w:t>o</w:t>
      </w:r>
      <w:r w:rsidR="00FC7CE7">
        <w:rPr>
          <w:rFonts w:ascii="Arial" w:hAnsi="Arial" w:cs="Arial"/>
        </w:rPr>
        <w:t xml:space="preserve"> Nr. T11-</w:t>
      </w:r>
      <w:r w:rsidR="00AB0C17">
        <w:rPr>
          <w:rFonts w:ascii="Arial" w:hAnsi="Arial" w:cs="Arial"/>
        </w:rPr>
        <w:t>294</w:t>
      </w:r>
      <w:r w:rsidR="00FC7CE7">
        <w:rPr>
          <w:rFonts w:ascii="Arial" w:hAnsi="Arial" w:cs="Arial"/>
        </w:rPr>
        <w:t xml:space="preserve"> „Dėl </w:t>
      </w:r>
      <w:r w:rsidRPr="00EB06D4">
        <w:rPr>
          <w:rFonts w:ascii="Arial" w:hAnsi="Arial" w:cs="Arial"/>
        </w:rPr>
        <w:t xml:space="preserve">Klaipėdos </w:t>
      </w:r>
      <w:r w:rsidR="00AB0C17" w:rsidRPr="00EB06D4">
        <w:rPr>
          <w:rFonts w:ascii="Arial" w:hAnsi="Arial" w:cs="Arial"/>
        </w:rPr>
        <w:t>rajono</w:t>
      </w:r>
      <w:r w:rsidR="00AB0C17">
        <w:rPr>
          <w:rFonts w:ascii="Arial" w:hAnsi="Arial" w:cs="Arial"/>
        </w:rPr>
        <w:t xml:space="preserve"> savivaldybės</w:t>
      </w:r>
      <w:r w:rsidR="00AB0C17" w:rsidRPr="00EB06D4">
        <w:rPr>
          <w:rFonts w:ascii="Arial" w:hAnsi="Arial" w:cs="Arial"/>
        </w:rPr>
        <w:t xml:space="preserve"> </w:t>
      </w:r>
      <w:r w:rsidR="00AB0C17" w:rsidRPr="00AB0C17">
        <w:rPr>
          <w:rFonts w:ascii="Arial" w:hAnsi="Arial" w:cs="Arial"/>
        </w:rPr>
        <w:t>biudžetinės įstaigos sporto centro</w:t>
      </w:r>
      <w:r w:rsidR="00AB0C17">
        <w:t xml:space="preserve"> </w:t>
      </w:r>
      <w:r w:rsidRPr="00EB06D4">
        <w:rPr>
          <w:rFonts w:ascii="Arial" w:hAnsi="Arial" w:cs="Arial"/>
        </w:rPr>
        <w:t>teikiamų atlygintinų paslaugų kain</w:t>
      </w:r>
      <w:r w:rsidR="00FC7CE7">
        <w:rPr>
          <w:rFonts w:ascii="Arial" w:hAnsi="Arial" w:cs="Arial"/>
        </w:rPr>
        <w:t>ų nustatymo“</w:t>
      </w:r>
      <w:r w:rsidR="00AB0C17">
        <w:rPr>
          <w:rFonts w:ascii="Arial" w:hAnsi="Arial" w:cs="Arial"/>
        </w:rPr>
        <w:t xml:space="preserve"> priedą ir jį išdėstyti nauja redakcija (pridedama).</w:t>
      </w:r>
    </w:p>
    <w:p w14:paraId="7B6A3138" w14:textId="0FE11F16" w:rsidR="00EB06D4" w:rsidRDefault="00B34B41" w:rsidP="00745FBE">
      <w:pPr>
        <w:pStyle w:val="Betarp"/>
        <w:spacing w:after="36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bookmarkEnd w:id="1"/>
    <w:p w14:paraId="7B916AEA" w14:textId="78916AF6" w:rsidR="00EB06D4" w:rsidRPr="002F1166" w:rsidRDefault="00EB06D4" w:rsidP="007E0EA0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68CBE27E" w:rsidR="00EB06D4" w:rsidRPr="002F1166" w:rsidRDefault="00EB06D4" w:rsidP="007E0EA0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7E0EA0">
        <w:rPr>
          <w:rFonts w:ascii="Arial" w:hAnsi="Arial" w:cs="Arial"/>
          <w:lang w:val="fi-FI"/>
        </w:rPr>
        <w:t xml:space="preserve">TEIKIA: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2507FFD3" w14:textId="1710ED1B" w:rsidR="00EB06D4" w:rsidRPr="007E0EA0" w:rsidRDefault="00EB06D4" w:rsidP="007E0EA0">
      <w:pPr>
        <w:tabs>
          <w:tab w:val="left" w:pos="9639"/>
          <w:tab w:val="left" w:pos="9720"/>
        </w:tabs>
        <w:spacing w:after="360" w:line="276" w:lineRule="auto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>PARENGĖ</w:t>
      </w:r>
      <w:r w:rsidR="00881283" w:rsidRPr="007E0EA0">
        <w:rPr>
          <w:rFonts w:ascii="Arial" w:hAnsi="Arial" w:cs="Arial"/>
          <w:lang w:val="fi-FI"/>
        </w:rPr>
        <w:t>: U. Tamošauskienė</w:t>
      </w:r>
    </w:p>
    <w:p w14:paraId="6623BC20" w14:textId="77777777" w:rsidR="00382409" w:rsidRPr="007E0EA0" w:rsidRDefault="00EB06D4" w:rsidP="007E0EA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 xml:space="preserve">SUDERINTA: </w:t>
      </w:r>
    </w:p>
    <w:p w14:paraId="68C10270" w14:textId="09A2DEDF" w:rsidR="00EB06D4" w:rsidRPr="007E0EA0" w:rsidRDefault="00EB06D4" w:rsidP="007E0EA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7C5AF0">
        <w:rPr>
          <w:rFonts w:ascii="Arial" w:hAnsi="Arial" w:cs="Arial"/>
        </w:rPr>
        <w:t>V. Jasas</w:t>
      </w:r>
      <w:r w:rsidR="00382409">
        <w:rPr>
          <w:rFonts w:ascii="Arial" w:hAnsi="Arial" w:cs="Arial"/>
        </w:rPr>
        <w:t xml:space="preserve">                           </w:t>
      </w:r>
      <w:r w:rsidRPr="007C5AF0">
        <w:rPr>
          <w:rFonts w:ascii="Arial" w:hAnsi="Arial" w:cs="Arial"/>
        </w:rPr>
        <w:t>D. Kubilius</w:t>
      </w:r>
      <w:r w:rsidR="00382409" w:rsidRPr="00382409">
        <w:rPr>
          <w:rFonts w:ascii="Arial" w:hAnsi="Arial" w:cs="Arial"/>
        </w:rPr>
        <w:t xml:space="preserve"> </w:t>
      </w:r>
      <w:r w:rsidR="00382409">
        <w:rPr>
          <w:rFonts w:ascii="Arial" w:hAnsi="Arial" w:cs="Arial"/>
        </w:rPr>
        <w:t xml:space="preserve">                  V. Riaukienė</w:t>
      </w:r>
    </w:p>
    <w:p w14:paraId="42E49919" w14:textId="4B706A27" w:rsidR="002F1166" w:rsidRDefault="0018335B" w:rsidP="007E0EA0">
      <w:pPr>
        <w:tabs>
          <w:tab w:val="left" w:pos="2694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Petravičius</w:t>
      </w:r>
      <w:r w:rsidR="000329BE">
        <w:rPr>
          <w:rFonts w:ascii="Arial" w:hAnsi="Arial" w:cs="Arial"/>
        </w:rPr>
        <w:tab/>
      </w:r>
      <w:r w:rsidR="00382409" w:rsidRPr="007C5AF0">
        <w:rPr>
          <w:rFonts w:ascii="Arial" w:hAnsi="Arial" w:cs="Arial"/>
        </w:rPr>
        <w:t>B. Markauskas</w:t>
      </w:r>
      <w:r w:rsidR="000329BE">
        <w:rPr>
          <w:rFonts w:ascii="Arial" w:hAnsi="Arial" w:cs="Arial"/>
        </w:rPr>
        <w:tab/>
      </w:r>
    </w:p>
    <w:p w14:paraId="18B024CD" w14:textId="32A53D60" w:rsidR="004E1D9B" w:rsidRDefault="00382409" w:rsidP="007E0EA0">
      <w:pPr>
        <w:tabs>
          <w:tab w:val="left" w:pos="2694"/>
          <w:tab w:val="left" w:pos="6237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Gailiuvienė                </w:t>
      </w:r>
      <w:r w:rsidR="000329BE">
        <w:rPr>
          <w:rFonts w:ascii="Arial" w:hAnsi="Arial" w:cs="Arial"/>
        </w:rPr>
        <w:tab/>
      </w:r>
      <w:r>
        <w:rPr>
          <w:rFonts w:ascii="Arial" w:hAnsi="Arial" w:cs="Arial"/>
        </w:rPr>
        <w:t>S. Karbauskas</w:t>
      </w:r>
      <w:r w:rsidR="000329BE">
        <w:rPr>
          <w:rFonts w:ascii="Arial" w:hAnsi="Arial" w:cs="Arial"/>
        </w:rPr>
        <w:tab/>
      </w:r>
    </w:p>
    <w:p w14:paraId="17B898B7" w14:textId="77777777" w:rsidR="004E1D9B" w:rsidRDefault="004E1D9B" w:rsidP="00745FB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12DE73A4" w:rsidR="00EB06D4" w:rsidRDefault="00EB06D4" w:rsidP="007E0EA0">
      <w:pPr>
        <w:pStyle w:val="Antrat2"/>
      </w:pPr>
      <w:r w:rsidRPr="002F1166">
        <w:lastRenderedPageBreak/>
        <w:t>AIŠKINAMASIS RAŠTAS</w:t>
      </w:r>
      <w:r w:rsidR="00344EBB" w:rsidRPr="002F1166">
        <w:br w:type="textWrapping" w:clear="all"/>
      </w:r>
      <w:r w:rsidRPr="002F1166">
        <w:rPr>
          <w:rFonts w:eastAsiaTheme="minorHAnsi"/>
        </w:rPr>
        <w:t xml:space="preserve">DĖL TARYBOS SPRENDIMO </w:t>
      </w:r>
      <w:r w:rsidRPr="00AD0BF1">
        <w:rPr>
          <w:rFonts w:eastAsiaTheme="minorHAnsi"/>
        </w:rPr>
        <w:t>„</w:t>
      </w:r>
      <w:r w:rsidR="00AD0BF1" w:rsidRPr="00AD0BF1">
        <w:t>DĖL KLAIPĖDOS RAJONO SAVIVALDYBĖS TARYBOS 2023 M. RUGPJŪČIO 31 D. SPRENDIMO NR. T11-294 „DĖL KLAIPĖDOS RAJONO SAVIVALDYBĖS BIUDŽETINĖS ĮSTAIGOS SPORTO CENTRO TEIKIAMŲ ATLYGINTINŲ PASLAUGŲ KAINŲ NUSTATYMO“ PAKEITIMO</w:t>
      </w:r>
      <w:r w:rsidRPr="002F1166">
        <w:t>” PROJEKTO</w:t>
      </w:r>
    </w:p>
    <w:p w14:paraId="199AF602" w14:textId="17C42364" w:rsidR="00DC493F" w:rsidRPr="00DC493F" w:rsidRDefault="00DC493F" w:rsidP="00745FBE">
      <w:pPr>
        <w:pStyle w:val="Pagrindinistekstas"/>
        <w:spacing w:after="120" w:line="276" w:lineRule="auto"/>
        <w:jc w:val="center"/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2024 m. </w:t>
      </w:r>
      <w:r w:rsidR="00356085">
        <w:rPr>
          <w:rFonts w:ascii="Arial" w:hAnsi="Arial" w:cs="Arial"/>
        </w:rPr>
        <w:t>lapkričio</w:t>
      </w:r>
      <w:r w:rsidR="00356085" w:rsidRPr="00EB06D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1</w:t>
      </w:r>
      <w:r w:rsidR="00356085">
        <w:rPr>
          <w:rFonts w:ascii="Arial" w:eastAsiaTheme="minorEastAsia" w:hAnsi="Arial" w:cs="Arial"/>
          <w:bCs/>
          <w:u w:color="000000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d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.</w:t>
      </w:r>
    </w:p>
    <w:p w14:paraId="2EAB9995" w14:textId="77777777" w:rsidR="001368ED" w:rsidRDefault="00EB06D4" w:rsidP="007E0EA0">
      <w:pPr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>1. Sprendimo projekto tikslai, uždaviniai (ko sprendimo projektu norima pasiekti):</w:t>
      </w:r>
      <w:r w:rsidRPr="00EB06D4">
        <w:rPr>
          <w:rFonts w:ascii="Arial" w:eastAsia="Calibri" w:hAnsi="Arial" w:cs="Arial"/>
          <w:bCs/>
          <w:lang w:eastAsia="lt-LT"/>
        </w:rPr>
        <w:t xml:space="preserve"> </w:t>
      </w:r>
    </w:p>
    <w:p w14:paraId="6D488EF8" w14:textId="07168CAF" w:rsidR="00AD0BF1" w:rsidRPr="00887F76" w:rsidRDefault="004944C7" w:rsidP="007E0EA0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eastAsia="Calibri" w:hAnsi="Arial" w:cs="Arial"/>
          <w:bCs/>
          <w:lang w:eastAsia="lt-LT"/>
        </w:rPr>
        <w:t>1</w:t>
      </w:r>
      <w:r w:rsidR="003B6939">
        <w:rPr>
          <w:rFonts w:ascii="Arial" w:eastAsia="Calibri" w:hAnsi="Arial" w:cs="Arial"/>
          <w:bCs/>
          <w:lang w:eastAsia="lt-LT"/>
        </w:rPr>
        <w:t>.1</w:t>
      </w:r>
      <w:r>
        <w:rPr>
          <w:rFonts w:ascii="Arial" w:eastAsia="Calibri" w:hAnsi="Arial" w:cs="Arial"/>
          <w:bCs/>
          <w:lang w:eastAsia="lt-LT"/>
        </w:rPr>
        <w:t xml:space="preserve">. </w:t>
      </w:r>
      <w:r w:rsidR="00887F76">
        <w:rPr>
          <w:rFonts w:ascii="Arial" w:hAnsi="Arial" w:cs="Arial"/>
        </w:rPr>
        <w:t>S</w:t>
      </w:r>
      <w:r w:rsidR="00887F76" w:rsidRPr="00887F76">
        <w:rPr>
          <w:rFonts w:ascii="Arial" w:hAnsi="Arial" w:cs="Arial"/>
        </w:rPr>
        <w:t>umažinti dengt</w:t>
      </w:r>
      <w:r w:rsidR="00AA6C02">
        <w:rPr>
          <w:rFonts w:ascii="Arial" w:hAnsi="Arial" w:cs="Arial"/>
        </w:rPr>
        <w:t>os</w:t>
      </w:r>
      <w:r w:rsidR="00887F76" w:rsidRPr="00887F76">
        <w:rPr>
          <w:rFonts w:ascii="Arial" w:hAnsi="Arial" w:cs="Arial"/>
        </w:rPr>
        <w:t xml:space="preserve"> teniso </w:t>
      </w:r>
      <w:r w:rsidR="00AA6C02">
        <w:rPr>
          <w:rFonts w:ascii="Arial" w:hAnsi="Arial" w:cs="Arial"/>
        </w:rPr>
        <w:t>aikštelės</w:t>
      </w:r>
      <w:r w:rsidR="00887F76" w:rsidRPr="00887F76">
        <w:rPr>
          <w:rFonts w:ascii="Arial" w:hAnsi="Arial" w:cs="Arial"/>
        </w:rPr>
        <w:t xml:space="preserve"> įkainius ir pakeisti </w:t>
      </w:r>
      <w:r w:rsidR="004C1EE7">
        <w:rPr>
          <w:rFonts w:ascii="Arial" w:hAnsi="Arial" w:cs="Arial"/>
        </w:rPr>
        <w:t>naudojimosi ja laikotarpius</w:t>
      </w:r>
      <w:r w:rsidR="000E4C5A">
        <w:rPr>
          <w:rFonts w:ascii="Arial" w:hAnsi="Arial" w:cs="Arial"/>
        </w:rPr>
        <w:t xml:space="preserve"> dėl</w:t>
      </w:r>
      <w:r w:rsidR="00887F76" w:rsidRPr="00887F76">
        <w:rPr>
          <w:rFonts w:ascii="Arial" w:hAnsi="Arial" w:cs="Arial"/>
        </w:rPr>
        <w:t xml:space="preserve"> sumažėjus</w:t>
      </w:r>
      <w:r w:rsidR="000E4C5A">
        <w:rPr>
          <w:rFonts w:ascii="Arial" w:hAnsi="Arial" w:cs="Arial"/>
        </w:rPr>
        <w:t>ių</w:t>
      </w:r>
      <w:r w:rsidR="00887F76" w:rsidRPr="00887F76">
        <w:rPr>
          <w:rFonts w:ascii="Arial" w:hAnsi="Arial" w:cs="Arial"/>
        </w:rPr>
        <w:t xml:space="preserve"> išlaid</w:t>
      </w:r>
      <w:r w:rsidR="000E4C5A">
        <w:rPr>
          <w:rFonts w:ascii="Arial" w:hAnsi="Arial" w:cs="Arial"/>
        </w:rPr>
        <w:t>ų</w:t>
      </w:r>
      <w:r w:rsidR="00887F76" w:rsidRPr="00887F76">
        <w:rPr>
          <w:rFonts w:ascii="Arial" w:hAnsi="Arial" w:cs="Arial"/>
        </w:rPr>
        <w:t xml:space="preserve"> šildymui</w:t>
      </w:r>
      <w:r w:rsidR="00FB51F9">
        <w:rPr>
          <w:rFonts w:ascii="Arial" w:hAnsi="Arial" w:cs="Arial"/>
        </w:rPr>
        <w:t>: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551"/>
        <w:gridCol w:w="1276"/>
        <w:gridCol w:w="992"/>
        <w:gridCol w:w="2126"/>
      </w:tblGrid>
      <w:tr w:rsidR="008B6BAA" w:rsidRPr="001C22B3" w14:paraId="2246CD80" w14:textId="77777777" w:rsidTr="00232769">
        <w:trPr>
          <w:trHeight w:val="5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4F9B" w14:textId="77777777" w:rsidR="00232769" w:rsidRDefault="00232769" w:rsidP="007E0EA0">
            <w:pPr>
              <w:spacing w:line="276" w:lineRule="auto"/>
              <w:ind w:right="-202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Eil.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6E2CE1CA" w14:textId="5DD054A6" w:rsidR="008B6BAA" w:rsidRPr="001C22B3" w:rsidRDefault="00232769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0595" w14:textId="608F2FA7" w:rsidR="008B6BAA" w:rsidRPr="001C22B3" w:rsidRDefault="0053539D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Paslaugų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0110" w14:textId="51DA7914" w:rsidR="008B6BAA" w:rsidRPr="001C22B3" w:rsidRDefault="00B65C40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Data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65C8" w14:textId="77777777" w:rsidR="002634AD" w:rsidRPr="001C22B3" w:rsidRDefault="002634AD" w:rsidP="007E0EA0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Kiekis</w:t>
            </w:r>
          </w:p>
          <w:p w14:paraId="5AC3BE25" w14:textId="3FFE6EAA" w:rsidR="008B6BAA" w:rsidRPr="001C22B3" w:rsidRDefault="002634AD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(trukmė)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EC55" w14:textId="77777777" w:rsidR="00E53836" w:rsidRPr="001C22B3" w:rsidRDefault="00E53836" w:rsidP="007E0EA0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Kaina</w:t>
            </w:r>
          </w:p>
          <w:p w14:paraId="22626A89" w14:textId="20524874" w:rsidR="008B6BAA" w:rsidRPr="001C22B3" w:rsidRDefault="00E53836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(Eur)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C1F" w14:textId="3F3DE3AF" w:rsidR="008B6BAA" w:rsidRPr="001C22B3" w:rsidRDefault="00560B28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Pastaba</w:t>
            </w:r>
          </w:p>
        </w:tc>
      </w:tr>
      <w:tr w:rsidR="00F0564C" w:rsidRPr="001C22B3" w14:paraId="590F7B64" w14:textId="77777777" w:rsidTr="00F0564C">
        <w:trPr>
          <w:trHeight w:val="9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9915" w14:textId="77777777" w:rsidR="00F0564C" w:rsidRPr="001C22B3" w:rsidRDefault="00F0564C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 w:rsidRPr="001C22B3">
              <w:rPr>
                <w:rFonts w:ascii="Arial" w:hAnsi="Arial" w:cs="Arial"/>
                <w:color w:val="000000"/>
                <w:spacing w:val="-20"/>
              </w:rPr>
              <w:t>21.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8555" w14:textId="77777777" w:rsidR="00F0564C" w:rsidRPr="001C22B3" w:rsidRDefault="00F0564C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Dengtos teniso aikštelės nuoma įstaigoms, organizacijoms ar individualioms treniruotėms (Gamyklos g. 33, Gargždai).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EB63" w14:textId="77777777" w:rsidR="00F0564C" w:rsidRPr="00DE15A4" w:rsidRDefault="00F0564C" w:rsidP="007E0EA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C22B3">
              <w:rPr>
                <w:rFonts w:ascii="Arial" w:hAnsi="Arial" w:cs="Arial"/>
              </w:rPr>
              <w:t>Balandis–</w:t>
            </w:r>
            <w:r w:rsidRPr="00DE15A4">
              <w:rPr>
                <w:rFonts w:ascii="Arial" w:hAnsi="Arial" w:cs="Arial"/>
                <w:strike/>
              </w:rPr>
              <w:t>Rugsėjis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</w:t>
            </w:r>
            <w:r w:rsidRPr="00DE15A4">
              <w:rPr>
                <w:rFonts w:ascii="Arial" w:hAnsi="Arial" w:cs="Arial"/>
                <w:b/>
                <w:bCs/>
              </w:rPr>
              <w:t xml:space="preserve">apkritis </w:t>
            </w:r>
          </w:p>
          <w:p w14:paraId="5BC2292D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Darbo dienomis</w:t>
            </w:r>
          </w:p>
          <w:p w14:paraId="42B2990F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8.00–17.00 val.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BC00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30 min.</w:t>
            </w:r>
          </w:p>
          <w:p w14:paraId="0F8726E4" w14:textId="77777777" w:rsidR="00F0564C" w:rsidRPr="001C22B3" w:rsidRDefault="00F0564C" w:rsidP="007E0EA0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B8F7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4.00</w:t>
            </w:r>
          </w:p>
          <w:p w14:paraId="4423C827" w14:textId="77777777" w:rsidR="00F0564C" w:rsidRPr="001C22B3" w:rsidRDefault="00F0564C" w:rsidP="007E0EA0">
            <w:pPr>
              <w:spacing w:line="276" w:lineRule="auto"/>
              <w:rPr>
                <w:rFonts w:ascii="Arial" w:hAnsi="Arial" w:cs="Arial"/>
                <w:strike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3A4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564C" w:rsidRPr="001C22B3" w14:paraId="5C6033EB" w14:textId="77777777" w:rsidTr="00F0564C">
        <w:trPr>
          <w:trHeight w:val="4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9BD" w14:textId="77777777" w:rsidR="00F0564C" w:rsidRPr="001C22B3" w:rsidRDefault="00F0564C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EC68" w14:textId="77777777" w:rsidR="00F0564C" w:rsidRPr="001C22B3" w:rsidRDefault="00F0564C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15F7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Balandis–</w:t>
            </w:r>
            <w:r w:rsidRPr="00DE15A4">
              <w:rPr>
                <w:rFonts w:ascii="Arial" w:hAnsi="Arial" w:cs="Arial"/>
                <w:strike/>
              </w:rPr>
              <w:t>Rugsėjis</w:t>
            </w:r>
            <w:r w:rsidRPr="00F12B94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</w:t>
            </w:r>
            <w:r w:rsidRPr="00DE15A4">
              <w:rPr>
                <w:rFonts w:ascii="Arial" w:hAnsi="Arial" w:cs="Arial"/>
                <w:b/>
                <w:bCs/>
              </w:rPr>
              <w:t xml:space="preserve">apkritis </w:t>
            </w:r>
          </w:p>
          <w:p w14:paraId="3FCA89CF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Darbo dienomis</w:t>
            </w:r>
          </w:p>
          <w:p w14:paraId="5815A550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17.00–22.00 val.</w:t>
            </w:r>
          </w:p>
          <w:p w14:paraId="5173C31B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Šeštadienį, sekmadienį ir švenčių dienomis</w:t>
            </w:r>
          </w:p>
          <w:p w14:paraId="6110C2DD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8.00–22.00 val.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933E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30 min.</w:t>
            </w:r>
          </w:p>
          <w:p w14:paraId="25ED8E23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9BAD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5.00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FD9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564C" w:rsidRPr="001C22B3" w14:paraId="05E5D267" w14:textId="77777777" w:rsidTr="00F0564C">
        <w:trPr>
          <w:trHeight w:val="96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A146" w14:textId="77777777" w:rsidR="00F0564C" w:rsidRPr="001C22B3" w:rsidRDefault="00F0564C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 w:rsidRPr="001C22B3">
              <w:rPr>
                <w:rFonts w:ascii="Arial" w:hAnsi="Arial" w:cs="Arial"/>
                <w:color w:val="000000"/>
                <w:spacing w:val="-20"/>
              </w:rPr>
              <w:t>21.1.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F1A4" w14:textId="77777777" w:rsidR="00F0564C" w:rsidRPr="001C22B3" w:rsidRDefault="00F0564C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</w:rPr>
              <w:t>Dengtos teniso aikštelės nuoma įstaigoms, organizacijoms ar individualioms treniruotėms (Gamyklos g. 33, Gargždai).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FA1E" w14:textId="3565B315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F12B94">
              <w:rPr>
                <w:rFonts w:ascii="Arial" w:hAnsi="Arial" w:cs="Arial"/>
                <w:color w:val="FF0000"/>
              </w:rPr>
              <w:t xml:space="preserve"> </w:t>
            </w:r>
            <w:r w:rsidRPr="00DE15A4">
              <w:rPr>
                <w:rFonts w:ascii="Arial" w:hAnsi="Arial" w:cs="Arial"/>
                <w:strike/>
              </w:rPr>
              <w:t xml:space="preserve">Spalis </w:t>
            </w:r>
            <w:r w:rsidRPr="00DE15A4">
              <w:rPr>
                <w:rFonts w:ascii="Arial" w:hAnsi="Arial" w:cs="Arial"/>
                <w:b/>
                <w:bCs/>
              </w:rPr>
              <w:t>Gruodis</w:t>
            </w:r>
            <w:r w:rsidRPr="001C22B3">
              <w:rPr>
                <w:rFonts w:ascii="Arial" w:hAnsi="Arial" w:cs="Arial"/>
                <w:color w:val="000000"/>
              </w:rPr>
              <w:t>–</w:t>
            </w:r>
            <w:r w:rsidR="00D004BD">
              <w:rPr>
                <w:rFonts w:ascii="Arial" w:hAnsi="Arial" w:cs="Arial"/>
                <w:color w:val="000000"/>
              </w:rPr>
              <w:t>K</w:t>
            </w:r>
            <w:r w:rsidRPr="001C22B3">
              <w:rPr>
                <w:rFonts w:ascii="Arial" w:hAnsi="Arial" w:cs="Arial"/>
                <w:color w:val="000000"/>
              </w:rPr>
              <w:t>ovas</w:t>
            </w:r>
          </w:p>
          <w:p w14:paraId="31352D10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Darbo dienomis</w:t>
            </w:r>
          </w:p>
          <w:p w14:paraId="600E8252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8.00–17.00 val.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76E1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30 min.</w:t>
            </w:r>
          </w:p>
          <w:p w14:paraId="519F6F94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26F" w14:textId="77777777" w:rsidR="00F0564C" w:rsidRPr="00DE15A4" w:rsidRDefault="00F0564C" w:rsidP="007E0EA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E15A4">
              <w:rPr>
                <w:rFonts w:ascii="Arial" w:hAnsi="Arial" w:cs="Arial"/>
                <w:strike/>
                <w:color w:val="000000"/>
              </w:rPr>
              <w:t>6.00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E15A4">
              <w:rPr>
                <w:rFonts w:ascii="Arial" w:hAnsi="Arial" w:cs="Arial"/>
                <w:b/>
                <w:bCs/>
              </w:rPr>
              <w:t>5.00</w:t>
            </w:r>
          </w:p>
          <w:p w14:paraId="44CF6C14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990" w14:textId="62BB09C3" w:rsidR="00F0564C" w:rsidRPr="00DE15A4" w:rsidRDefault="00F0564C" w:rsidP="007E0E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0564C" w:rsidRPr="001C22B3" w14:paraId="6ACEE249" w14:textId="77777777" w:rsidTr="00F0564C">
        <w:trPr>
          <w:trHeight w:val="681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5AE9" w14:textId="77777777" w:rsidR="00F0564C" w:rsidRPr="001C22B3" w:rsidRDefault="00F0564C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7DE7" w14:textId="77777777" w:rsidR="00F0564C" w:rsidRPr="001C22B3" w:rsidRDefault="00F0564C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D7EA" w14:textId="4C4A504D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E15A4">
              <w:rPr>
                <w:rFonts w:ascii="Arial" w:hAnsi="Arial" w:cs="Arial"/>
                <w:strike/>
              </w:rPr>
              <w:t xml:space="preserve">Spalis </w:t>
            </w:r>
            <w:r w:rsidRPr="00DE15A4">
              <w:rPr>
                <w:rFonts w:ascii="Arial" w:hAnsi="Arial" w:cs="Arial"/>
                <w:b/>
                <w:bCs/>
              </w:rPr>
              <w:t>Gruodis</w:t>
            </w:r>
            <w:r w:rsidRPr="001C22B3">
              <w:rPr>
                <w:rFonts w:ascii="Arial" w:hAnsi="Arial" w:cs="Arial"/>
                <w:color w:val="000000"/>
              </w:rPr>
              <w:t xml:space="preserve"> –</w:t>
            </w:r>
            <w:r w:rsidR="002B4353">
              <w:rPr>
                <w:rFonts w:ascii="Arial" w:hAnsi="Arial" w:cs="Arial"/>
                <w:color w:val="000000"/>
              </w:rPr>
              <w:t>K</w:t>
            </w:r>
            <w:r w:rsidRPr="001C22B3">
              <w:rPr>
                <w:rFonts w:ascii="Arial" w:hAnsi="Arial" w:cs="Arial"/>
                <w:color w:val="000000"/>
              </w:rPr>
              <w:t>ovas</w:t>
            </w:r>
          </w:p>
          <w:p w14:paraId="484F1369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Darbo dienomis</w:t>
            </w:r>
          </w:p>
          <w:p w14:paraId="1CA87019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17.00–22.00 val.</w:t>
            </w:r>
          </w:p>
          <w:p w14:paraId="04E13777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Šeštadienį, sekmadienį ir švenčių dienomis</w:t>
            </w:r>
          </w:p>
          <w:p w14:paraId="4F19958A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</w:rPr>
              <w:t>8.00–22.00 val.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A9A6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color w:val="000000"/>
              </w:rPr>
              <w:t>30 min.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08F8" w14:textId="77777777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E15A4">
              <w:rPr>
                <w:rFonts w:ascii="Arial" w:hAnsi="Arial" w:cs="Arial"/>
                <w:strike/>
                <w:color w:val="000000"/>
              </w:rPr>
              <w:t>8.00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E15A4">
              <w:rPr>
                <w:rFonts w:ascii="Arial" w:hAnsi="Arial" w:cs="Arial"/>
                <w:b/>
                <w:bCs/>
                <w:color w:val="000000"/>
              </w:rPr>
              <w:t>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664" w14:textId="3C7258BB" w:rsidR="00F0564C" w:rsidRPr="001C22B3" w:rsidRDefault="00F0564C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A993253" w14:textId="77F585B8" w:rsidR="005946F6" w:rsidRDefault="004944C7" w:rsidP="00745FBE">
      <w:pPr>
        <w:spacing w:before="240" w:after="240" w:line="276" w:lineRule="auto"/>
        <w:ind w:firstLine="1134"/>
        <w:jc w:val="both"/>
        <w:rPr>
          <w:rFonts w:ascii="Arial" w:hAnsi="Arial" w:cs="Arial"/>
        </w:rPr>
      </w:pPr>
      <w:r w:rsidRPr="001368ED">
        <w:rPr>
          <w:rFonts w:ascii="Arial" w:hAnsi="Arial" w:cs="Arial"/>
          <w:color w:val="000000"/>
        </w:rPr>
        <w:t>2.</w:t>
      </w:r>
      <w:r>
        <w:rPr>
          <w:rFonts w:ascii="Arial" w:eastAsia="Calibri" w:hAnsi="Arial" w:cs="Arial"/>
          <w:bCs/>
          <w:lang w:eastAsia="lt-LT"/>
        </w:rPr>
        <w:t xml:space="preserve"> </w:t>
      </w:r>
      <w:r w:rsidR="00753E14">
        <w:rPr>
          <w:rFonts w:ascii="Arial" w:eastAsia="Calibri" w:hAnsi="Arial" w:cs="Arial"/>
          <w:bCs/>
          <w:lang w:eastAsia="lt-LT"/>
        </w:rPr>
        <w:t>Su</w:t>
      </w:r>
      <w:r w:rsidR="00753E14" w:rsidRPr="00BD0300">
        <w:rPr>
          <w:rFonts w:ascii="Arial" w:hAnsi="Arial" w:cs="Arial"/>
        </w:rPr>
        <w:t>aktyvin</w:t>
      </w:r>
      <w:r w:rsidR="00753E14">
        <w:rPr>
          <w:rFonts w:ascii="Arial" w:hAnsi="Arial" w:cs="Arial"/>
        </w:rPr>
        <w:t>us</w:t>
      </w:r>
      <w:r w:rsidR="00753E14" w:rsidRPr="00BD0300">
        <w:rPr>
          <w:rFonts w:ascii="Arial" w:hAnsi="Arial" w:cs="Arial"/>
        </w:rPr>
        <w:t xml:space="preserve"> Klaipėdos rajono savivaldybės gyventojo („Atviri horizontai“) kortelės sistem</w:t>
      </w:r>
      <w:r w:rsidR="00753E14">
        <w:rPr>
          <w:rFonts w:ascii="Arial" w:hAnsi="Arial" w:cs="Arial"/>
        </w:rPr>
        <w:t>ą</w:t>
      </w:r>
      <w:r w:rsidR="00435DEE">
        <w:rPr>
          <w:rFonts w:ascii="Arial" w:hAnsi="Arial" w:cs="Arial"/>
        </w:rPr>
        <w:t>, naikinami atitinkami</w:t>
      </w:r>
      <w:r w:rsidR="005D067C">
        <w:rPr>
          <w:rFonts w:ascii="Arial" w:hAnsi="Arial" w:cs="Arial"/>
        </w:rPr>
        <w:t xml:space="preserve"> sprendimo priedo </w:t>
      </w:r>
      <w:r w:rsidR="008A6856">
        <w:rPr>
          <w:rFonts w:ascii="Arial" w:hAnsi="Arial" w:cs="Arial"/>
        </w:rPr>
        <w:t>papunkčiai</w:t>
      </w:r>
      <w:r w:rsidR="005D067C">
        <w:rPr>
          <w:rFonts w:ascii="Arial" w:hAnsi="Arial" w:cs="Arial"/>
        </w:rPr>
        <w:t>, keičiama</w:t>
      </w:r>
      <w:r w:rsidR="008A6856">
        <w:rPr>
          <w:rFonts w:ascii="Arial" w:hAnsi="Arial" w:cs="Arial"/>
        </w:rPr>
        <w:t xml:space="preserve"> numeracija</w:t>
      </w:r>
      <w:r w:rsidRPr="00AD0BF1">
        <w:rPr>
          <w:rFonts w:ascii="Arial" w:hAnsi="Arial" w:cs="Arial"/>
        </w:rPr>
        <w:t>: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846"/>
        <w:gridCol w:w="8788"/>
      </w:tblGrid>
      <w:tr w:rsidR="00AE0490" w:rsidRPr="00EE1829" w14:paraId="65232D5F" w14:textId="77777777" w:rsidTr="00AE0490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D183" w14:textId="77777777" w:rsidR="00AE0490" w:rsidRPr="00EE1829" w:rsidRDefault="00AE0490" w:rsidP="007E0EA0">
            <w:pPr>
              <w:spacing w:line="276" w:lineRule="auto"/>
              <w:ind w:right="-202"/>
              <w:rPr>
                <w:rFonts w:ascii="Arial" w:hAnsi="Arial" w:cs="Arial"/>
                <w:strike/>
                <w:color w:val="000000"/>
                <w:spacing w:val="-20"/>
              </w:rPr>
            </w:pPr>
            <w:r w:rsidRPr="00EE1829">
              <w:rPr>
                <w:rFonts w:ascii="Arial" w:hAnsi="Arial" w:cs="Arial"/>
                <w:strike/>
                <w:color w:val="000000"/>
                <w:spacing w:val="-20"/>
              </w:rPr>
              <w:t>21.2.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822" w14:textId="77777777" w:rsidR="00AE0490" w:rsidRPr="00EE1829" w:rsidRDefault="00AE0490" w:rsidP="00641024">
            <w:pPr>
              <w:spacing w:line="276" w:lineRule="auto"/>
              <w:jc w:val="both"/>
              <w:rPr>
                <w:rFonts w:ascii="Arial" w:hAnsi="Arial" w:cs="Arial"/>
                <w:strike/>
                <w:color w:val="000000"/>
                <w:highlight w:val="yellow"/>
              </w:rPr>
            </w:pPr>
            <w:r w:rsidRPr="00EE1829">
              <w:rPr>
                <w:rFonts w:ascii="Arial" w:hAnsi="Arial" w:cs="Arial"/>
                <w:strike/>
              </w:rPr>
              <w:t>Dengtos teniso aikštelės nuoma įstaigoms, organizacijoms ar individualioms treniruotėms pasirašius ne trumpesnę nei 6 mėnesių sutartį taikoma 10</w:t>
            </w:r>
            <w:r w:rsidRPr="007E0EA0">
              <w:rPr>
                <w:rFonts w:ascii="Arial" w:hAnsi="Arial" w:cs="Arial"/>
                <w:strike/>
              </w:rPr>
              <w:t xml:space="preserve">% </w:t>
            </w:r>
            <w:r w:rsidRPr="00EE1829">
              <w:rPr>
                <w:rFonts w:ascii="Arial" w:hAnsi="Arial" w:cs="Arial"/>
                <w:strike/>
              </w:rPr>
              <w:t>nuolaida</w:t>
            </w:r>
            <w:r w:rsidRPr="007E0EA0">
              <w:rPr>
                <w:rFonts w:ascii="Arial" w:hAnsi="Arial" w:cs="Arial"/>
                <w:strike/>
              </w:rPr>
              <w:t>.</w:t>
            </w:r>
          </w:p>
        </w:tc>
      </w:tr>
      <w:tr w:rsidR="00AE0490" w:rsidRPr="00B316F9" w14:paraId="6B063A77" w14:textId="77777777" w:rsidTr="00AE0490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7A5E" w14:textId="77777777" w:rsidR="00AE0490" w:rsidRPr="00EE1829" w:rsidRDefault="00AE0490" w:rsidP="007E0EA0">
            <w:pPr>
              <w:spacing w:line="276" w:lineRule="auto"/>
              <w:ind w:right="-202"/>
              <w:rPr>
                <w:rFonts w:ascii="Arial" w:hAnsi="Arial" w:cs="Arial"/>
                <w:strike/>
                <w:color w:val="000000"/>
                <w:spacing w:val="-20"/>
              </w:rPr>
            </w:pPr>
            <w:r w:rsidRPr="00EE1829">
              <w:rPr>
                <w:rFonts w:ascii="Arial" w:hAnsi="Arial" w:cs="Arial"/>
                <w:strike/>
                <w:color w:val="000000"/>
                <w:spacing w:val="-20"/>
              </w:rPr>
              <w:lastRenderedPageBreak/>
              <w:t>21.3</w:t>
            </w:r>
            <w:r>
              <w:rPr>
                <w:rFonts w:ascii="Arial" w:hAnsi="Arial" w:cs="Arial"/>
                <w:strike/>
                <w:color w:val="000000"/>
                <w:spacing w:val="-20"/>
              </w:rPr>
              <w:t xml:space="preserve"> </w:t>
            </w:r>
            <w:r w:rsidRPr="004437D2">
              <w:rPr>
                <w:rFonts w:ascii="Arial" w:hAnsi="Arial" w:cs="Arial"/>
                <w:b/>
                <w:bCs/>
                <w:color w:val="000000"/>
                <w:spacing w:val="-20"/>
              </w:rPr>
              <w:t>21.2.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E5B" w14:textId="77777777" w:rsidR="00AE0490" w:rsidRPr="00B316F9" w:rsidRDefault="00AE0490" w:rsidP="00641024">
            <w:pPr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  <w:r w:rsidRPr="00B316F9">
              <w:rPr>
                <w:rFonts w:ascii="Arial" w:hAnsi="Arial" w:cs="Arial"/>
              </w:rPr>
              <w:t>Dengtos teniso aikštelės nuoma individualioms treniruotėms</w:t>
            </w:r>
            <w:r w:rsidRPr="00B316F9">
              <w:rPr>
                <w:rFonts w:ascii="Arial" w:hAnsi="Arial" w:cs="Arial"/>
                <w:color w:val="000000" w:themeColor="text1"/>
              </w:rPr>
              <w:t xml:space="preserve"> asmenims, turintiems</w:t>
            </w:r>
            <w:r w:rsidRPr="00B316F9">
              <w:rPr>
                <w:rFonts w:ascii="Arial" w:hAnsi="Arial" w:cs="Arial"/>
              </w:rPr>
              <w:t xml:space="preserve"> Klaipėdos rajono savivaldybės gyventojo kortelę, pasirašius </w:t>
            </w:r>
            <w:r w:rsidRPr="006C0BC6">
              <w:rPr>
                <w:rFonts w:ascii="Arial" w:hAnsi="Arial" w:cs="Arial"/>
              </w:rPr>
              <w:t>ne trumpesnę</w:t>
            </w:r>
            <w:r w:rsidRPr="00B316F9">
              <w:rPr>
                <w:rFonts w:ascii="Arial" w:hAnsi="Arial" w:cs="Arial"/>
              </w:rPr>
              <w:t xml:space="preserve"> nei 6 mėnesių sutartį taikoma 15 proc. nuolaida.</w:t>
            </w:r>
          </w:p>
        </w:tc>
      </w:tr>
      <w:tr w:rsidR="00AE0490" w:rsidRPr="00EE1829" w14:paraId="4DC06E71" w14:textId="77777777" w:rsidTr="00AE0490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C62A" w14:textId="77777777" w:rsidR="00AE0490" w:rsidRPr="00EE1829" w:rsidRDefault="00AE0490" w:rsidP="007E0EA0">
            <w:pPr>
              <w:spacing w:line="276" w:lineRule="auto"/>
              <w:ind w:right="-202"/>
              <w:rPr>
                <w:rFonts w:ascii="Arial" w:hAnsi="Arial" w:cs="Arial"/>
                <w:strike/>
                <w:color w:val="000000"/>
                <w:spacing w:val="-20"/>
              </w:rPr>
            </w:pPr>
            <w:r w:rsidRPr="00EE1829">
              <w:rPr>
                <w:rFonts w:ascii="Arial" w:hAnsi="Arial" w:cs="Arial"/>
                <w:strike/>
                <w:color w:val="000000"/>
                <w:spacing w:val="-20"/>
              </w:rPr>
              <w:t>22.2.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87D" w14:textId="77777777" w:rsidR="00AE0490" w:rsidRPr="00EE1829" w:rsidRDefault="00AE0490" w:rsidP="00641024">
            <w:pPr>
              <w:spacing w:line="276" w:lineRule="auto"/>
              <w:jc w:val="both"/>
              <w:rPr>
                <w:rFonts w:ascii="Arial" w:hAnsi="Arial" w:cs="Arial"/>
                <w:strike/>
                <w:color w:val="000000"/>
                <w:highlight w:val="yellow"/>
              </w:rPr>
            </w:pPr>
            <w:r w:rsidRPr="00EE1829">
              <w:rPr>
                <w:rFonts w:ascii="Arial" w:hAnsi="Arial" w:cs="Arial"/>
                <w:strike/>
              </w:rPr>
              <w:t>Padelio kortų nuoma įstaigoms, organizacijoms ar individualioms treniruotėms pasirašius ne trumpesnę nei 6 mėnesių sutartį taikoma 10</w:t>
            </w:r>
            <w:r w:rsidRPr="007E0EA0">
              <w:rPr>
                <w:rFonts w:ascii="Arial" w:hAnsi="Arial" w:cs="Arial"/>
                <w:strike/>
              </w:rPr>
              <w:t xml:space="preserve">% </w:t>
            </w:r>
            <w:r w:rsidRPr="00EE1829">
              <w:rPr>
                <w:rFonts w:ascii="Arial" w:hAnsi="Arial" w:cs="Arial"/>
                <w:strike/>
              </w:rPr>
              <w:t>nuolaida</w:t>
            </w:r>
            <w:r w:rsidRPr="007E0EA0">
              <w:rPr>
                <w:rFonts w:ascii="Arial" w:hAnsi="Arial" w:cs="Arial"/>
                <w:strike/>
              </w:rPr>
              <w:t>.</w:t>
            </w:r>
          </w:p>
        </w:tc>
      </w:tr>
      <w:tr w:rsidR="00AE0490" w:rsidRPr="00B316F9" w14:paraId="39BCD06A" w14:textId="77777777" w:rsidTr="00AE0490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C8A1" w14:textId="77777777" w:rsidR="00AE0490" w:rsidRDefault="00AE0490" w:rsidP="007E0EA0">
            <w:pPr>
              <w:spacing w:line="276" w:lineRule="auto"/>
              <w:ind w:right="-202"/>
              <w:rPr>
                <w:rFonts w:ascii="Arial" w:hAnsi="Arial" w:cs="Arial"/>
                <w:strike/>
                <w:color w:val="000000"/>
                <w:spacing w:val="-20"/>
              </w:rPr>
            </w:pPr>
            <w:r w:rsidRPr="00EE1829">
              <w:rPr>
                <w:rFonts w:ascii="Arial" w:hAnsi="Arial" w:cs="Arial"/>
                <w:strike/>
                <w:color w:val="000000"/>
                <w:spacing w:val="-20"/>
              </w:rPr>
              <w:t>22.3.</w:t>
            </w:r>
          </w:p>
          <w:p w14:paraId="1172B1B1" w14:textId="77777777" w:rsidR="00AE0490" w:rsidRPr="004437D2" w:rsidRDefault="00AE0490" w:rsidP="007E0EA0">
            <w:pPr>
              <w:spacing w:line="276" w:lineRule="auto"/>
              <w:ind w:right="-202"/>
              <w:rPr>
                <w:rFonts w:ascii="Arial" w:hAnsi="Arial" w:cs="Arial"/>
                <w:b/>
                <w:bCs/>
                <w:color w:val="000000"/>
                <w:spacing w:val="-20"/>
                <w:highlight w:val="yellow"/>
              </w:rPr>
            </w:pPr>
            <w:r w:rsidRPr="004437D2">
              <w:rPr>
                <w:rFonts w:ascii="Arial" w:hAnsi="Arial" w:cs="Arial"/>
                <w:b/>
                <w:bCs/>
                <w:color w:val="000000"/>
                <w:spacing w:val="-20"/>
              </w:rPr>
              <w:t>22.2.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7AC" w14:textId="77777777" w:rsidR="00AE0490" w:rsidRPr="00B316F9" w:rsidRDefault="00AE0490" w:rsidP="00641024">
            <w:pPr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  <w:r w:rsidRPr="00B316F9">
              <w:rPr>
                <w:rFonts w:ascii="Arial" w:hAnsi="Arial" w:cs="Arial"/>
              </w:rPr>
              <w:t>Padelio kortų nuoma individualioms treniruotėms</w:t>
            </w:r>
            <w:r w:rsidRPr="00B316F9">
              <w:rPr>
                <w:rFonts w:ascii="Arial" w:hAnsi="Arial" w:cs="Arial"/>
                <w:color w:val="000000" w:themeColor="text1"/>
              </w:rPr>
              <w:t xml:space="preserve"> asmenims, turintiems</w:t>
            </w:r>
            <w:r w:rsidRPr="00B316F9">
              <w:rPr>
                <w:rFonts w:ascii="Arial" w:hAnsi="Arial" w:cs="Arial"/>
              </w:rPr>
              <w:t xml:space="preserve"> Klaipėdos rajono savivaldybės gyventojo kortelę,</w:t>
            </w:r>
            <w:r>
              <w:rPr>
                <w:rFonts w:ascii="Arial" w:hAnsi="Arial" w:cs="Arial"/>
              </w:rPr>
              <w:t xml:space="preserve"> </w:t>
            </w:r>
            <w:r w:rsidRPr="00B316F9">
              <w:rPr>
                <w:rFonts w:ascii="Arial" w:hAnsi="Arial" w:cs="Arial"/>
              </w:rPr>
              <w:t xml:space="preserve">pasirašius </w:t>
            </w:r>
            <w:r w:rsidRPr="006C0BC6">
              <w:rPr>
                <w:rFonts w:ascii="Arial" w:hAnsi="Arial" w:cs="Arial"/>
              </w:rPr>
              <w:t>ne trumpesnę</w:t>
            </w:r>
            <w:r w:rsidRPr="00B316F9">
              <w:rPr>
                <w:rFonts w:ascii="Arial" w:hAnsi="Arial" w:cs="Arial"/>
              </w:rPr>
              <w:t xml:space="preserve"> nei 6 mėnesių sutartį taikoma 1</w:t>
            </w:r>
            <w:r>
              <w:rPr>
                <w:rFonts w:ascii="Arial" w:hAnsi="Arial" w:cs="Arial"/>
              </w:rPr>
              <w:t>5</w:t>
            </w:r>
            <w:r w:rsidRPr="007E0EA0">
              <w:rPr>
                <w:rFonts w:ascii="Arial" w:hAnsi="Arial" w:cs="Arial"/>
              </w:rPr>
              <w:t xml:space="preserve">% </w:t>
            </w:r>
            <w:r w:rsidRPr="00B200F7">
              <w:rPr>
                <w:rFonts w:ascii="Arial" w:hAnsi="Arial" w:cs="Arial"/>
              </w:rPr>
              <w:t>nuolaida</w:t>
            </w:r>
            <w:r w:rsidRPr="007E0EA0">
              <w:rPr>
                <w:rFonts w:ascii="Arial" w:hAnsi="Arial" w:cs="Arial"/>
              </w:rPr>
              <w:t>.</w:t>
            </w:r>
          </w:p>
        </w:tc>
      </w:tr>
    </w:tbl>
    <w:p w14:paraId="6FFC489C" w14:textId="690C067F" w:rsidR="00426536" w:rsidRDefault="001368ED" w:rsidP="00745FBE">
      <w:pPr>
        <w:spacing w:before="240" w:after="240" w:line="276" w:lineRule="auto"/>
        <w:ind w:firstLine="1134"/>
        <w:jc w:val="both"/>
      </w:pPr>
      <w:r w:rsidRPr="001368ED"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253A73" w:rsidRPr="001368ED">
        <w:rPr>
          <w:rFonts w:ascii="Arial" w:hAnsi="Arial" w:cs="Arial"/>
          <w:color w:val="000000"/>
        </w:rPr>
        <w:t>Atsižvelgiant</w:t>
      </w:r>
      <w:r w:rsidR="00253A73">
        <w:rPr>
          <w:rFonts w:ascii="Arial" w:hAnsi="Arial" w:cs="Arial"/>
        </w:rPr>
        <w:t xml:space="preserve"> į 2024 m. lapkričio 12 d. Kalėdų Gargždų mieste organizavimo darbo grupės posėdžio protokolą Nr. A6-467</w:t>
      </w:r>
      <w:r w:rsidR="00382956">
        <w:rPr>
          <w:rFonts w:ascii="Arial" w:hAnsi="Arial" w:cs="Arial"/>
        </w:rPr>
        <w:t xml:space="preserve"> </w:t>
      </w:r>
      <w:r w:rsidR="0007288C">
        <w:rPr>
          <w:rFonts w:ascii="Arial" w:hAnsi="Arial" w:cs="Arial"/>
        </w:rPr>
        <w:t>BĮ</w:t>
      </w:r>
      <w:r w:rsidR="00382956">
        <w:rPr>
          <w:rFonts w:ascii="Arial" w:hAnsi="Arial" w:cs="Arial"/>
        </w:rPr>
        <w:t xml:space="preserve"> Sporto centro teikiamų</w:t>
      </w:r>
      <w:r w:rsidR="0007288C">
        <w:rPr>
          <w:rFonts w:ascii="Arial" w:hAnsi="Arial" w:cs="Arial"/>
        </w:rPr>
        <w:t xml:space="preserve"> </w:t>
      </w:r>
      <w:r w:rsidR="00382956">
        <w:rPr>
          <w:rFonts w:ascii="Arial" w:hAnsi="Arial" w:cs="Arial"/>
        </w:rPr>
        <w:t>atlygintinų</w:t>
      </w:r>
      <w:r w:rsidR="0007288C">
        <w:rPr>
          <w:rFonts w:ascii="Arial" w:hAnsi="Arial" w:cs="Arial"/>
        </w:rPr>
        <w:t xml:space="preserve"> paslaugų kai</w:t>
      </w:r>
      <w:r w:rsidR="0055349D">
        <w:rPr>
          <w:rFonts w:ascii="Arial" w:hAnsi="Arial" w:cs="Arial"/>
        </w:rPr>
        <w:t>n</w:t>
      </w:r>
      <w:r w:rsidR="00864D61">
        <w:rPr>
          <w:rFonts w:ascii="Arial" w:hAnsi="Arial" w:cs="Arial"/>
        </w:rPr>
        <w:t>ų sąrašas</w:t>
      </w:r>
      <w:r w:rsidR="0055349D">
        <w:rPr>
          <w:rFonts w:ascii="Arial" w:hAnsi="Arial" w:cs="Arial"/>
        </w:rPr>
        <w:t xml:space="preserve"> papildom</w:t>
      </w:r>
      <w:r w:rsidR="00A145AF">
        <w:rPr>
          <w:rFonts w:ascii="Arial" w:hAnsi="Arial" w:cs="Arial"/>
        </w:rPr>
        <w:t>a</w:t>
      </w:r>
      <w:r w:rsidR="0055349D">
        <w:rPr>
          <w:rFonts w:ascii="Arial" w:hAnsi="Arial" w:cs="Arial"/>
        </w:rPr>
        <w:t xml:space="preserve">s 23 </w:t>
      </w:r>
      <w:r w:rsidR="00426536">
        <w:rPr>
          <w:rFonts w:ascii="Arial" w:hAnsi="Arial" w:cs="Arial"/>
        </w:rPr>
        <w:t xml:space="preserve">ir 24 </w:t>
      </w:r>
      <w:r w:rsidR="0055349D">
        <w:rPr>
          <w:rFonts w:ascii="Arial" w:hAnsi="Arial" w:cs="Arial"/>
        </w:rPr>
        <w:t>punkt</w:t>
      </w:r>
      <w:r w:rsidR="00426536">
        <w:rPr>
          <w:rFonts w:ascii="Arial" w:hAnsi="Arial" w:cs="Arial"/>
        </w:rPr>
        <w:t>ais</w:t>
      </w:r>
      <w:r w:rsidR="0055349D">
        <w:rPr>
          <w:rFonts w:ascii="Arial" w:hAnsi="Arial" w:cs="Arial"/>
        </w:rPr>
        <w:t>:</w:t>
      </w: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846"/>
        <w:gridCol w:w="2693"/>
        <w:gridCol w:w="1276"/>
        <w:gridCol w:w="2268"/>
        <w:gridCol w:w="1134"/>
        <w:gridCol w:w="1417"/>
      </w:tblGrid>
      <w:tr w:rsidR="00CF7C33" w:rsidRPr="001C22B3" w14:paraId="0007FF3A" w14:textId="77777777" w:rsidTr="004C00D1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D6B2F" w14:textId="77777777" w:rsidR="00CF7C33" w:rsidRDefault="00CF7C33" w:rsidP="007E0EA0">
            <w:pPr>
              <w:spacing w:line="276" w:lineRule="auto"/>
              <w:ind w:right="-202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Eil.</w:t>
            </w:r>
          </w:p>
          <w:p w14:paraId="3E75DF90" w14:textId="77777777" w:rsidR="00CF7C33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C22B3">
              <w:rPr>
                <w:rFonts w:ascii="Arial" w:hAnsi="Arial" w:cs="Arial"/>
                <w:b/>
                <w:color w:val="000000"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756C" w14:textId="77777777" w:rsidR="00CF7C33" w:rsidRPr="00A3247D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Paslaugų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8F79" w14:textId="77777777" w:rsidR="00CF7C33" w:rsidRDefault="00CF7C33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C344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Kiekis</w:t>
            </w:r>
          </w:p>
          <w:p w14:paraId="68FEC4EB" w14:textId="77777777" w:rsidR="00CF7C3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(trukmė)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5493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Kaina</w:t>
            </w:r>
          </w:p>
          <w:p w14:paraId="631A3FC7" w14:textId="77777777" w:rsidR="00CF7C3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(Eur)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DDD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C22B3">
              <w:rPr>
                <w:rFonts w:ascii="Arial" w:hAnsi="Arial" w:cs="Arial"/>
                <w:b/>
                <w:color w:val="000000"/>
              </w:rPr>
              <w:t>Pastaba</w:t>
            </w:r>
          </w:p>
        </w:tc>
      </w:tr>
      <w:tr w:rsidR="00CF7C33" w:rsidRPr="001C22B3" w14:paraId="2747B177" w14:textId="77777777" w:rsidTr="004C00D1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7006E" w14:textId="77777777" w:rsidR="00CF7C33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4F51" w14:textId="77777777" w:rsidR="00CF7C33" w:rsidRPr="001C22B3" w:rsidRDefault="00CF7C33" w:rsidP="007E0EA0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Laikinos ledo čiuožyklos paslaugų kainos gruodžio</w:t>
            </w:r>
            <w:r w:rsidRPr="001C22B3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color w:val="000000"/>
              </w:rPr>
              <w:t>sausio mėn.</w:t>
            </w:r>
          </w:p>
        </w:tc>
      </w:tr>
      <w:tr w:rsidR="00CF7C33" w:rsidRPr="001C22B3" w14:paraId="69372D91" w14:textId="77777777" w:rsidTr="004C00D1">
        <w:trPr>
          <w:trHeight w:val="2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FF04F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C484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247D">
              <w:rPr>
                <w:rFonts w:ascii="Arial" w:hAnsi="Arial" w:cs="Arial"/>
                <w:color w:val="000000"/>
              </w:rPr>
              <w:t xml:space="preserve">Vienkartinis bilietas vaikams iki 7 metų, </w:t>
            </w:r>
            <w:r>
              <w:rPr>
                <w:rFonts w:ascii="Arial" w:hAnsi="Arial" w:cs="Arial"/>
                <w:color w:val="000000"/>
              </w:rPr>
              <w:t>asmenims su negalia</w:t>
            </w:r>
            <w:r w:rsidRPr="00A3247D"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t>senjorams.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D02C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081D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4275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182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2DBE006A" w14:textId="77777777" w:rsidTr="004C00D1">
        <w:trPr>
          <w:trHeight w:val="283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0F9C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97C9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B1C4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8B71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Abonementas visomis dienomis neribotai.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1C5C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2A4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0517489E" w14:textId="77777777" w:rsidTr="004C00D1">
        <w:trPr>
          <w:trHeight w:val="2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2BD3F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23.2.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FDF4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247D">
              <w:rPr>
                <w:rFonts w:ascii="Arial" w:hAnsi="Arial" w:cs="Arial"/>
                <w:color w:val="000000"/>
              </w:rPr>
              <w:t>Vienkartinis bilietas vaikams nuo 7 metų, moksleiviams, studentams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56A1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21EC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46DC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D85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74309657" w14:textId="77777777" w:rsidTr="004C00D1">
        <w:trPr>
          <w:trHeight w:val="283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8BF2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A5BF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5A43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C04A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Abonementas visomis dienomis neribotai.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ABC7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36A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18244572" w14:textId="77777777" w:rsidTr="004C00D1">
        <w:trPr>
          <w:trHeight w:val="2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489D6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7E87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Vienkartinis </w:t>
            </w:r>
            <w:r w:rsidRPr="00953887">
              <w:rPr>
                <w:rFonts w:ascii="Arial" w:hAnsi="Arial" w:cs="Arial"/>
                <w:color w:val="000000"/>
              </w:rPr>
              <w:t>bilietas suaugusiems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EC31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E3E6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CF10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70DB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2D2F3C4E" w14:textId="77777777" w:rsidTr="004C00D1">
        <w:trPr>
          <w:trHeight w:val="283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EF9F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6C00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E92F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77DC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Abonementas visomis dienomis neribotai.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E6DA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E7F3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36D45FA2" w14:textId="77777777" w:rsidTr="004C00D1">
        <w:trPr>
          <w:trHeight w:val="2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94CE3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5E0F" w14:textId="77777777" w:rsidR="00CF7C33" w:rsidRPr="004944C7" w:rsidRDefault="00CF7C33" w:rsidP="007E0EA0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Šeimos bilietas: 3 ir daugiau asmenų šeimai.</w:t>
            </w:r>
          </w:p>
          <w:p w14:paraId="056024C4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3956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72AE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6044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F7E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0D7DCC81" w14:textId="77777777" w:rsidTr="004C00D1">
        <w:trPr>
          <w:trHeight w:val="283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9FCC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15B3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D88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6B84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Abonementas visomis dienomis neribotai.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6A04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E4BB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C33" w:rsidRPr="001C22B3" w14:paraId="41DE6782" w14:textId="77777777" w:rsidTr="004C00D1">
        <w:trPr>
          <w:trHeight w:val="2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B1A00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t>23.5.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411F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BE71DA">
              <w:rPr>
                <w:rFonts w:ascii="Arial" w:hAnsi="Arial" w:cs="Arial"/>
                <w:color w:val="000000"/>
              </w:rPr>
              <w:t xml:space="preserve">Visos ledo </w:t>
            </w:r>
            <w:r>
              <w:rPr>
                <w:rFonts w:ascii="Arial" w:hAnsi="Arial" w:cs="Arial"/>
                <w:color w:val="000000"/>
              </w:rPr>
              <w:t xml:space="preserve">čiuožyklos nuoma grupei (iki 20 asmenų).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3B45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  <w:p w14:paraId="31AAAD52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 xml:space="preserve">Pirmadienis– </w:t>
            </w:r>
          </w:p>
          <w:p w14:paraId="7BC7E1F3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>Ketvirtadienis</w:t>
            </w:r>
          </w:p>
          <w:p w14:paraId="3E342C33" w14:textId="77777777" w:rsidR="00CF7C33" w:rsidRPr="004437D2" w:rsidRDefault="00CF7C33" w:rsidP="007E0EA0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  <w:r w:rsidRPr="004437D2">
              <w:rPr>
                <w:rFonts w:ascii="Arial" w:hAnsi="Arial" w:cs="Arial"/>
                <w:sz w:val="20"/>
                <w:szCs w:val="20"/>
              </w:rPr>
              <w:t>–</w:t>
            </w: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>15.00 val.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835B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2A4D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9B5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Rezervacija būtina dieną prieš iki 20 val.</w:t>
            </w:r>
          </w:p>
        </w:tc>
      </w:tr>
      <w:tr w:rsidR="00CF7C33" w:rsidRPr="001C22B3" w14:paraId="108D44BA" w14:textId="77777777" w:rsidTr="004C00D1">
        <w:trPr>
          <w:trHeight w:val="283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CF81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4336" w14:textId="77777777" w:rsidR="00CF7C33" w:rsidRPr="001C22B3" w:rsidRDefault="00CF7C33" w:rsidP="007E0EA0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1CB2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Gruodis–Sausis</w:t>
            </w:r>
          </w:p>
          <w:p w14:paraId="52B2CDB4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 xml:space="preserve">Pirmadienis– </w:t>
            </w:r>
          </w:p>
          <w:p w14:paraId="308A41BE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>Ketvirtadienis</w:t>
            </w:r>
          </w:p>
          <w:p w14:paraId="4308D736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37D2">
              <w:rPr>
                <w:rFonts w:ascii="Arial" w:hAnsi="Arial" w:cs="Arial"/>
                <w:color w:val="000000"/>
                <w:sz w:val="20"/>
                <w:szCs w:val="20"/>
              </w:rPr>
              <w:t>Nuo 21 val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0D81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mi</w:t>
            </w:r>
            <w:r w:rsidRPr="004944C7">
              <w:rPr>
                <w:rFonts w:ascii="Arial" w:hAnsi="Arial" w:cs="Arial"/>
                <w:color w:val="000000"/>
              </w:rPr>
              <w:t>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45E" w14:textId="77777777" w:rsidR="00CF7C33" w:rsidRPr="001C22B3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034" w14:textId="77777777" w:rsidR="00CF7C33" w:rsidRPr="004437D2" w:rsidRDefault="00CF7C33" w:rsidP="007E0EA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37D2">
              <w:rPr>
                <w:rFonts w:ascii="Arial" w:hAnsi="Arial" w:cs="Arial"/>
                <w:sz w:val="20"/>
                <w:szCs w:val="20"/>
              </w:rPr>
              <w:t>Rezervacija būtina dieną prieš iki 20 val.</w:t>
            </w:r>
          </w:p>
        </w:tc>
      </w:tr>
      <w:tr w:rsidR="00CF7C33" w:rsidRPr="007D3ACB" w14:paraId="5498A59D" w14:textId="77777777" w:rsidTr="004C00D1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5489" w14:textId="77777777" w:rsidR="00CF7C33" w:rsidRPr="008D36FF" w:rsidRDefault="00CF7C33" w:rsidP="007E0EA0">
            <w:pPr>
              <w:spacing w:line="276" w:lineRule="auto"/>
              <w:ind w:right="-202"/>
              <w:rPr>
                <w:rFonts w:ascii="Arial" w:hAnsi="Arial" w:cs="Arial"/>
                <w:color w:val="000000"/>
                <w:spacing w:val="-20"/>
              </w:rPr>
            </w:pPr>
            <w:r>
              <w:rPr>
                <w:rFonts w:ascii="Arial" w:hAnsi="Arial" w:cs="Arial"/>
                <w:color w:val="000000"/>
                <w:spacing w:val="-20"/>
              </w:rPr>
              <w:lastRenderedPageBreak/>
              <w:t>24.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D1C2" w14:textId="77777777" w:rsidR="00CF7C33" w:rsidRPr="007D3ACB" w:rsidRDefault="00CF7C33" w:rsidP="006410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C22B3">
              <w:rPr>
                <w:rFonts w:ascii="Arial" w:hAnsi="Arial" w:cs="Arial"/>
                <w:color w:val="000000" w:themeColor="text1"/>
              </w:rPr>
              <w:t>Asmenims, turintiems</w:t>
            </w:r>
            <w:r w:rsidRPr="001C22B3">
              <w:rPr>
                <w:rFonts w:ascii="Arial" w:hAnsi="Arial" w:cs="Arial"/>
              </w:rPr>
              <w:t xml:space="preserve"> Klaipėdos rajono savivaldybės gyventojo kortelę taikoma 50 proc. nuolaida</w:t>
            </w:r>
            <w:r>
              <w:rPr>
                <w:rFonts w:ascii="Arial" w:hAnsi="Arial" w:cs="Arial"/>
              </w:rPr>
              <w:t xml:space="preserve"> 23 punkte nurodytiems įkainiams</w:t>
            </w:r>
          </w:p>
        </w:tc>
      </w:tr>
    </w:tbl>
    <w:p w14:paraId="55537B1D" w14:textId="18B320D4" w:rsidR="00EB06D4" w:rsidRPr="002F1166" w:rsidRDefault="00EB06D4" w:rsidP="00745FBE">
      <w:pPr>
        <w:widowControl w:val="0"/>
        <w:autoSpaceDE w:val="0"/>
        <w:autoSpaceDN w:val="0"/>
        <w:adjustRightInd w:val="0"/>
        <w:spacing w:before="240" w:line="276" w:lineRule="auto"/>
        <w:ind w:firstLine="1134"/>
        <w:jc w:val="both"/>
        <w:rPr>
          <w:rFonts w:ascii="Arial" w:eastAsiaTheme="minorHAnsi" w:hAnsi="Arial" w:cs="Arial"/>
          <w:b/>
          <w:bCs/>
        </w:rPr>
      </w:pPr>
      <w:r w:rsidRPr="002F1166">
        <w:rPr>
          <w:rFonts w:ascii="Arial" w:eastAsiaTheme="minorHAnsi" w:hAnsi="Arial" w:cs="Arial"/>
          <w:b/>
          <w:bCs/>
        </w:rPr>
        <w:t xml:space="preserve">2. Kaip šiuo metu yra teisiškai reglamentuojami projekte aptariami klausimai: </w:t>
      </w:r>
    </w:p>
    <w:p w14:paraId="1C19A34A" w14:textId="2D498BFB" w:rsidR="00AD0BF1" w:rsidRPr="00AD0BF1" w:rsidRDefault="00AD0BF1" w:rsidP="007E0EA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Lietuvos Respublikos vietos savivaldos įstatymo 15 straipsnio 2 dalies 29 punktas nustato, kad išimtinė tarybos kompetencija </w:t>
      </w:r>
      <w:r w:rsidR="00F105B9">
        <w:rPr>
          <w:rFonts w:ascii="Arial" w:hAnsi="Arial" w:cs="Arial"/>
        </w:rPr>
        <w:t>–</w:t>
      </w:r>
      <w:r w:rsidRPr="00AD0BF1">
        <w:rPr>
          <w:rFonts w:ascii="Arial" w:hAnsi="Arial" w:cs="Arial"/>
        </w:rPr>
        <w:t xml:space="preserve"> </w:t>
      </w:r>
      <w:r w:rsidR="00F105B9">
        <w:rPr>
          <w:rFonts w:ascii="Arial" w:hAnsi="Arial" w:cs="Arial"/>
        </w:rPr>
        <w:t xml:space="preserve">nustatyti </w:t>
      </w:r>
      <w:r w:rsidR="005A7EE4" w:rsidRPr="005A7EE4">
        <w:rPr>
          <w:rFonts w:ascii="Arial" w:hAnsi="Arial" w:cs="Arial"/>
          <w:color w:val="000000"/>
        </w:rPr>
        <w:t>kain</w:t>
      </w:r>
      <w:r w:rsidR="004B4BFD">
        <w:rPr>
          <w:rFonts w:ascii="Arial" w:hAnsi="Arial" w:cs="Arial"/>
          <w:color w:val="000000"/>
        </w:rPr>
        <w:t>as</w:t>
      </w:r>
      <w:r w:rsidR="005A7EE4" w:rsidRPr="005A7EE4">
        <w:rPr>
          <w:rFonts w:ascii="Arial" w:hAnsi="Arial" w:cs="Arial"/>
          <w:color w:val="000000"/>
        </w:rPr>
        <w:t xml:space="preserve"> ir tarif</w:t>
      </w:r>
      <w:r w:rsidR="004B4BFD">
        <w:rPr>
          <w:rFonts w:ascii="Arial" w:hAnsi="Arial" w:cs="Arial"/>
          <w:color w:val="000000"/>
        </w:rPr>
        <w:t>us</w:t>
      </w:r>
      <w:r w:rsidR="005A7EE4" w:rsidRPr="005A7EE4">
        <w:rPr>
          <w:rFonts w:ascii="Arial" w:hAnsi="Arial" w:cs="Arial"/>
          <w:color w:val="000000"/>
        </w:rPr>
        <w:t xml:space="preserve"> už savivaldybės valdomų įmonių, biudžetinių ir viešųjų įstaigų (kurių savininkė yra savivaldybė) teikiamas atlygintinas viešąsias paslaugas</w:t>
      </w:r>
      <w:r w:rsidRPr="005A7EE4">
        <w:rPr>
          <w:rFonts w:ascii="Arial" w:hAnsi="Arial" w:cs="Arial"/>
        </w:rPr>
        <w:t>.</w:t>
      </w:r>
      <w:r w:rsidRPr="00AD0BF1">
        <w:rPr>
          <w:rFonts w:ascii="Arial" w:hAnsi="Arial" w:cs="Arial"/>
        </w:rPr>
        <w:t xml:space="preserve"> </w:t>
      </w:r>
      <w:r w:rsidRPr="00AD0BF1">
        <w:rPr>
          <w:rFonts w:ascii="Arial" w:hAnsi="Arial" w:cs="Arial"/>
          <w:lang w:eastAsia="ar-SA"/>
        </w:rPr>
        <w:t xml:space="preserve">Klaipėdos rajono </w:t>
      </w:r>
      <w:r w:rsidRPr="00AD0BF1">
        <w:rPr>
          <w:rFonts w:ascii="Arial" w:hAnsi="Arial" w:cs="Arial"/>
        </w:rPr>
        <w:t xml:space="preserve">savivaldybės biudžetinės įstaigos sporto centro teikiamų paslaugų kainos nustatytos </w:t>
      </w:r>
      <w:r w:rsidRPr="00AD0BF1">
        <w:rPr>
          <w:rFonts w:ascii="Arial" w:hAnsi="Arial" w:cs="Arial"/>
          <w:lang w:eastAsia="ar-SA"/>
        </w:rPr>
        <w:t xml:space="preserve">Klaipėdos rajono savivaldybės tarybos </w:t>
      </w:r>
      <w:r w:rsidRPr="007E0EA0">
        <w:rPr>
          <w:rFonts w:ascii="Arial" w:hAnsi="Arial" w:cs="Arial"/>
        </w:rPr>
        <w:t xml:space="preserve">2023 m. </w:t>
      </w:r>
      <w:r w:rsidRPr="00AD0BF1">
        <w:rPr>
          <w:rFonts w:ascii="Arial" w:hAnsi="Arial" w:cs="Arial"/>
        </w:rPr>
        <w:t xml:space="preserve">rugpjūčio 31 d. sprendimu </w:t>
      </w:r>
      <w:r w:rsidRPr="007E0EA0">
        <w:rPr>
          <w:rFonts w:ascii="Arial" w:hAnsi="Arial" w:cs="Arial"/>
        </w:rPr>
        <w:t xml:space="preserve">Nr. T11-294 </w:t>
      </w:r>
      <w:r w:rsidRPr="00AD0BF1">
        <w:rPr>
          <w:rFonts w:ascii="Arial" w:hAnsi="Arial" w:cs="Arial"/>
        </w:rPr>
        <w:t>„Dėl</w:t>
      </w:r>
      <w:r w:rsidRPr="00AD0BF1">
        <w:rPr>
          <w:rFonts w:ascii="Arial" w:hAnsi="Arial" w:cs="Arial"/>
          <w:bCs/>
        </w:rPr>
        <w:t xml:space="preserve"> </w:t>
      </w:r>
      <w:r w:rsidRPr="00AD0BF1">
        <w:rPr>
          <w:rFonts w:ascii="Arial" w:hAnsi="Arial" w:cs="Arial"/>
        </w:rPr>
        <w:t>Klaipėdos rajono savivaldybės biudžetinės įstaigos sporto centro teikiamų atlygintinų paslaugų kainų nustatymo</w:t>
      </w:r>
      <w:r w:rsidR="00F105B9">
        <w:rPr>
          <w:rFonts w:ascii="Arial" w:hAnsi="Arial" w:cs="Arial"/>
        </w:rPr>
        <w:t>“</w:t>
      </w:r>
      <w:r>
        <w:rPr>
          <w:rFonts w:ascii="Arial" w:hAnsi="Arial" w:cs="Arial"/>
        </w:rPr>
        <w:t>.</w:t>
      </w:r>
      <w:r w:rsidR="00465338" w:rsidRPr="0046533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42492BD6" w14:textId="2AFF1439" w:rsidR="00C017BF" w:rsidRDefault="00AD0BF1" w:rsidP="00745FBE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Sprendimo projektas parengtas atsižvelgiant </w:t>
      </w:r>
      <w:r w:rsidR="00940BAB">
        <w:rPr>
          <w:rFonts w:ascii="Arial" w:hAnsi="Arial" w:cs="Arial"/>
        </w:rPr>
        <w:t>Klaipėdos rajono savivaldybės administracijos Kalėdų Gargždų mieste organizavimo darbo grupės posėdžio protokolą Nr. A6-467 bei 2024 m. lapkričio 13 d. Klaipėdos rajono savivaldybės biudžetinės įstaigos sporto centro prašymą Nr. SD-185.</w:t>
      </w:r>
    </w:p>
    <w:p w14:paraId="49FE4E02" w14:textId="16B792D2" w:rsidR="00C017BF" w:rsidRPr="003B546C" w:rsidRDefault="00EB06D4" w:rsidP="00745FBE">
      <w:pPr>
        <w:pStyle w:val="Betarp"/>
        <w:spacing w:after="240" w:line="276" w:lineRule="auto"/>
        <w:ind w:firstLine="1134"/>
        <w:jc w:val="both"/>
        <w:rPr>
          <w:rFonts w:ascii="Arial" w:hAnsi="Arial" w:cs="Arial"/>
          <w:b/>
          <w:bCs/>
          <w:color w:val="000000"/>
        </w:rPr>
      </w:pPr>
      <w:r w:rsidRPr="002F1166">
        <w:rPr>
          <w:rFonts w:ascii="Arial" w:eastAsiaTheme="minorHAnsi" w:hAnsi="Arial" w:cs="Arial"/>
          <w:b/>
        </w:rPr>
        <w:t xml:space="preserve">3. Kokios siūlomos naujos teisinio reguliavimo nuostatos ir kokių teigiamų rezultatų laukiama: </w:t>
      </w:r>
      <w:r w:rsidR="00521A2A">
        <w:rPr>
          <w:rFonts w:ascii="Arial" w:hAnsi="Arial" w:cs="Arial"/>
        </w:rPr>
        <w:t xml:space="preserve">tikimąsi, kad </w:t>
      </w:r>
      <w:r w:rsidR="00DA515B">
        <w:rPr>
          <w:rFonts w:ascii="Arial" w:hAnsi="Arial" w:cs="Arial"/>
        </w:rPr>
        <w:t>pa</w:t>
      </w:r>
      <w:r w:rsidR="00521A2A" w:rsidRPr="00887F76">
        <w:rPr>
          <w:rFonts w:ascii="Arial" w:hAnsi="Arial" w:cs="Arial"/>
        </w:rPr>
        <w:t>mažinti dengt</w:t>
      </w:r>
      <w:r w:rsidR="00521A2A">
        <w:rPr>
          <w:rFonts w:ascii="Arial" w:hAnsi="Arial" w:cs="Arial"/>
        </w:rPr>
        <w:t>os</w:t>
      </w:r>
      <w:r w:rsidR="00521A2A" w:rsidRPr="00887F76">
        <w:rPr>
          <w:rFonts w:ascii="Arial" w:hAnsi="Arial" w:cs="Arial"/>
        </w:rPr>
        <w:t xml:space="preserve"> teniso </w:t>
      </w:r>
      <w:r w:rsidR="00521A2A">
        <w:rPr>
          <w:rFonts w:ascii="Arial" w:hAnsi="Arial" w:cs="Arial"/>
        </w:rPr>
        <w:t>aikštelės</w:t>
      </w:r>
      <w:r w:rsidR="00521A2A" w:rsidRPr="00887F76">
        <w:rPr>
          <w:rFonts w:ascii="Arial" w:hAnsi="Arial" w:cs="Arial"/>
        </w:rPr>
        <w:t xml:space="preserve"> įkaini</w:t>
      </w:r>
      <w:r w:rsidR="00DA515B">
        <w:rPr>
          <w:rFonts w:ascii="Arial" w:hAnsi="Arial" w:cs="Arial"/>
        </w:rPr>
        <w:t>ai</w:t>
      </w:r>
      <w:r w:rsidR="0018080E">
        <w:rPr>
          <w:rFonts w:ascii="Arial" w:hAnsi="Arial" w:cs="Arial"/>
        </w:rPr>
        <w:t xml:space="preserve"> pritrauks daugiau sportuojančių, </w:t>
      </w:r>
      <w:r w:rsidR="00171990">
        <w:rPr>
          <w:rFonts w:ascii="Arial" w:hAnsi="Arial" w:cs="Arial"/>
        </w:rPr>
        <w:t>dėl to ši sporto šaka taps dar populiaresnė Klaipėdos rajone.</w:t>
      </w:r>
      <w:r w:rsidR="00D83A3D">
        <w:rPr>
          <w:rFonts w:ascii="Arial" w:hAnsi="Arial" w:cs="Arial"/>
        </w:rPr>
        <w:t xml:space="preserve"> </w:t>
      </w:r>
      <w:r w:rsidR="00B33DE5">
        <w:rPr>
          <w:rFonts w:ascii="Arial" w:hAnsi="Arial" w:cs="Arial"/>
        </w:rPr>
        <w:t>Laikinai įrengta l</w:t>
      </w:r>
      <w:r w:rsidR="00D83A3D">
        <w:rPr>
          <w:rFonts w:ascii="Arial" w:hAnsi="Arial" w:cs="Arial"/>
        </w:rPr>
        <w:t>edo čiuožykl</w:t>
      </w:r>
      <w:r w:rsidR="00B33DE5">
        <w:rPr>
          <w:rFonts w:ascii="Arial" w:hAnsi="Arial" w:cs="Arial"/>
        </w:rPr>
        <w:t xml:space="preserve">a suteiks galimybę vaikams, jaunimui, suaugusiems bei senjorams </w:t>
      </w:r>
      <w:r w:rsidR="00492BE2">
        <w:rPr>
          <w:rFonts w:ascii="Arial" w:hAnsi="Arial" w:cs="Arial"/>
        </w:rPr>
        <w:t>šaltuoju metų laik</w:t>
      </w:r>
      <w:r w:rsidR="00B54886">
        <w:rPr>
          <w:rFonts w:ascii="Arial" w:hAnsi="Arial" w:cs="Arial"/>
        </w:rPr>
        <w:t>u</w:t>
      </w:r>
      <w:r w:rsidR="00492BE2">
        <w:rPr>
          <w:rFonts w:ascii="Arial" w:hAnsi="Arial" w:cs="Arial"/>
        </w:rPr>
        <w:t xml:space="preserve"> būti fiziškai aktyviems, turiningai praleisti laiką.</w:t>
      </w:r>
    </w:p>
    <w:p w14:paraId="2E483E73" w14:textId="1B883A0A" w:rsidR="00C017BF" w:rsidRPr="00EB06D4" w:rsidRDefault="00EB06D4" w:rsidP="00745FBE">
      <w:pPr>
        <w:spacing w:after="240" w:line="276" w:lineRule="auto"/>
        <w:ind w:firstLine="1134"/>
        <w:jc w:val="both"/>
        <w:rPr>
          <w:rFonts w:ascii="Arial" w:eastAsia="Calibri" w:hAnsi="Arial" w:cs="Arial"/>
          <w:b/>
          <w:lang w:eastAsia="lt-LT"/>
        </w:rPr>
      </w:pPr>
      <w:r w:rsidRPr="002F1166">
        <w:rPr>
          <w:rFonts w:ascii="Arial" w:eastAsia="Calibri" w:hAnsi="Arial" w:cs="Arial"/>
          <w:b/>
          <w:lang w:eastAsia="lt-LT"/>
        </w:rPr>
        <w:t>4. Galimos neigiamos pasekmės priėmus siūlomą</w:t>
      </w:r>
      <w:r w:rsidRPr="00EB06D4">
        <w:rPr>
          <w:rFonts w:ascii="Arial" w:eastAsia="Calibri" w:hAnsi="Arial" w:cs="Arial"/>
          <w:b/>
          <w:lang w:eastAsia="lt-LT"/>
        </w:rPr>
        <w:t xml:space="preserve"> Savivaldybės tarybos sprendimą ir kokių priemonių būtina imtis, siekiant išvengti neigiamų pasekmių: </w:t>
      </w:r>
      <w:r w:rsidRPr="00EB06D4">
        <w:rPr>
          <w:rFonts w:ascii="Arial" w:eastAsia="Calibri" w:hAnsi="Arial" w:cs="Arial"/>
          <w:bCs/>
          <w:lang w:eastAsia="lt-LT"/>
        </w:rPr>
        <w:t>neigiamų pasekmių nebus.</w:t>
      </w:r>
    </w:p>
    <w:p w14:paraId="32740E33" w14:textId="54274A81" w:rsidR="00C017BF" w:rsidRPr="00EB06D4" w:rsidRDefault="00EB06D4" w:rsidP="00745FBE">
      <w:pPr>
        <w:widowControl w:val="0"/>
        <w:autoSpaceDE w:val="0"/>
        <w:autoSpaceDN w:val="0"/>
        <w:adjustRightInd w:val="0"/>
        <w:spacing w:after="240" w:line="276" w:lineRule="auto"/>
        <w:ind w:firstLine="1134"/>
        <w:jc w:val="both"/>
        <w:rPr>
          <w:rFonts w:ascii="Arial" w:eastAsia="Calibri" w:hAnsi="Arial" w:cs="Arial"/>
          <w:lang w:eastAsia="lt-LT"/>
        </w:rPr>
      </w:pPr>
      <w:r w:rsidRPr="00EB06D4">
        <w:rPr>
          <w:rFonts w:ascii="Arial" w:eastAsia="Calibri" w:hAnsi="Arial" w:cs="Arial"/>
          <w:b/>
          <w:caps/>
          <w:lang w:eastAsia="lt-LT"/>
        </w:rPr>
        <w:t>5. A</w:t>
      </w:r>
      <w:r w:rsidRPr="00EB06D4">
        <w:rPr>
          <w:rFonts w:ascii="Arial" w:eastAsia="Calibri" w:hAnsi="Arial" w:cs="Arial"/>
          <w:b/>
          <w:lang w:eastAsia="lt-LT"/>
        </w:rPr>
        <w:t xml:space="preserve">r sprendimo projektas neprieštarauja Lietuvos Respublikos lygių galimybių įstatymui ir atitinka lygių galimybių principus: </w:t>
      </w:r>
      <w:r w:rsidRPr="00EB06D4">
        <w:rPr>
          <w:rFonts w:ascii="Arial" w:eastAsia="Calibri" w:hAnsi="Arial" w:cs="Arial"/>
          <w:bCs/>
          <w:lang w:eastAsia="lt-LT"/>
        </w:rPr>
        <w:t xml:space="preserve">sprendimo projektas neprieštarauja Lietuvos Respublikos lygių galimybių įstatymui bei atitinka lygių galimybių principus. </w:t>
      </w:r>
    </w:p>
    <w:p w14:paraId="3790A486" w14:textId="02620B89" w:rsidR="00C017BF" w:rsidRPr="00045058" w:rsidRDefault="00EB06D4" w:rsidP="00745FBE">
      <w:pPr>
        <w:spacing w:after="240"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6. Kokius teisės aktus būtina pakeisti ar panaikinti, priėmus teikiamą Savivaldybės tarybos sprendimą: </w:t>
      </w:r>
      <w:r w:rsidR="00045058" w:rsidRPr="00045058">
        <w:rPr>
          <w:rFonts w:ascii="Arial" w:eastAsia="Calibri" w:hAnsi="Arial" w:cs="Arial"/>
          <w:bCs/>
          <w:lang w:eastAsia="lt-LT"/>
        </w:rPr>
        <w:t>teisės aktų pakeisti nereikės.</w:t>
      </w:r>
    </w:p>
    <w:p w14:paraId="1C38BAB6" w14:textId="066143FD" w:rsidR="00C017BF" w:rsidRDefault="00EB06D4" w:rsidP="00745FBE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eastAsia="Calibri" w:hAnsi="Arial" w:cs="Arial"/>
          <w:b/>
          <w:lang w:eastAsia="lt-LT"/>
        </w:rPr>
        <w:t xml:space="preserve">7. Projekto rengimo metu gauti specialistų vertinimai ir išvados, konsultavimosi su visuomene metu gauti pasiūlymai ir jų motyvuotas vertinimas (atsižvelgta ar ne): </w:t>
      </w:r>
      <w:r w:rsidR="006742D9">
        <w:rPr>
          <w:rFonts w:ascii="Arial" w:hAnsi="Arial" w:cs="Arial"/>
          <w:bCs/>
          <w:color w:val="000000" w:themeColor="text1"/>
        </w:rPr>
        <w:t>nėra.</w:t>
      </w:r>
    </w:p>
    <w:p w14:paraId="386F6CE6" w14:textId="5C7A03BF" w:rsidR="00C017BF" w:rsidRPr="003B546C" w:rsidRDefault="00045058" w:rsidP="00745FBE">
      <w:pPr>
        <w:spacing w:after="240" w:line="276" w:lineRule="auto"/>
        <w:ind w:firstLine="1134"/>
        <w:jc w:val="both"/>
        <w:rPr>
          <w:rFonts w:ascii="Arial" w:hAnsi="Arial" w:cs="Arial"/>
          <w:sz w:val="22"/>
          <w:szCs w:val="22"/>
          <w:lang w:eastAsia="lt-LT"/>
        </w:rPr>
      </w:pPr>
      <w:r w:rsidRPr="008D51F3">
        <w:rPr>
          <w:rFonts w:ascii="Arial" w:hAnsi="Arial" w:cs="Arial"/>
          <w:b/>
        </w:rPr>
        <w:t xml:space="preserve">8. Sprendimo įgyvendinimui reikalingos lėšos (ekonominiai apskaičiavimai), finansavimo šaltiniai: </w:t>
      </w:r>
      <w:r w:rsidR="00E23EBB">
        <w:rPr>
          <w:rFonts w:ascii="Arial" w:hAnsi="Arial" w:cs="Arial"/>
        </w:rPr>
        <w:t xml:space="preserve">Kalėdinio miestelio įrengimui ir išlaikymui </w:t>
      </w:r>
      <w:r w:rsidR="00F81432">
        <w:rPr>
          <w:rFonts w:ascii="Arial" w:hAnsi="Arial" w:cs="Arial"/>
        </w:rPr>
        <w:t xml:space="preserve">lėšos </w:t>
      </w:r>
      <w:r w:rsidR="00E23EBB">
        <w:rPr>
          <w:rFonts w:ascii="Arial" w:hAnsi="Arial" w:cs="Arial"/>
        </w:rPr>
        <w:t xml:space="preserve">numatytos Klaipėdos rajono savivaldybės strateginiame veiklos plane. </w:t>
      </w:r>
    </w:p>
    <w:p w14:paraId="1F6FD494" w14:textId="11B9148A" w:rsidR="00C017BF" w:rsidRPr="008D51F3" w:rsidRDefault="00045058" w:rsidP="00745FBE">
      <w:pPr>
        <w:spacing w:after="240" w:line="276" w:lineRule="auto"/>
        <w:ind w:firstLine="1134"/>
        <w:jc w:val="both"/>
        <w:rPr>
          <w:rFonts w:ascii="Arial" w:hAnsi="Arial" w:cs="Arial"/>
          <w:b/>
        </w:rPr>
      </w:pPr>
      <w:r w:rsidRPr="008D51F3">
        <w:rPr>
          <w:rFonts w:ascii="Arial" w:hAnsi="Arial" w:cs="Arial"/>
          <w:b/>
        </w:rPr>
        <w:t>9. Kiti, autoriaus nuomone, reikalingi pagrindimai, skaičiavimai ir paaiškinimai:</w:t>
      </w:r>
      <w:r w:rsidR="00A51306">
        <w:rPr>
          <w:rFonts w:ascii="Arial" w:hAnsi="Arial" w:cs="Arial"/>
          <w:b/>
        </w:rPr>
        <w:t xml:space="preserve"> </w:t>
      </w:r>
      <w:r w:rsidR="00A51306" w:rsidRPr="00A51306">
        <w:rPr>
          <w:rFonts w:ascii="Arial" w:hAnsi="Arial" w:cs="Arial"/>
          <w:bCs/>
        </w:rPr>
        <w:t>pridedama</w:t>
      </w:r>
      <w:r w:rsidR="002446BE">
        <w:rPr>
          <w:rFonts w:ascii="Arial" w:hAnsi="Arial" w:cs="Arial"/>
          <w:bCs/>
        </w:rPr>
        <w:t>s</w:t>
      </w:r>
      <w:r w:rsidR="0065527A">
        <w:rPr>
          <w:rFonts w:ascii="Arial" w:hAnsi="Arial" w:cs="Arial"/>
          <w:bCs/>
        </w:rPr>
        <w:t xml:space="preserve"> </w:t>
      </w:r>
      <w:r w:rsidR="0065527A">
        <w:rPr>
          <w:rFonts w:ascii="Arial" w:hAnsi="Arial" w:cs="Arial"/>
        </w:rPr>
        <w:t>2024 m. lapkričio 12 d. Klaipėdos rajono savivaldybės administracijos Kalėdų Gargždų mieste organizavimo darbo grupės posėdžio protokol</w:t>
      </w:r>
      <w:r w:rsidR="002446BE">
        <w:rPr>
          <w:rFonts w:ascii="Arial" w:hAnsi="Arial" w:cs="Arial"/>
        </w:rPr>
        <w:t>as</w:t>
      </w:r>
      <w:r w:rsidR="0065527A">
        <w:rPr>
          <w:rFonts w:ascii="Arial" w:hAnsi="Arial" w:cs="Arial"/>
        </w:rPr>
        <w:t xml:space="preserve"> Nr. </w:t>
      </w:r>
      <w:r w:rsidR="0065527A">
        <w:rPr>
          <w:rFonts w:ascii="Arial" w:hAnsi="Arial" w:cs="Arial"/>
        </w:rPr>
        <w:lastRenderedPageBreak/>
        <w:t>A6-467 bei 2024 m. lapkričio 13 d. Klaipėdos rajono savivaldybės biudžetinės įstaigos sporto centro prašym</w:t>
      </w:r>
      <w:r w:rsidR="002446BE">
        <w:rPr>
          <w:rFonts w:ascii="Arial" w:hAnsi="Arial" w:cs="Arial"/>
        </w:rPr>
        <w:t>as</w:t>
      </w:r>
      <w:r w:rsidR="0065527A">
        <w:rPr>
          <w:rFonts w:ascii="Arial" w:hAnsi="Arial" w:cs="Arial"/>
        </w:rPr>
        <w:t xml:space="preserve"> Nr. SD-185</w:t>
      </w:r>
      <w:r w:rsidR="00A51306" w:rsidRPr="00A51306">
        <w:rPr>
          <w:rFonts w:ascii="Arial" w:hAnsi="Arial" w:cs="Arial"/>
          <w:bCs/>
        </w:rPr>
        <w:t>.</w:t>
      </w:r>
    </w:p>
    <w:p w14:paraId="04C82B74" w14:textId="11B46D7A" w:rsidR="00C017BF" w:rsidRDefault="00045058" w:rsidP="007E0EA0">
      <w:pPr>
        <w:pStyle w:val="Pagrindiniotekstotrauka"/>
        <w:tabs>
          <w:tab w:val="left" w:pos="540"/>
        </w:tabs>
        <w:spacing w:after="360" w:line="276" w:lineRule="auto"/>
        <w:ind w:left="0" w:right="-79"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t xml:space="preserve">10. Sprendimo projekto iniciatoriai (institucija, asmenys ar piliečių įgalioti atstovai) ir rengėjai: </w:t>
      </w:r>
      <w:r w:rsidR="0065527A">
        <w:rPr>
          <w:rFonts w:ascii="Arial" w:hAnsi="Arial" w:cs="Arial"/>
          <w:bCs/>
        </w:rPr>
        <w:t>iniciatoriai –</w:t>
      </w:r>
      <w:r w:rsidR="0065527A" w:rsidRPr="0065527A">
        <w:rPr>
          <w:rFonts w:ascii="Arial" w:hAnsi="Arial" w:cs="Arial"/>
        </w:rPr>
        <w:t xml:space="preserve"> </w:t>
      </w:r>
      <w:r w:rsidR="0065527A">
        <w:rPr>
          <w:rFonts w:ascii="Arial" w:hAnsi="Arial" w:cs="Arial"/>
        </w:rPr>
        <w:t>Klaipėdos rajono savivaldybės administracijos Kalėdų Gargždų mieste organizavimo darbo grupė, BĮ Sporto centras</w:t>
      </w:r>
      <w:r w:rsidR="00EA321B">
        <w:rPr>
          <w:rFonts w:ascii="Arial" w:hAnsi="Arial" w:cs="Arial"/>
        </w:rPr>
        <w:t>. Rengėja – Švietimo ir sporto skyriaus patarėja Ugnė Tamošauskienė.</w:t>
      </w:r>
    </w:p>
    <w:p w14:paraId="37D747D7" w14:textId="00A55BAF" w:rsidR="00B316F9" w:rsidRDefault="00C017BF" w:rsidP="00745FBE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</w:pPr>
      <w:r w:rsidRPr="000C00EF">
        <w:rPr>
          <w:rFonts w:ascii="Arial" w:hAnsi="Arial" w:cs="Arial"/>
          <w:bCs/>
        </w:rPr>
        <w:t>Švietimo ir sporto skyriaus patarėja</w:t>
      </w:r>
      <w:r w:rsidRPr="000C00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Ugnė Tamošauskienė</w:t>
      </w:r>
    </w:p>
    <w:sectPr w:rsidR="00B316F9" w:rsidSect="005022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5C7F4" w14:textId="77777777" w:rsidR="00224884" w:rsidRDefault="00224884">
      <w:r>
        <w:separator/>
      </w:r>
    </w:p>
  </w:endnote>
  <w:endnote w:type="continuationSeparator" w:id="0">
    <w:p w14:paraId="6F9CC97C" w14:textId="77777777" w:rsidR="00224884" w:rsidRDefault="0022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145C9" w14:textId="77777777" w:rsidR="00224884" w:rsidRDefault="00224884">
      <w:r>
        <w:separator/>
      </w:r>
    </w:p>
  </w:footnote>
  <w:footnote w:type="continuationSeparator" w:id="0">
    <w:p w14:paraId="0B88BA91" w14:textId="77777777" w:rsidR="00224884" w:rsidRDefault="0022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453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54C92"/>
    <w:rsid w:val="00065A3B"/>
    <w:rsid w:val="0007288C"/>
    <w:rsid w:val="0007440E"/>
    <w:rsid w:val="00075DE1"/>
    <w:rsid w:val="00097A66"/>
    <w:rsid w:val="000A0356"/>
    <w:rsid w:val="000A1F7B"/>
    <w:rsid w:val="000A20A0"/>
    <w:rsid w:val="000B4D49"/>
    <w:rsid w:val="000D0160"/>
    <w:rsid w:val="000D1BB3"/>
    <w:rsid w:val="000E195D"/>
    <w:rsid w:val="000E316D"/>
    <w:rsid w:val="000E4C5A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368ED"/>
    <w:rsid w:val="00144AD2"/>
    <w:rsid w:val="0014556D"/>
    <w:rsid w:val="001531A0"/>
    <w:rsid w:val="00155682"/>
    <w:rsid w:val="001560F7"/>
    <w:rsid w:val="001567CB"/>
    <w:rsid w:val="00171990"/>
    <w:rsid w:val="00172EDB"/>
    <w:rsid w:val="0018080E"/>
    <w:rsid w:val="0018335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2406"/>
    <w:rsid w:val="00214D09"/>
    <w:rsid w:val="002152F5"/>
    <w:rsid w:val="002156CC"/>
    <w:rsid w:val="00222828"/>
    <w:rsid w:val="00224884"/>
    <w:rsid w:val="00224A6E"/>
    <w:rsid w:val="002279A9"/>
    <w:rsid w:val="00227E43"/>
    <w:rsid w:val="00230792"/>
    <w:rsid w:val="00232769"/>
    <w:rsid w:val="00232A9A"/>
    <w:rsid w:val="002365EF"/>
    <w:rsid w:val="00237067"/>
    <w:rsid w:val="002403D8"/>
    <w:rsid w:val="00242C5F"/>
    <w:rsid w:val="002436E4"/>
    <w:rsid w:val="00243DEE"/>
    <w:rsid w:val="002446BE"/>
    <w:rsid w:val="00246160"/>
    <w:rsid w:val="00250B1B"/>
    <w:rsid w:val="00253A73"/>
    <w:rsid w:val="002627DB"/>
    <w:rsid w:val="002634AD"/>
    <w:rsid w:val="00264D44"/>
    <w:rsid w:val="00270FB9"/>
    <w:rsid w:val="00272A21"/>
    <w:rsid w:val="0027545A"/>
    <w:rsid w:val="00285E35"/>
    <w:rsid w:val="00290676"/>
    <w:rsid w:val="00290B9C"/>
    <w:rsid w:val="002947B2"/>
    <w:rsid w:val="00295711"/>
    <w:rsid w:val="00296E11"/>
    <w:rsid w:val="002A02DF"/>
    <w:rsid w:val="002A78EC"/>
    <w:rsid w:val="002B3D94"/>
    <w:rsid w:val="002B4353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16CCE"/>
    <w:rsid w:val="003215BB"/>
    <w:rsid w:val="00322914"/>
    <w:rsid w:val="00340704"/>
    <w:rsid w:val="0034308A"/>
    <w:rsid w:val="003436F1"/>
    <w:rsid w:val="00344EBB"/>
    <w:rsid w:val="00350AC2"/>
    <w:rsid w:val="0035217C"/>
    <w:rsid w:val="00354FBD"/>
    <w:rsid w:val="00356085"/>
    <w:rsid w:val="00365FD0"/>
    <w:rsid w:val="00373FFD"/>
    <w:rsid w:val="00382409"/>
    <w:rsid w:val="00382956"/>
    <w:rsid w:val="0039023C"/>
    <w:rsid w:val="0039175C"/>
    <w:rsid w:val="00392CD6"/>
    <w:rsid w:val="003A18E7"/>
    <w:rsid w:val="003A2057"/>
    <w:rsid w:val="003A546E"/>
    <w:rsid w:val="003A65EC"/>
    <w:rsid w:val="003B0414"/>
    <w:rsid w:val="003B546C"/>
    <w:rsid w:val="003B6939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536"/>
    <w:rsid w:val="00433594"/>
    <w:rsid w:val="0043505E"/>
    <w:rsid w:val="00435DEE"/>
    <w:rsid w:val="0044561F"/>
    <w:rsid w:val="004506C5"/>
    <w:rsid w:val="004559DD"/>
    <w:rsid w:val="00456484"/>
    <w:rsid w:val="00457E54"/>
    <w:rsid w:val="00465338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2BE2"/>
    <w:rsid w:val="004944C7"/>
    <w:rsid w:val="00497A8B"/>
    <w:rsid w:val="004B1CEB"/>
    <w:rsid w:val="004B3EF7"/>
    <w:rsid w:val="004B4BFD"/>
    <w:rsid w:val="004C00D1"/>
    <w:rsid w:val="004C162C"/>
    <w:rsid w:val="004C1EE7"/>
    <w:rsid w:val="004C24FD"/>
    <w:rsid w:val="004D081D"/>
    <w:rsid w:val="004D0CAF"/>
    <w:rsid w:val="004E1D9B"/>
    <w:rsid w:val="004E30E8"/>
    <w:rsid w:val="004E5037"/>
    <w:rsid w:val="004F2329"/>
    <w:rsid w:val="004F5F73"/>
    <w:rsid w:val="004F5FB3"/>
    <w:rsid w:val="004F6C40"/>
    <w:rsid w:val="00501B4C"/>
    <w:rsid w:val="005022D5"/>
    <w:rsid w:val="00504696"/>
    <w:rsid w:val="00504864"/>
    <w:rsid w:val="00505784"/>
    <w:rsid w:val="00506DE9"/>
    <w:rsid w:val="005118E9"/>
    <w:rsid w:val="00521A2A"/>
    <w:rsid w:val="00522C33"/>
    <w:rsid w:val="00524766"/>
    <w:rsid w:val="00525372"/>
    <w:rsid w:val="00527546"/>
    <w:rsid w:val="00534170"/>
    <w:rsid w:val="0053539D"/>
    <w:rsid w:val="00540296"/>
    <w:rsid w:val="005409BB"/>
    <w:rsid w:val="005425DF"/>
    <w:rsid w:val="00546150"/>
    <w:rsid w:val="005477CD"/>
    <w:rsid w:val="0055349D"/>
    <w:rsid w:val="005543FE"/>
    <w:rsid w:val="00560B28"/>
    <w:rsid w:val="00566F21"/>
    <w:rsid w:val="0056737D"/>
    <w:rsid w:val="005731F2"/>
    <w:rsid w:val="0057489D"/>
    <w:rsid w:val="00577F3E"/>
    <w:rsid w:val="00580D72"/>
    <w:rsid w:val="005946F6"/>
    <w:rsid w:val="005A7EE4"/>
    <w:rsid w:val="005B15E1"/>
    <w:rsid w:val="005B3A4F"/>
    <w:rsid w:val="005C0F7E"/>
    <w:rsid w:val="005C272F"/>
    <w:rsid w:val="005D067C"/>
    <w:rsid w:val="005D7AC6"/>
    <w:rsid w:val="005E2B95"/>
    <w:rsid w:val="005F34AB"/>
    <w:rsid w:val="00602E94"/>
    <w:rsid w:val="00612961"/>
    <w:rsid w:val="00620A3B"/>
    <w:rsid w:val="00634770"/>
    <w:rsid w:val="00636DBE"/>
    <w:rsid w:val="00641024"/>
    <w:rsid w:val="00651547"/>
    <w:rsid w:val="006518B3"/>
    <w:rsid w:val="0065527A"/>
    <w:rsid w:val="00657B11"/>
    <w:rsid w:val="00661D65"/>
    <w:rsid w:val="0066289C"/>
    <w:rsid w:val="006674EB"/>
    <w:rsid w:val="00667F14"/>
    <w:rsid w:val="00672D37"/>
    <w:rsid w:val="006742D9"/>
    <w:rsid w:val="00686650"/>
    <w:rsid w:val="00686D8D"/>
    <w:rsid w:val="00687D79"/>
    <w:rsid w:val="00693E0C"/>
    <w:rsid w:val="006B3BC3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5FBE"/>
    <w:rsid w:val="00751048"/>
    <w:rsid w:val="00753952"/>
    <w:rsid w:val="00753E14"/>
    <w:rsid w:val="00774993"/>
    <w:rsid w:val="0078582A"/>
    <w:rsid w:val="00793FEF"/>
    <w:rsid w:val="0079527A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E0EA0"/>
    <w:rsid w:val="007F0142"/>
    <w:rsid w:val="007F21C4"/>
    <w:rsid w:val="007F3F3E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64D61"/>
    <w:rsid w:val="008709A7"/>
    <w:rsid w:val="008774FA"/>
    <w:rsid w:val="0087780D"/>
    <w:rsid w:val="00881283"/>
    <w:rsid w:val="00887A7C"/>
    <w:rsid w:val="00887F76"/>
    <w:rsid w:val="00894D73"/>
    <w:rsid w:val="008A4DFF"/>
    <w:rsid w:val="008A57EC"/>
    <w:rsid w:val="008A6023"/>
    <w:rsid w:val="008A6856"/>
    <w:rsid w:val="008B0DBA"/>
    <w:rsid w:val="008B4026"/>
    <w:rsid w:val="008B6BAA"/>
    <w:rsid w:val="008B6EA9"/>
    <w:rsid w:val="008C0AE8"/>
    <w:rsid w:val="008C25C5"/>
    <w:rsid w:val="008C673E"/>
    <w:rsid w:val="008D36FF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0BAB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45AF"/>
    <w:rsid w:val="00A15292"/>
    <w:rsid w:val="00A21DD1"/>
    <w:rsid w:val="00A24850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05E8"/>
    <w:rsid w:val="00A972AA"/>
    <w:rsid w:val="00AA287E"/>
    <w:rsid w:val="00AA5BEA"/>
    <w:rsid w:val="00AA6C02"/>
    <w:rsid w:val="00AB09CC"/>
    <w:rsid w:val="00AB0C17"/>
    <w:rsid w:val="00AB1D7A"/>
    <w:rsid w:val="00AC0727"/>
    <w:rsid w:val="00AC31A9"/>
    <w:rsid w:val="00AC5ABE"/>
    <w:rsid w:val="00AD02C2"/>
    <w:rsid w:val="00AD0BF1"/>
    <w:rsid w:val="00AD3309"/>
    <w:rsid w:val="00AD6C32"/>
    <w:rsid w:val="00AE0490"/>
    <w:rsid w:val="00AE6592"/>
    <w:rsid w:val="00AE6815"/>
    <w:rsid w:val="00AF4C7A"/>
    <w:rsid w:val="00AF4D92"/>
    <w:rsid w:val="00B0788C"/>
    <w:rsid w:val="00B10939"/>
    <w:rsid w:val="00B12115"/>
    <w:rsid w:val="00B12B3B"/>
    <w:rsid w:val="00B12FCF"/>
    <w:rsid w:val="00B200F7"/>
    <w:rsid w:val="00B22718"/>
    <w:rsid w:val="00B27C98"/>
    <w:rsid w:val="00B304E5"/>
    <w:rsid w:val="00B316F9"/>
    <w:rsid w:val="00B334F0"/>
    <w:rsid w:val="00B33DE5"/>
    <w:rsid w:val="00B34B41"/>
    <w:rsid w:val="00B37A04"/>
    <w:rsid w:val="00B42471"/>
    <w:rsid w:val="00B42994"/>
    <w:rsid w:val="00B455D9"/>
    <w:rsid w:val="00B475DD"/>
    <w:rsid w:val="00B541DD"/>
    <w:rsid w:val="00B54886"/>
    <w:rsid w:val="00B562FE"/>
    <w:rsid w:val="00B5721E"/>
    <w:rsid w:val="00B574F7"/>
    <w:rsid w:val="00B65C40"/>
    <w:rsid w:val="00B67BEA"/>
    <w:rsid w:val="00B70542"/>
    <w:rsid w:val="00B707C5"/>
    <w:rsid w:val="00B72EBC"/>
    <w:rsid w:val="00B73E0B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6E26"/>
    <w:rsid w:val="00BC7FA5"/>
    <w:rsid w:val="00BD0300"/>
    <w:rsid w:val="00BD56DD"/>
    <w:rsid w:val="00BD7E1F"/>
    <w:rsid w:val="00BE2D23"/>
    <w:rsid w:val="00BE7DC8"/>
    <w:rsid w:val="00C017BF"/>
    <w:rsid w:val="00C11CD2"/>
    <w:rsid w:val="00C11F15"/>
    <w:rsid w:val="00C16CD6"/>
    <w:rsid w:val="00C23AB1"/>
    <w:rsid w:val="00C368CE"/>
    <w:rsid w:val="00C42A9F"/>
    <w:rsid w:val="00C51FCA"/>
    <w:rsid w:val="00C531C4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37"/>
    <w:rsid w:val="00CC0DE5"/>
    <w:rsid w:val="00CC45A0"/>
    <w:rsid w:val="00CC6B35"/>
    <w:rsid w:val="00CC7A63"/>
    <w:rsid w:val="00CD1D5A"/>
    <w:rsid w:val="00CD2E00"/>
    <w:rsid w:val="00CD4E23"/>
    <w:rsid w:val="00CE1853"/>
    <w:rsid w:val="00CF7C33"/>
    <w:rsid w:val="00D004A7"/>
    <w:rsid w:val="00D004BD"/>
    <w:rsid w:val="00D02257"/>
    <w:rsid w:val="00D032B3"/>
    <w:rsid w:val="00D11742"/>
    <w:rsid w:val="00D11C8B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650AA"/>
    <w:rsid w:val="00D671BD"/>
    <w:rsid w:val="00D71882"/>
    <w:rsid w:val="00D7544A"/>
    <w:rsid w:val="00D83A3D"/>
    <w:rsid w:val="00D8401A"/>
    <w:rsid w:val="00D85ABA"/>
    <w:rsid w:val="00D8676E"/>
    <w:rsid w:val="00DA381B"/>
    <w:rsid w:val="00DA3919"/>
    <w:rsid w:val="00DA515B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4DAE"/>
    <w:rsid w:val="00E06F17"/>
    <w:rsid w:val="00E073B0"/>
    <w:rsid w:val="00E07685"/>
    <w:rsid w:val="00E10C88"/>
    <w:rsid w:val="00E23EBB"/>
    <w:rsid w:val="00E24DA0"/>
    <w:rsid w:val="00E31A66"/>
    <w:rsid w:val="00E40399"/>
    <w:rsid w:val="00E44DF8"/>
    <w:rsid w:val="00E4563F"/>
    <w:rsid w:val="00E46F2F"/>
    <w:rsid w:val="00E518C8"/>
    <w:rsid w:val="00E53836"/>
    <w:rsid w:val="00E61724"/>
    <w:rsid w:val="00E61A51"/>
    <w:rsid w:val="00E64F6E"/>
    <w:rsid w:val="00E75A75"/>
    <w:rsid w:val="00E81F81"/>
    <w:rsid w:val="00E847C8"/>
    <w:rsid w:val="00E85C48"/>
    <w:rsid w:val="00E91629"/>
    <w:rsid w:val="00E955EE"/>
    <w:rsid w:val="00EA321B"/>
    <w:rsid w:val="00EA357A"/>
    <w:rsid w:val="00EB06D4"/>
    <w:rsid w:val="00EC2E63"/>
    <w:rsid w:val="00EC3107"/>
    <w:rsid w:val="00EC4F90"/>
    <w:rsid w:val="00ED299E"/>
    <w:rsid w:val="00EF4B85"/>
    <w:rsid w:val="00EF5EE3"/>
    <w:rsid w:val="00F00368"/>
    <w:rsid w:val="00F017C6"/>
    <w:rsid w:val="00F03A79"/>
    <w:rsid w:val="00F03F10"/>
    <w:rsid w:val="00F0564C"/>
    <w:rsid w:val="00F07451"/>
    <w:rsid w:val="00F105B9"/>
    <w:rsid w:val="00F11B53"/>
    <w:rsid w:val="00F16577"/>
    <w:rsid w:val="00F168CC"/>
    <w:rsid w:val="00F176EF"/>
    <w:rsid w:val="00F17A11"/>
    <w:rsid w:val="00F205B6"/>
    <w:rsid w:val="00F21456"/>
    <w:rsid w:val="00F231C8"/>
    <w:rsid w:val="00F313A9"/>
    <w:rsid w:val="00F33E12"/>
    <w:rsid w:val="00F35FE6"/>
    <w:rsid w:val="00F40AB9"/>
    <w:rsid w:val="00F47058"/>
    <w:rsid w:val="00F504FE"/>
    <w:rsid w:val="00F51B2A"/>
    <w:rsid w:val="00F54C6F"/>
    <w:rsid w:val="00F61583"/>
    <w:rsid w:val="00F660F6"/>
    <w:rsid w:val="00F76665"/>
    <w:rsid w:val="00F812B5"/>
    <w:rsid w:val="00F81432"/>
    <w:rsid w:val="00F8305B"/>
    <w:rsid w:val="00F845CC"/>
    <w:rsid w:val="00F879B1"/>
    <w:rsid w:val="00F93EBC"/>
    <w:rsid w:val="00FB51F9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74993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7499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  <w:style w:type="paragraph" w:styleId="Pataisymai">
    <w:name w:val="Revision"/>
    <w:hidden/>
    <w:uiPriority w:val="99"/>
    <w:semiHidden/>
    <w:rsid w:val="007E0EA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14</TotalTime>
  <Pages>5</Pages>
  <Words>975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Ugnė Tamošauskienė</cp:lastModifiedBy>
  <cp:revision>11</cp:revision>
  <cp:lastPrinted>2024-03-08T09:03:00Z</cp:lastPrinted>
  <dcterms:created xsi:type="dcterms:W3CDTF">2024-11-14T09:51:00Z</dcterms:created>
  <dcterms:modified xsi:type="dcterms:W3CDTF">2024-11-14T10:47:00Z</dcterms:modified>
</cp:coreProperties>
</file>