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6AA8A" w14:textId="5847F842" w:rsidR="00FB0CFE" w:rsidRPr="006C616F" w:rsidRDefault="00B961B5" w:rsidP="00B942A5">
      <w:pPr>
        <w:jc w:val="center"/>
        <w:rPr>
          <w:rFonts w:ascii="Arial" w:hAnsi="Arial" w:cs="Arial"/>
        </w:rPr>
      </w:pPr>
      <w:r w:rsidRPr="006C616F">
        <w:rPr>
          <w:rFonts w:ascii="Arial" w:hAnsi="Arial" w:cs="Arial"/>
          <w:noProof/>
          <w:lang w:eastAsia="lt-LT"/>
        </w:rPr>
        <w:drawing>
          <wp:inline distT="0" distB="0" distL="0" distR="0" wp14:anchorId="66DC37AF" wp14:editId="56BB96B3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C616F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6AEFBFF5" w14:textId="285F44C4" w:rsidR="00A21A80" w:rsidRPr="006C616F" w:rsidRDefault="00A21A80" w:rsidP="00B942A5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6C616F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  <w:r w:rsidR="005B728C" w:rsidRPr="006C616F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A21C59" w:rsidRPr="006C616F">
        <w:rPr>
          <w:rFonts w:ascii="Arial" w:hAnsi="Arial" w:cs="Arial"/>
          <w:b/>
          <w:bCs/>
          <w:caps/>
          <w:sz w:val="28"/>
          <w:szCs w:val="20"/>
        </w:rPr>
        <w:t>INFRASTRUKTŪROS</w:t>
      </w:r>
      <w:r w:rsidR="00CB3EE1" w:rsidRPr="006C616F">
        <w:rPr>
          <w:rFonts w:ascii="Arial" w:hAnsi="Arial" w:cs="Arial"/>
          <w:b/>
          <w:bCs/>
          <w:caps/>
          <w:sz w:val="28"/>
          <w:szCs w:val="20"/>
        </w:rPr>
        <w:t xml:space="preserve"> plėtros</w:t>
      </w:r>
      <w:r w:rsidR="00A21C59" w:rsidRPr="006C616F">
        <w:rPr>
          <w:rFonts w:ascii="Arial" w:hAnsi="Arial" w:cs="Arial"/>
          <w:b/>
          <w:bCs/>
          <w:caps/>
          <w:sz w:val="28"/>
          <w:szCs w:val="20"/>
        </w:rPr>
        <w:t xml:space="preserve"> </w:t>
      </w:r>
      <w:r w:rsidR="005B728C" w:rsidRPr="006C616F">
        <w:rPr>
          <w:rFonts w:ascii="Arial" w:hAnsi="Arial" w:cs="Arial"/>
          <w:b/>
          <w:bCs/>
          <w:caps/>
          <w:sz w:val="28"/>
          <w:szCs w:val="20"/>
        </w:rPr>
        <w:t>SKYRIUS</w:t>
      </w:r>
    </w:p>
    <w:p w14:paraId="0AA40B60" w14:textId="77777777" w:rsidR="00A21A80" w:rsidRPr="006C616F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345CF9DC" w14:textId="77777777" w:rsidR="003B0F62" w:rsidRPr="006C616F" w:rsidRDefault="003B0F62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1D4836F5" w14:textId="7FC5CB48" w:rsidR="00FB4409" w:rsidRPr="00537CAF" w:rsidRDefault="00FB4409" w:rsidP="00FB4409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>Klaipėdos rajono administracijos                                      2025-0</w:t>
      </w:r>
      <w:r w:rsidR="001A7B29">
        <w:rPr>
          <w:rFonts w:ascii="Arial" w:hAnsi="Arial" w:cs="Arial"/>
          <w:bCs/>
        </w:rPr>
        <w:t>3</w:t>
      </w:r>
      <w:r w:rsidRPr="00537CA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  </w:t>
      </w:r>
      <w:r w:rsidRPr="00537CAF">
        <w:rPr>
          <w:rFonts w:ascii="Arial" w:hAnsi="Arial" w:cs="Arial"/>
          <w:bCs/>
        </w:rPr>
        <w:t xml:space="preserve"> Nr.</w:t>
      </w:r>
    </w:p>
    <w:p w14:paraId="76710435" w14:textId="77777777" w:rsidR="00FB4409" w:rsidRPr="00537CAF" w:rsidRDefault="00FB4409" w:rsidP="00FB4409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 xml:space="preserve">Turto skyriaus vedėjai A. </w:t>
      </w:r>
      <w:proofErr w:type="spellStart"/>
      <w:r w:rsidRPr="00537CAF">
        <w:rPr>
          <w:rFonts w:ascii="Arial" w:hAnsi="Arial" w:cs="Arial"/>
          <w:bCs/>
        </w:rPr>
        <w:t>Indzelei</w:t>
      </w:r>
      <w:proofErr w:type="spellEnd"/>
      <w:r w:rsidRPr="00537CAF">
        <w:rPr>
          <w:rFonts w:ascii="Arial" w:hAnsi="Arial" w:cs="Arial"/>
          <w:bCs/>
        </w:rPr>
        <w:t xml:space="preserve">                                                                                                        </w:t>
      </w:r>
    </w:p>
    <w:p w14:paraId="68BB4FBA" w14:textId="77777777" w:rsidR="00FB4409" w:rsidRPr="00537CAF" w:rsidRDefault="00FB4409" w:rsidP="00FB4409">
      <w:pPr>
        <w:jc w:val="both"/>
        <w:rPr>
          <w:rFonts w:ascii="Arial" w:hAnsi="Arial" w:cs="Arial"/>
          <w:b/>
        </w:rPr>
      </w:pPr>
    </w:p>
    <w:p w14:paraId="74EE70C1" w14:textId="77777777" w:rsidR="00FB4409" w:rsidRPr="00537CAF" w:rsidRDefault="00FB4409" w:rsidP="00FB4409">
      <w:pPr>
        <w:rPr>
          <w:rFonts w:ascii="Arial" w:hAnsi="Arial" w:cs="Arial"/>
          <w:b/>
        </w:rPr>
      </w:pPr>
    </w:p>
    <w:p w14:paraId="7A688250" w14:textId="77777777" w:rsidR="00FB4409" w:rsidRPr="00537CAF" w:rsidRDefault="00FB4409" w:rsidP="00FB4409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ESMINIO PAGERINIMO DARBŲ IR </w:t>
      </w:r>
      <w:r>
        <w:rPr>
          <w:rFonts w:ascii="Arial" w:hAnsi="Arial" w:cs="Arial"/>
          <w:b/>
        </w:rPr>
        <w:t xml:space="preserve">ĮSIGYTO </w:t>
      </w:r>
      <w:r w:rsidRPr="00537CAF">
        <w:rPr>
          <w:rFonts w:ascii="Arial" w:hAnsi="Arial" w:cs="Arial"/>
          <w:b/>
        </w:rPr>
        <w:t>TURTO PERDAVIMO</w:t>
      </w:r>
    </w:p>
    <w:p w14:paraId="165C2DFA" w14:textId="77777777" w:rsidR="00FB4409" w:rsidRPr="001A7B29" w:rsidRDefault="00FB4409" w:rsidP="00FB4409">
      <w:pPr>
        <w:rPr>
          <w:rFonts w:ascii="Arial" w:hAnsi="Arial" w:cs="Arial"/>
          <w:b/>
        </w:rPr>
      </w:pPr>
    </w:p>
    <w:p w14:paraId="695C8D7C" w14:textId="77777777" w:rsidR="00FB4409" w:rsidRPr="001A7B29" w:rsidRDefault="00FB4409" w:rsidP="00FB4409">
      <w:pPr>
        <w:rPr>
          <w:rFonts w:ascii="Arial" w:hAnsi="Arial" w:cs="Arial"/>
          <w:b/>
        </w:rPr>
      </w:pPr>
    </w:p>
    <w:p w14:paraId="1EACBAB2" w14:textId="3CBDAD35" w:rsidR="00FB4409" w:rsidRPr="007B6FDF" w:rsidRDefault="00FB4409" w:rsidP="00FB4409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1A7B29">
        <w:rPr>
          <w:rFonts w:ascii="Arial" w:hAnsi="Arial" w:cs="Arial"/>
          <w:lang w:eastAsia="lt-LT"/>
        </w:rPr>
        <w:t>Įgyvendinus projekto „</w:t>
      </w:r>
      <w:r w:rsidR="001A7B29" w:rsidRPr="001A7B29">
        <w:rPr>
          <w:rFonts w:ascii="Arial" w:hAnsi="Arial" w:cs="Arial"/>
        </w:rPr>
        <w:t>Agluonėnų pagrindinės mokyklos pastato modernizavimas, Mokyklos g.3, Agluonėnai</w:t>
      </w:r>
      <w:r w:rsidRPr="001A7B29">
        <w:rPr>
          <w:rFonts w:ascii="Arial" w:hAnsi="Arial" w:cs="Arial"/>
          <w:lang w:eastAsia="lt-LT"/>
        </w:rPr>
        <w:t xml:space="preserve">“ statybos darbus, prašau perduoti esminio pagerinimo darbus ir įsigytą </w:t>
      </w:r>
      <w:r w:rsidR="001A7B29" w:rsidRPr="001A7B29">
        <w:rPr>
          <w:rFonts w:ascii="Arial" w:hAnsi="Arial" w:cs="Arial"/>
          <w:lang w:eastAsia="lt-LT"/>
        </w:rPr>
        <w:t>i</w:t>
      </w:r>
      <w:r w:rsidR="007B6FDF" w:rsidRPr="001A7B29">
        <w:rPr>
          <w:rFonts w:ascii="Arial" w:hAnsi="Arial" w:cs="Arial"/>
          <w:lang w:eastAsia="lt-LT"/>
        </w:rPr>
        <w:t>lgalaik</w:t>
      </w:r>
      <w:r w:rsidR="001A7B29" w:rsidRPr="001A7B29">
        <w:rPr>
          <w:rFonts w:ascii="Arial" w:hAnsi="Arial" w:cs="Arial"/>
          <w:lang w:eastAsia="lt-LT"/>
        </w:rPr>
        <w:t>į</w:t>
      </w:r>
      <w:r w:rsidR="007B6FDF" w:rsidRPr="001A7B29">
        <w:rPr>
          <w:rFonts w:ascii="Arial" w:hAnsi="Arial" w:cs="Arial"/>
          <w:lang w:eastAsia="lt-LT"/>
        </w:rPr>
        <w:t xml:space="preserve"> </w:t>
      </w:r>
      <w:r w:rsidRPr="001A7B29">
        <w:rPr>
          <w:rFonts w:ascii="Arial" w:hAnsi="Arial" w:cs="Arial"/>
          <w:lang w:eastAsia="lt-LT"/>
        </w:rPr>
        <w:t xml:space="preserve">turtą </w:t>
      </w:r>
      <w:r w:rsidR="001A7B29" w:rsidRPr="001A7B29">
        <w:rPr>
          <w:rFonts w:ascii="Arial" w:hAnsi="Arial" w:cs="Arial"/>
          <w:lang w:eastAsia="lt-LT"/>
        </w:rPr>
        <w:t>Agluonėnų mokyklos-darželio</w:t>
      </w:r>
      <w:r w:rsidRPr="001A7B29">
        <w:rPr>
          <w:rFonts w:ascii="Arial" w:hAnsi="Arial" w:cs="Arial"/>
          <w:lang w:eastAsia="lt-LT"/>
        </w:rPr>
        <w:t xml:space="preserve"> </w:t>
      </w:r>
      <w:r w:rsidR="001A7B29" w:rsidRPr="001A7B29">
        <w:rPr>
          <w:rFonts w:ascii="Arial" w:hAnsi="Arial" w:cs="Arial"/>
          <w:shd w:val="clear" w:color="auto" w:fill="FFFFFF"/>
        </w:rPr>
        <w:t>d</w:t>
      </w:r>
      <w:r w:rsidR="001A7B29" w:rsidRPr="001A7B29">
        <w:rPr>
          <w:rFonts w:ascii="Arial" w:hAnsi="Arial" w:cs="Arial"/>
          <w:shd w:val="clear" w:color="auto" w:fill="FFFFFF"/>
        </w:rPr>
        <w:t>irektoriaus pavaduotoja</w:t>
      </w:r>
      <w:r w:rsidR="001A7B29" w:rsidRPr="001A7B29">
        <w:rPr>
          <w:rFonts w:ascii="Arial" w:hAnsi="Arial" w:cs="Arial"/>
          <w:shd w:val="clear" w:color="auto" w:fill="FFFFFF"/>
        </w:rPr>
        <w:t>i</w:t>
      </w:r>
      <w:r w:rsidR="001A7B29" w:rsidRPr="001A7B29">
        <w:rPr>
          <w:rFonts w:ascii="Arial" w:hAnsi="Arial" w:cs="Arial"/>
          <w:shd w:val="clear" w:color="auto" w:fill="FFFFFF"/>
        </w:rPr>
        <w:t xml:space="preserve"> ugdymui, atliekan</w:t>
      </w:r>
      <w:r w:rsidR="001A7B29" w:rsidRPr="001A7B29">
        <w:rPr>
          <w:rFonts w:ascii="Arial" w:hAnsi="Arial" w:cs="Arial"/>
          <w:shd w:val="clear" w:color="auto" w:fill="FFFFFF"/>
        </w:rPr>
        <w:t>čiai</w:t>
      </w:r>
      <w:r w:rsidR="001A7B29" w:rsidRPr="001A7B29">
        <w:rPr>
          <w:rFonts w:ascii="Arial" w:hAnsi="Arial" w:cs="Arial"/>
          <w:shd w:val="clear" w:color="auto" w:fill="FFFFFF"/>
        </w:rPr>
        <w:t xml:space="preserve"> direktoriaus funkcijas</w:t>
      </w:r>
      <w:r w:rsidR="001A7B29" w:rsidRPr="001A7B29">
        <w:rPr>
          <w:rFonts w:ascii="Arial" w:hAnsi="Arial" w:cs="Arial"/>
          <w:shd w:val="clear" w:color="auto" w:fill="FFFFFF"/>
        </w:rPr>
        <w:t xml:space="preserve"> </w:t>
      </w:r>
      <w:r w:rsidR="001A7B29" w:rsidRPr="001A7B29">
        <w:rPr>
          <w:rFonts w:ascii="Arial" w:hAnsi="Arial" w:cs="Arial"/>
          <w:lang w:eastAsia="lt-LT"/>
        </w:rPr>
        <w:t xml:space="preserve">L. </w:t>
      </w:r>
      <w:proofErr w:type="spellStart"/>
      <w:r w:rsidR="001A7B29" w:rsidRPr="001A7B29">
        <w:rPr>
          <w:rFonts w:ascii="Arial" w:hAnsi="Arial" w:cs="Arial"/>
          <w:shd w:val="clear" w:color="auto" w:fill="FFFFFF"/>
        </w:rPr>
        <w:t>Stanevičien</w:t>
      </w:r>
      <w:r w:rsidR="001A7B29" w:rsidRPr="001A7B29">
        <w:rPr>
          <w:rFonts w:ascii="Arial" w:hAnsi="Arial" w:cs="Arial"/>
          <w:shd w:val="clear" w:color="auto" w:fill="FFFFFF"/>
        </w:rPr>
        <w:t>ei</w:t>
      </w:r>
      <w:proofErr w:type="spellEnd"/>
      <w:r w:rsidRPr="001A7B29">
        <w:rPr>
          <w:rFonts w:ascii="Arial" w:hAnsi="Arial" w:cs="Arial"/>
          <w:lang w:eastAsia="lt-LT"/>
        </w:rPr>
        <w:t>. Įsigyto ilgalaikio turto korteles pateiks Centrinės buhalterijos specialistė Audronė Armalienė</w:t>
      </w:r>
      <w:r w:rsidRPr="007B6FDF">
        <w:rPr>
          <w:rFonts w:ascii="Arial" w:hAnsi="Arial" w:cs="Arial"/>
          <w:lang w:eastAsia="lt-LT"/>
        </w:rPr>
        <w:t>.</w:t>
      </w:r>
    </w:p>
    <w:p w14:paraId="638300AD" w14:textId="77777777" w:rsidR="00FB4409" w:rsidRPr="007B6FDF" w:rsidRDefault="00FB4409" w:rsidP="00FB4409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7B6FDF">
        <w:rPr>
          <w:rFonts w:ascii="Arial" w:hAnsi="Arial" w:cs="Arial"/>
          <w:lang w:eastAsia="lt-LT"/>
        </w:rPr>
        <w:t>PRIDEDAMA:</w:t>
      </w:r>
    </w:p>
    <w:p w14:paraId="33BDC7A9" w14:textId="68D67223" w:rsidR="00FB4409" w:rsidRPr="00537CAF" w:rsidRDefault="00FB4409" w:rsidP="00FB4409">
      <w:pPr>
        <w:pStyle w:val="Sraopastraipa"/>
        <w:numPr>
          <w:ilvl w:val="0"/>
          <w:numId w:val="9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537CAF">
        <w:rPr>
          <w:rFonts w:ascii="Arial" w:hAnsi="Arial" w:cs="Arial"/>
          <w:bCs/>
          <w:sz w:val="24"/>
          <w:szCs w:val="24"/>
        </w:rPr>
        <w:t xml:space="preserve">Nekilnojamo turto kadastro byla, 1 egz., </w:t>
      </w:r>
      <w:r w:rsidR="001A7B29">
        <w:rPr>
          <w:rFonts w:ascii="Arial" w:hAnsi="Arial" w:cs="Arial"/>
          <w:bCs/>
          <w:sz w:val="24"/>
          <w:szCs w:val="24"/>
        </w:rPr>
        <w:t>9</w:t>
      </w:r>
      <w:r w:rsidRPr="00537CAF">
        <w:rPr>
          <w:rFonts w:ascii="Arial" w:hAnsi="Arial" w:cs="Arial"/>
          <w:bCs/>
          <w:sz w:val="24"/>
          <w:szCs w:val="24"/>
        </w:rPr>
        <w:t xml:space="preserve"> lap</w:t>
      </w:r>
      <w:r w:rsidR="001A7B29">
        <w:rPr>
          <w:rFonts w:ascii="Arial" w:hAnsi="Arial" w:cs="Arial"/>
          <w:bCs/>
          <w:sz w:val="24"/>
          <w:szCs w:val="24"/>
        </w:rPr>
        <w:t>ai</w:t>
      </w:r>
      <w:bookmarkStart w:id="0" w:name="_GoBack"/>
      <w:bookmarkEnd w:id="0"/>
      <w:r w:rsidRPr="00537CAF">
        <w:rPr>
          <w:rFonts w:ascii="Arial" w:hAnsi="Arial" w:cs="Arial"/>
          <w:bCs/>
          <w:sz w:val="24"/>
          <w:szCs w:val="24"/>
        </w:rPr>
        <w:t>;</w:t>
      </w:r>
    </w:p>
    <w:p w14:paraId="18AA3F5B" w14:textId="5868DDA4" w:rsidR="00EC7A4A" w:rsidRPr="00EC7A4A" w:rsidRDefault="00FB4409" w:rsidP="00FB4409">
      <w:pPr>
        <w:pStyle w:val="tajtin"/>
        <w:numPr>
          <w:ilvl w:val="0"/>
          <w:numId w:val="9"/>
        </w:numPr>
        <w:tabs>
          <w:tab w:val="left" w:pos="709"/>
          <w:tab w:val="left" w:pos="993"/>
        </w:tabs>
        <w:spacing w:before="0" w:beforeAutospacing="0" w:after="0" w:afterAutospacing="0" w:line="276" w:lineRule="auto"/>
        <w:jc w:val="both"/>
        <w:rPr>
          <w:rFonts w:ascii="Arial" w:hAnsi="Arial" w:cs="Arial"/>
          <w:lang w:val="lt-LT" w:eastAsia="lt-LT"/>
        </w:rPr>
      </w:pPr>
      <w:proofErr w:type="spellStart"/>
      <w:r w:rsidRPr="00537CAF">
        <w:rPr>
          <w:rFonts w:ascii="Arial" w:hAnsi="Arial" w:cs="Arial"/>
          <w:bCs/>
        </w:rPr>
        <w:t>Rekonstrukcijos</w:t>
      </w:r>
      <w:proofErr w:type="spellEnd"/>
      <w:r w:rsidRPr="00537CAF">
        <w:rPr>
          <w:rFonts w:ascii="Arial" w:hAnsi="Arial" w:cs="Arial"/>
          <w:bCs/>
        </w:rPr>
        <w:t xml:space="preserve"> </w:t>
      </w:r>
      <w:proofErr w:type="spellStart"/>
      <w:r w:rsidRPr="00537CAF">
        <w:rPr>
          <w:rFonts w:ascii="Arial" w:hAnsi="Arial" w:cs="Arial"/>
          <w:bCs/>
        </w:rPr>
        <w:t>darbų</w:t>
      </w:r>
      <w:proofErr w:type="spellEnd"/>
      <w:r w:rsidRPr="00537CAF">
        <w:rPr>
          <w:rFonts w:ascii="Arial" w:hAnsi="Arial" w:cs="Arial"/>
          <w:bCs/>
        </w:rPr>
        <w:t xml:space="preserve"> ir </w:t>
      </w:r>
      <w:proofErr w:type="spellStart"/>
      <w:r w:rsidRPr="00537CAF">
        <w:rPr>
          <w:rFonts w:ascii="Arial" w:hAnsi="Arial" w:cs="Arial"/>
          <w:bCs/>
        </w:rPr>
        <w:t>finansavimo</w:t>
      </w:r>
      <w:proofErr w:type="spellEnd"/>
      <w:r w:rsidRPr="00537CAF">
        <w:rPr>
          <w:rFonts w:ascii="Arial" w:hAnsi="Arial" w:cs="Arial"/>
          <w:bCs/>
        </w:rPr>
        <w:t xml:space="preserve"> </w:t>
      </w:r>
      <w:proofErr w:type="spellStart"/>
      <w:r w:rsidRPr="00537CAF">
        <w:rPr>
          <w:rFonts w:ascii="Arial" w:hAnsi="Arial" w:cs="Arial"/>
          <w:bCs/>
        </w:rPr>
        <w:t>sumų</w:t>
      </w:r>
      <w:proofErr w:type="spellEnd"/>
      <w:r w:rsidRPr="00537CAF">
        <w:rPr>
          <w:rFonts w:ascii="Arial" w:hAnsi="Arial" w:cs="Arial"/>
          <w:bCs/>
        </w:rPr>
        <w:t xml:space="preserve"> </w:t>
      </w:r>
      <w:proofErr w:type="spellStart"/>
      <w:r w:rsidRPr="00537CAF">
        <w:rPr>
          <w:rFonts w:ascii="Arial" w:hAnsi="Arial" w:cs="Arial"/>
          <w:bCs/>
        </w:rPr>
        <w:t>paskirstymas</w:t>
      </w:r>
      <w:proofErr w:type="spellEnd"/>
      <w:r w:rsidRPr="00537CAF">
        <w:rPr>
          <w:rFonts w:ascii="Arial" w:hAnsi="Arial" w:cs="Arial"/>
          <w:bCs/>
        </w:rPr>
        <w:t xml:space="preserve">, 1 </w:t>
      </w:r>
      <w:proofErr w:type="spellStart"/>
      <w:r w:rsidRPr="00537CAF">
        <w:rPr>
          <w:rFonts w:ascii="Arial" w:hAnsi="Arial" w:cs="Arial"/>
          <w:bCs/>
        </w:rPr>
        <w:t>egz</w:t>
      </w:r>
      <w:proofErr w:type="spellEnd"/>
      <w:r w:rsidRPr="00537CAF">
        <w:rPr>
          <w:rFonts w:ascii="Arial" w:hAnsi="Arial" w:cs="Arial"/>
          <w:bCs/>
        </w:rPr>
        <w:t>.</w:t>
      </w:r>
    </w:p>
    <w:p w14:paraId="4AF90F20" w14:textId="77777777" w:rsidR="003B0F62" w:rsidRPr="006C616F" w:rsidRDefault="003B0F62" w:rsidP="003B0F62">
      <w:pPr>
        <w:tabs>
          <w:tab w:val="left" w:pos="0"/>
        </w:tabs>
        <w:ind w:firstLine="709"/>
        <w:jc w:val="both"/>
        <w:rPr>
          <w:rFonts w:ascii="Arial" w:hAnsi="Arial" w:cs="Arial"/>
          <w:lang w:eastAsia="lt-LT"/>
        </w:rPr>
      </w:pPr>
    </w:p>
    <w:p w14:paraId="43F03DDA" w14:textId="77777777" w:rsidR="003B0F62" w:rsidRPr="006C616F" w:rsidRDefault="003B0F62" w:rsidP="003B0F62">
      <w:pPr>
        <w:rPr>
          <w:rFonts w:ascii="Arial" w:hAnsi="Arial" w:cs="Arial"/>
          <w:lang w:eastAsia="lt-LT"/>
        </w:rPr>
      </w:pPr>
    </w:p>
    <w:p w14:paraId="64A632FC" w14:textId="77777777" w:rsidR="007B6FDF" w:rsidRDefault="003B0F62" w:rsidP="007B6FDF">
      <w:pPr>
        <w:spacing w:after="5000"/>
        <w:rPr>
          <w:rFonts w:ascii="Arial" w:hAnsi="Arial" w:cs="Arial"/>
        </w:rPr>
      </w:pPr>
      <w:r w:rsidRPr="006C616F">
        <w:rPr>
          <w:rFonts w:ascii="Arial" w:hAnsi="Arial" w:cs="Arial"/>
          <w:lang w:eastAsia="lt-LT"/>
        </w:rPr>
        <w:t xml:space="preserve"> </w:t>
      </w:r>
      <w:r w:rsidR="00EE48EC" w:rsidRPr="006C616F">
        <w:rPr>
          <w:rFonts w:ascii="Arial" w:hAnsi="Arial" w:cs="Arial"/>
        </w:rPr>
        <w:t>Vedėjas</w:t>
      </w:r>
      <w:r w:rsidR="009304EB" w:rsidRPr="006C616F">
        <w:rPr>
          <w:rFonts w:ascii="Arial" w:hAnsi="Arial" w:cs="Arial"/>
        </w:rPr>
        <w:tab/>
      </w:r>
      <w:r w:rsidR="009304EB" w:rsidRPr="006C616F">
        <w:rPr>
          <w:rFonts w:ascii="Arial" w:hAnsi="Arial" w:cs="Arial"/>
        </w:rPr>
        <w:tab/>
      </w:r>
      <w:r w:rsidR="009304EB" w:rsidRPr="006C616F">
        <w:rPr>
          <w:rFonts w:ascii="Arial" w:hAnsi="Arial" w:cs="Arial"/>
        </w:rPr>
        <w:tab/>
      </w:r>
      <w:r w:rsidR="009304EB" w:rsidRPr="006C616F">
        <w:rPr>
          <w:rFonts w:ascii="Arial" w:hAnsi="Arial" w:cs="Arial"/>
        </w:rPr>
        <w:tab/>
      </w:r>
      <w:r w:rsidR="00EE48EC" w:rsidRPr="006C616F">
        <w:rPr>
          <w:rFonts w:ascii="Arial" w:hAnsi="Arial" w:cs="Arial"/>
        </w:rPr>
        <w:tab/>
        <w:t>Vytautas Valantina</w:t>
      </w:r>
      <w:r w:rsidR="007B6FDF">
        <w:rPr>
          <w:rFonts w:ascii="Arial" w:hAnsi="Arial" w:cs="Arial"/>
        </w:rPr>
        <w:t>s</w:t>
      </w:r>
    </w:p>
    <w:p w14:paraId="560E12B7" w14:textId="56FEEB5A" w:rsidR="003B0F62" w:rsidRPr="006C616F" w:rsidRDefault="003B0F62" w:rsidP="007B6FDF">
      <w:pPr>
        <w:spacing w:after="5000"/>
        <w:rPr>
          <w:rFonts w:ascii="Arial" w:hAnsi="Arial" w:cs="Arial"/>
        </w:rPr>
      </w:pPr>
      <w:r w:rsidRPr="006C616F">
        <w:rPr>
          <w:rFonts w:ascii="Arial" w:hAnsi="Arial" w:cs="Arial"/>
        </w:rPr>
        <w:t xml:space="preserve">Aistė Daukantienė, tel. 8 697 65 809, el. p. </w:t>
      </w:r>
      <w:hyperlink r:id="rId9" w:history="1">
        <w:r w:rsidRPr="006C616F">
          <w:rPr>
            <w:rStyle w:val="Hipersaitas"/>
            <w:rFonts w:ascii="Arial" w:eastAsiaTheme="majorEastAsia" w:hAnsi="Arial" w:cs="Arial"/>
          </w:rPr>
          <w:t>aiste.daukantiene@klaipedos-r.lt</w:t>
        </w:r>
      </w:hyperlink>
    </w:p>
    <w:sectPr w:rsidR="003B0F62" w:rsidRPr="006C616F" w:rsidSect="004C55EF">
      <w:footerReference w:type="default" r:id="rId10"/>
      <w:footerReference w:type="first" r:id="rId11"/>
      <w:type w:val="continuous"/>
      <w:pgSz w:w="11906" w:h="16838" w:code="9"/>
      <w:pgMar w:top="851" w:right="567" w:bottom="0" w:left="1560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DC851" w14:textId="77777777" w:rsidR="005B4751" w:rsidRDefault="005B4751" w:rsidP="00F3669A">
      <w:r>
        <w:separator/>
      </w:r>
    </w:p>
  </w:endnote>
  <w:endnote w:type="continuationSeparator" w:id="0">
    <w:p w14:paraId="33CDF67B" w14:textId="77777777" w:rsidR="005B4751" w:rsidRDefault="005B4751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1" w:name="_Hlk40190180"/>
    <w:bookmarkStart w:id="2" w:name="_Hlk40190181"/>
    <w:r>
      <w:rPr>
        <w:lang w:val="en-US"/>
      </w:rPr>
      <w:tab/>
    </w:r>
    <w:r>
      <w:rPr>
        <w:lang w:val="en-US"/>
      </w:rPr>
      <w:tab/>
    </w:r>
    <w:bookmarkEnd w:id="1"/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AB328" w14:textId="5B6C4126" w:rsidR="00763883" w:rsidRPr="00CB3EE1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CB3EE1">
      <w:rPr>
        <w:rFonts w:ascii="Arial" w:hAnsi="Arial" w:cs="Arial"/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3EE1">
      <w:rPr>
        <w:rFonts w:ascii="Arial" w:hAnsi="Arial" w:cs="Arial"/>
        <w:sz w:val="20"/>
        <w:szCs w:val="20"/>
      </w:rPr>
      <w:t xml:space="preserve">          Biudžetinė įstaiga</w:t>
    </w:r>
    <w:r w:rsidRPr="00CB3EE1">
      <w:rPr>
        <w:rFonts w:ascii="Arial" w:hAnsi="Arial" w:cs="Arial"/>
        <w:sz w:val="20"/>
        <w:szCs w:val="20"/>
      </w:rPr>
      <w:tab/>
      <w:t xml:space="preserve">                 Duomenys kaupiami ir saugomi</w:t>
    </w:r>
    <w:r w:rsidRPr="00CB3EE1">
      <w:rPr>
        <w:rFonts w:ascii="Arial" w:hAnsi="Arial" w:cs="Arial"/>
        <w:sz w:val="20"/>
        <w:szCs w:val="20"/>
      </w:rPr>
      <w:tab/>
    </w:r>
  </w:p>
  <w:p w14:paraId="3E47B81C" w14:textId="13B3603A" w:rsidR="00763883" w:rsidRPr="00CB3EE1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sz w:val="20"/>
        <w:szCs w:val="20"/>
      </w:rPr>
      <w:t xml:space="preserve">          Klaipėdos g. 2, LT-96130,  Gargždai</w:t>
    </w:r>
    <w:r w:rsidRPr="00CB3EE1">
      <w:rPr>
        <w:rFonts w:ascii="Arial" w:hAnsi="Arial" w:cs="Arial"/>
        <w:sz w:val="20"/>
        <w:szCs w:val="20"/>
      </w:rPr>
      <w:tab/>
      <w:t xml:space="preserve">                 Juridinių asmenų registre</w:t>
    </w:r>
    <w:r w:rsidRPr="00CB3EE1">
      <w:rPr>
        <w:rFonts w:ascii="Arial" w:hAnsi="Arial" w:cs="Arial"/>
        <w:sz w:val="20"/>
        <w:szCs w:val="20"/>
      </w:rPr>
      <w:tab/>
    </w:r>
  </w:p>
  <w:p w14:paraId="606ED4F3" w14:textId="2AE4A270" w:rsidR="00763883" w:rsidRPr="00CB3EE1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sz w:val="20"/>
        <w:szCs w:val="20"/>
      </w:rPr>
      <w:t xml:space="preserve">          Tel. (8 46)  42 11  16 </w:t>
    </w:r>
    <w:r w:rsidRPr="00CB3EE1">
      <w:rPr>
        <w:rFonts w:ascii="Arial" w:hAnsi="Arial" w:cs="Arial"/>
        <w:sz w:val="20"/>
        <w:szCs w:val="20"/>
      </w:rPr>
      <w:tab/>
      <w:t xml:space="preserve">                 Kodas </w:t>
    </w:r>
    <w:r w:rsidRPr="00CB3EE1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16EC52C2" w14:textId="471D8CF1" w:rsidR="00763883" w:rsidRPr="00CB3EE1" w:rsidRDefault="00763883" w:rsidP="00763883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CB3EE1">
      <w:rPr>
        <w:rFonts w:ascii="Arial" w:hAnsi="Arial" w:cs="Arial"/>
        <w:sz w:val="20"/>
        <w:szCs w:val="20"/>
      </w:rPr>
      <w:t xml:space="preserve">          El. paštas </w:t>
    </w:r>
    <w:hyperlink r:id="rId2" w:history="1">
      <w:r w:rsidRPr="00CB3EE1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Pr="00CB3EE1">
      <w:rPr>
        <w:rFonts w:ascii="Arial" w:hAnsi="Arial" w:cs="Arial"/>
        <w:sz w:val="20"/>
        <w:szCs w:val="20"/>
      </w:rPr>
      <w:t xml:space="preserve">                 </w:t>
    </w:r>
    <w:hyperlink r:id="rId3" w:history="1">
      <w:r w:rsidR="00CB3EE1" w:rsidRPr="007260EB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14:paraId="032FA636" w14:textId="3D264A95" w:rsidR="00CB3EE1" w:rsidRPr="00CB3EE1" w:rsidRDefault="00763883" w:rsidP="00CB3EE1">
    <w:pPr>
      <w:pStyle w:val="Porat"/>
      <w:tabs>
        <w:tab w:val="clear" w:pos="4680"/>
        <w:tab w:val="clear" w:pos="9360"/>
        <w:tab w:val="left" w:pos="8685"/>
      </w:tabs>
      <w:ind w:hanging="1134"/>
      <w:rPr>
        <w:rFonts w:ascii="Arial" w:hAnsi="Arial" w:cs="Arial"/>
        <w:lang w:val="en-US"/>
      </w:rPr>
    </w:pPr>
    <w:r w:rsidRPr="00CB3EE1">
      <w:rPr>
        <w:rFonts w:ascii="Arial" w:hAnsi="Arial" w:cs="Arial"/>
        <w:sz w:val="20"/>
        <w:szCs w:val="20"/>
      </w:rPr>
      <w:t xml:space="preserve">          </w:t>
    </w:r>
  </w:p>
  <w:p w14:paraId="1473909B" w14:textId="1766DB79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6D046" w14:textId="77777777" w:rsidR="005B4751" w:rsidRDefault="005B4751" w:rsidP="00F3669A">
      <w:r>
        <w:separator/>
      </w:r>
    </w:p>
  </w:footnote>
  <w:footnote w:type="continuationSeparator" w:id="0">
    <w:p w14:paraId="4924A7EA" w14:textId="77777777" w:rsidR="005B4751" w:rsidRDefault="005B4751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C0C"/>
    <w:multiLevelType w:val="hybridMultilevel"/>
    <w:tmpl w:val="476EAA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08444AD"/>
    <w:multiLevelType w:val="hybridMultilevel"/>
    <w:tmpl w:val="12D85502"/>
    <w:lvl w:ilvl="0" w:tplc="C476754E">
      <w:start w:val="1"/>
      <w:numFmt w:val="decimal"/>
      <w:lvlText w:val="%1."/>
      <w:lvlJc w:val="left"/>
      <w:pPr>
        <w:ind w:left="1495" w:hanging="360"/>
      </w:pPr>
      <w:rPr>
        <w:rFonts w:hint="default"/>
        <w:i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44E00620"/>
    <w:multiLevelType w:val="hybridMultilevel"/>
    <w:tmpl w:val="EBDC05B4"/>
    <w:lvl w:ilvl="0" w:tplc="31E2F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3B4573"/>
    <w:multiLevelType w:val="hybridMultilevel"/>
    <w:tmpl w:val="116482E0"/>
    <w:lvl w:ilvl="0" w:tplc="85A0E5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8D9"/>
    <w:rsid w:val="00000264"/>
    <w:rsid w:val="000003F1"/>
    <w:rsid w:val="00003755"/>
    <w:rsid w:val="00003BCB"/>
    <w:rsid w:val="00004F05"/>
    <w:rsid w:val="000077B3"/>
    <w:rsid w:val="00007819"/>
    <w:rsid w:val="00012987"/>
    <w:rsid w:val="00013254"/>
    <w:rsid w:val="00013E8F"/>
    <w:rsid w:val="00013F9E"/>
    <w:rsid w:val="00015CDC"/>
    <w:rsid w:val="0001602C"/>
    <w:rsid w:val="0002008D"/>
    <w:rsid w:val="000200DF"/>
    <w:rsid w:val="00021A50"/>
    <w:rsid w:val="00021E53"/>
    <w:rsid w:val="0002339C"/>
    <w:rsid w:val="0002518A"/>
    <w:rsid w:val="00025E96"/>
    <w:rsid w:val="000270AB"/>
    <w:rsid w:val="0003199A"/>
    <w:rsid w:val="00033737"/>
    <w:rsid w:val="00033D8D"/>
    <w:rsid w:val="00034462"/>
    <w:rsid w:val="00034B58"/>
    <w:rsid w:val="00034EE8"/>
    <w:rsid w:val="0003504A"/>
    <w:rsid w:val="000361DC"/>
    <w:rsid w:val="00037936"/>
    <w:rsid w:val="0004021E"/>
    <w:rsid w:val="00040AB4"/>
    <w:rsid w:val="0004450E"/>
    <w:rsid w:val="00044836"/>
    <w:rsid w:val="0004612C"/>
    <w:rsid w:val="0004671E"/>
    <w:rsid w:val="00050962"/>
    <w:rsid w:val="0005188E"/>
    <w:rsid w:val="00051E5B"/>
    <w:rsid w:val="00054637"/>
    <w:rsid w:val="00056807"/>
    <w:rsid w:val="00056AEE"/>
    <w:rsid w:val="00056CA7"/>
    <w:rsid w:val="00060092"/>
    <w:rsid w:val="000631D2"/>
    <w:rsid w:val="0006390A"/>
    <w:rsid w:val="00063A73"/>
    <w:rsid w:val="00064559"/>
    <w:rsid w:val="00064BD8"/>
    <w:rsid w:val="0006520E"/>
    <w:rsid w:val="000663EE"/>
    <w:rsid w:val="00072D14"/>
    <w:rsid w:val="00073C5F"/>
    <w:rsid w:val="000759BD"/>
    <w:rsid w:val="00075C0D"/>
    <w:rsid w:val="00076375"/>
    <w:rsid w:val="0007657B"/>
    <w:rsid w:val="0007739A"/>
    <w:rsid w:val="00080DAA"/>
    <w:rsid w:val="00081111"/>
    <w:rsid w:val="00082429"/>
    <w:rsid w:val="00085493"/>
    <w:rsid w:val="00085CA7"/>
    <w:rsid w:val="00087326"/>
    <w:rsid w:val="00090D0F"/>
    <w:rsid w:val="0009169E"/>
    <w:rsid w:val="000959A7"/>
    <w:rsid w:val="000959D4"/>
    <w:rsid w:val="00095D16"/>
    <w:rsid w:val="00097E3C"/>
    <w:rsid w:val="000A195D"/>
    <w:rsid w:val="000A2600"/>
    <w:rsid w:val="000A2EDF"/>
    <w:rsid w:val="000A3EAA"/>
    <w:rsid w:val="000A454D"/>
    <w:rsid w:val="000A4725"/>
    <w:rsid w:val="000A5FE3"/>
    <w:rsid w:val="000B36F0"/>
    <w:rsid w:val="000B5C93"/>
    <w:rsid w:val="000C1C8A"/>
    <w:rsid w:val="000C2816"/>
    <w:rsid w:val="000C495F"/>
    <w:rsid w:val="000D05A0"/>
    <w:rsid w:val="000D1768"/>
    <w:rsid w:val="000D24DA"/>
    <w:rsid w:val="000E1E1D"/>
    <w:rsid w:val="000E3D51"/>
    <w:rsid w:val="000E5342"/>
    <w:rsid w:val="000F0917"/>
    <w:rsid w:val="000F1D7D"/>
    <w:rsid w:val="00102D22"/>
    <w:rsid w:val="00104652"/>
    <w:rsid w:val="00104895"/>
    <w:rsid w:val="0010701F"/>
    <w:rsid w:val="001100B4"/>
    <w:rsid w:val="00112208"/>
    <w:rsid w:val="00113323"/>
    <w:rsid w:val="0011490A"/>
    <w:rsid w:val="001173B6"/>
    <w:rsid w:val="0012042A"/>
    <w:rsid w:val="001212CD"/>
    <w:rsid w:val="00124BED"/>
    <w:rsid w:val="00125169"/>
    <w:rsid w:val="00127EFE"/>
    <w:rsid w:val="00133095"/>
    <w:rsid w:val="00133531"/>
    <w:rsid w:val="00142B14"/>
    <w:rsid w:val="001500B4"/>
    <w:rsid w:val="00152674"/>
    <w:rsid w:val="00152C82"/>
    <w:rsid w:val="00157997"/>
    <w:rsid w:val="00163177"/>
    <w:rsid w:val="00164830"/>
    <w:rsid w:val="00166E52"/>
    <w:rsid w:val="001671D0"/>
    <w:rsid w:val="0016762F"/>
    <w:rsid w:val="00172665"/>
    <w:rsid w:val="001734D3"/>
    <w:rsid w:val="0017582A"/>
    <w:rsid w:val="00175C3A"/>
    <w:rsid w:val="00180E70"/>
    <w:rsid w:val="00181B2D"/>
    <w:rsid w:val="00182BDC"/>
    <w:rsid w:val="00183825"/>
    <w:rsid w:val="00183C9D"/>
    <w:rsid w:val="00186B17"/>
    <w:rsid w:val="00190F04"/>
    <w:rsid w:val="001943C3"/>
    <w:rsid w:val="001953C9"/>
    <w:rsid w:val="00195E99"/>
    <w:rsid w:val="00197B11"/>
    <w:rsid w:val="00197BEE"/>
    <w:rsid w:val="001A1119"/>
    <w:rsid w:val="001A32BF"/>
    <w:rsid w:val="001A3442"/>
    <w:rsid w:val="001A3730"/>
    <w:rsid w:val="001A49A2"/>
    <w:rsid w:val="001A67E0"/>
    <w:rsid w:val="001A7B29"/>
    <w:rsid w:val="001B097A"/>
    <w:rsid w:val="001B1527"/>
    <w:rsid w:val="001B2094"/>
    <w:rsid w:val="001B39D4"/>
    <w:rsid w:val="001B522F"/>
    <w:rsid w:val="001B5E4B"/>
    <w:rsid w:val="001C02C8"/>
    <w:rsid w:val="001C1B12"/>
    <w:rsid w:val="001C1E12"/>
    <w:rsid w:val="001C5296"/>
    <w:rsid w:val="001C6497"/>
    <w:rsid w:val="001C66E8"/>
    <w:rsid w:val="001C6E8A"/>
    <w:rsid w:val="001C752D"/>
    <w:rsid w:val="001D0A29"/>
    <w:rsid w:val="001D1CC7"/>
    <w:rsid w:val="001D1FEF"/>
    <w:rsid w:val="001D20D3"/>
    <w:rsid w:val="001D256A"/>
    <w:rsid w:val="001D33B8"/>
    <w:rsid w:val="001D5F78"/>
    <w:rsid w:val="001D6679"/>
    <w:rsid w:val="001D6BD4"/>
    <w:rsid w:val="001D7B36"/>
    <w:rsid w:val="001D7E83"/>
    <w:rsid w:val="001E0CD9"/>
    <w:rsid w:val="001E1534"/>
    <w:rsid w:val="001E1807"/>
    <w:rsid w:val="001E1CA1"/>
    <w:rsid w:val="001F0711"/>
    <w:rsid w:val="001F0AD1"/>
    <w:rsid w:val="001F2A79"/>
    <w:rsid w:val="001F5DB6"/>
    <w:rsid w:val="001F706D"/>
    <w:rsid w:val="001F72FA"/>
    <w:rsid w:val="002012FD"/>
    <w:rsid w:val="002019A6"/>
    <w:rsid w:val="002031A5"/>
    <w:rsid w:val="0020342B"/>
    <w:rsid w:val="00204B5E"/>
    <w:rsid w:val="00205B9C"/>
    <w:rsid w:val="002100E9"/>
    <w:rsid w:val="0021053F"/>
    <w:rsid w:val="00211CCB"/>
    <w:rsid w:val="0021429D"/>
    <w:rsid w:val="00216E4C"/>
    <w:rsid w:val="00220FD7"/>
    <w:rsid w:val="00221EE7"/>
    <w:rsid w:val="00225E5E"/>
    <w:rsid w:val="002275A3"/>
    <w:rsid w:val="00230BEE"/>
    <w:rsid w:val="002313CB"/>
    <w:rsid w:val="00233ED8"/>
    <w:rsid w:val="002343FD"/>
    <w:rsid w:val="00234845"/>
    <w:rsid w:val="0023606D"/>
    <w:rsid w:val="0024698C"/>
    <w:rsid w:val="00247429"/>
    <w:rsid w:val="00247E62"/>
    <w:rsid w:val="0025012D"/>
    <w:rsid w:val="002503C6"/>
    <w:rsid w:val="00251BD5"/>
    <w:rsid w:val="00252E1F"/>
    <w:rsid w:val="002542BB"/>
    <w:rsid w:val="002602AC"/>
    <w:rsid w:val="00261494"/>
    <w:rsid w:val="00262FA6"/>
    <w:rsid w:val="00263A9C"/>
    <w:rsid w:val="00266E26"/>
    <w:rsid w:val="00266E8B"/>
    <w:rsid w:val="00272A02"/>
    <w:rsid w:val="002730F5"/>
    <w:rsid w:val="0027502D"/>
    <w:rsid w:val="002757D6"/>
    <w:rsid w:val="00275E66"/>
    <w:rsid w:val="00277F7C"/>
    <w:rsid w:val="0028160D"/>
    <w:rsid w:val="00281E0B"/>
    <w:rsid w:val="00282DAE"/>
    <w:rsid w:val="00283426"/>
    <w:rsid w:val="00283B74"/>
    <w:rsid w:val="0028597B"/>
    <w:rsid w:val="002860E7"/>
    <w:rsid w:val="00286CAA"/>
    <w:rsid w:val="00286FFD"/>
    <w:rsid w:val="0028714A"/>
    <w:rsid w:val="002938A0"/>
    <w:rsid w:val="00293BE6"/>
    <w:rsid w:val="0029593B"/>
    <w:rsid w:val="0029642F"/>
    <w:rsid w:val="002A0B97"/>
    <w:rsid w:val="002A1F01"/>
    <w:rsid w:val="002A4673"/>
    <w:rsid w:val="002A69E3"/>
    <w:rsid w:val="002B0764"/>
    <w:rsid w:val="002B0933"/>
    <w:rsid w:val="002B0CA1"/>
    <w:rsid w:val="002B3FA0"/>
    <w:rsid w:val="002B683A"/>
    <w:rsid w:val="002C09DC"/>
    <w:rsid w:val="002C1789"/>
    <w:rsid w:val="002C1BE4"/>
    <w:rsid w:val="002C62A2"/>
    <w:rsid w:val="002C68C2"/>
    <w:rsid w:val="002C6CB7"/>
    <w:rsid w:val="002D242B"/>
    <w:rsid w:val="002D34B2"/>
    <w:rsid w:val="002D5C73"/>
    <w:rsid w:val="002D5DC9"/>
    <w:rsid w:val="002D6C18"/>
    <w:rsid w:val="002D798E"/>
    <w:rsid w:val="002E0BE1"/>
    <w:rsid w:val="002E13CF"/>
    <w:rsid w:val="002E3E4E"/>
    <w:rsid w:val="002E45F7"/>
    <w:rsid w:val="002E6134"/>
    <w:rsid w:val="002E7C97"/>
    <w:rsid w:val="002E7F79"/>
    <w:rsid w:val="002F228D"/>
    <w:rsid w:val="002F353F"/>
    <w:rsid w:val="002F505C"/>
    <w:rsid w:val="002F5B8B"/>
    <w:rsid w:val="002F7C56"/>
    <w:rsid w:val="0030093A"/>
    <w:rsid w:val="003009DA"/>
    <w:rsid w:val="00301C6B"/>
    <w:rsid w:val="00302862"/>
    <w:rsid w:val="00302F00"/>
    <w:rsid w:val="00304FBE"/>
    <w:rsid w:val="00305AF2"/>
    <w:rsid w:val="00305E38"/>
    <w:rsid w:val="00307642"/>
    <w:rsid w:val="0031047F"/>
    <w:rsid w:val="0031553D"/>
    <w:rsid w:val="00315C8F"/>
    <w:rsid w:val="003169E1"/>
    <w:rsid w:val="00316B67"/>
    <w:rsid w:val="003178D8"/>
    <w:rsid w:val="00317E6A"/>
    <w:rsid w:val="0032319B"/>
    <w:rsid w:val="00323830"/>
    <w:rsid w:val="00325657"/>
    <w:rsid w:val="0032756E"/>
    <w:rsid w:val="00327DB6"/>
    <w:rsid w:val="00331ADA"/>
    <w:rsid w:val="00332D0B"/>
    <w:rsid w:val="00333C0C"/>
    <w:rsid w:val="00336B0A"/>
    <w:rsid w:val="00336D8B"/>
    <w:rsid w:val="00337075"/>
    <w:rsid w:val="00341011"/>
    <w:rsid w:val="003424B5"/>
    <w:rsid w:val="00344AC4"/>
    <w:rsid w:val="00344EAB"/>
    <w:rsid w:val="003464C7"/>
    <w:rsid w:val="0034756F"/>
    <w:rsid w:val="00347842"/>
    <w:rsid w:val="00347A82"/>
    <w:rsid w:val="00347D33"/>
    <w:rsid w:val="00350278"/>
    <w:rsid w:val="003510AE"/>
    <w:rsid w:val="00354A16"/>
    <w:rsid w:val="00360365"/>
    <w:rsid w:val="00361D3C"/>
    <w:rsid w:val="00366DC0"/>
    <w:rsid w:val="0036794D"/>
    <w:rsid w:val="00374004"/>
    <w:rsid w:val="00376866"/>
    <w:rsid w:val="003773F1"/>
    <w:rsid w:val="00381AE7"/>
    <w:rsid w:val="00382BA6"/>
    <w:rsid w:val="00387755"/>
    <w:rsid w:val="00387CB9"/>
    <w:rsid w:val="00391610"/>
    <w:rsid w:val="003929E9"/>
    <w:rsid w:val="00392ED4"/>
    <w:rsid w:val="0039334E"/>
    <w:rsid w:val="00394D91"/>
    <w:rsid w:val="00396A5E"/>
    <w:rsid w:val="003A057A"/>
    <w:rsid w:val="003A0987"/>
    <w:rsid w:val="003A3247"/>
    <w:rsid w:val="003A3BCD"/>
    <w:rsid w:val="003A6AA4"/>
    <w:rsid w:val="003B0F62"/>
    <w:rsid w:val="003B431B"/>
    <w:rsid w:val="003B521B"/>
    <w:rsid w:val="003C117C"/>
    <w:rsid w:val="003C3796"/>
    <w:rsid w:val="003C3E32"/>
    <w:rsid w:val="003C46D2"/>
    <w:rsid w:val="003C5831"/>
    <w:rsid w:val="003D2ACF"/>
    <w:rsid w:val="003D2F0C"/>
    <w:rsid w:val="003D4428"/>
    <w:rsid w:val="003D452A"/>
    <w:rsid w:val="003D58B1"/>
    <w:rsid w:val="003E0CD2"/>
    <w:rsid w:val="003E1DED"/>
    <w:rsid w:val="003E2798"/>
    <w:rsid w:val="003E3E3C"/>
    <w:rsid w:val="003E3EE3"/>
    <w:rsid w:val="003E4322"/>
    <w:rsid w:val="003E4B4F"/>
    <w:rsid w:val="003E50F7"/>
    <w:rsid w:val="003F0B69"/>
    <w:rsid w:val="003F1F5D"/>
    <w:rsid w:val="003F5B48"/>
    <w:rsid w:val="003F6EB7"/>
    <w:rsid w:val="004037AD"/>
    <w:rsid w:val="0040457C"/>
    <w:rsid w:val="004056E3"/>
    <w:rsid w:val="004067D3"/>
    <w:rsid w:val="004071E9"/>
    <w:rsid w:val="00411F90"/>
    <w:rsid w:val="00412370"/>
    <w:rsid w:val="00415510"/>
    <w:rsid w:val="00415BBD"/>
    <w:rsid w:val="00416E37"/>
    <w:rsid w:val="00417B25"/>
    <w:rsid w:val="004214BD"/>
    <w:rsid w:val="00423ADB"/>
    <w:rsid w:val="00423D81"/>
    <w:rsid w:val="0042407D"/>
    <w:rsid w:val="0043026F"/>
    <w:rsid w:val="00431EB4"/>
    <w:rsid w:val="00436898"/>
    <w:rsid w:val="00440F1E"/>
    <w:rsid w:val="00441E96"/>
    <w:rsid w:val="00444166"/>
    <w:rsid w:val="00445171"/>
    <w:rsid w:val="0045099F"/>
    <w:rsid w:val="00450EC4"/>
    <w:rsid w:val="00450F97"/>
    <w:rsid w:val="0045121A"/>
    <w:rsid w:val="00451683"/>
    <w:rsid w:val="00452331"/>
    <w:rsid w:val="00452D12"/>
    <w:rsid w:val="004531C4"/>
    <w:rsid w:val="00453225"/>
    <w:rsid w:val="00454ABF"/>
    <w:rsid w:val="00454C17"/>
    <w:rsid w:val="00454C4C"/>
    <w:rsid w:val="00457480"/>
    <w:rsid w:val="00461EFF"/>
    <w:rsid w:val="004627AB"/>
    <w:rsid w:val="00463F41"/>
    <w:rsid w:val="00465454"/>
    <w:rsid w:val="0046700A"/>
    <w:rsid w:val="00467CE0"/>
    <w:rsid w:val="004714A2"/>
    <w:rsid w:val="00472B7D"/>
    <w:rsid w:val="004731E9"/>
    <w:rsid w:val="00476834"/>
    <w:rsid w:val="004770AB"/>
    <w:rsid w:val="00480C6A"/>
    <w:rsid w:val="00481AEB"/>
    <w:rsid w:val="00482462"/>
    <w:rsid w:val="004857D6"/>
    <w:rsid w:val="00487337"/>
    <w:rsid w:val="00487565"/>
    <w:rsid w:val="004875F6"/>
    <w:rsid w:val="00487748"/>
    <w:rsid w:val="00490EA9"/>
    <w:rsid w:val="0049166A"/>
    <w:rsid w:val="00492098"/>
    <w:rsid w:val="004929EB"/>
    <w:rsid w:val="004943BC"/>
    <w:rsid w:val="00494C96"/>
    <w:rsid w:val="004A0635"/>
    <w:rsid w:val="004A40FE"/>
    <w:rsid w:val="004A598B"/>
    <w:rsid w:val="004A6212"/>
    <w:rsid w:val="004B1DBA"/>
    <w:rsid w:val="004B26FD"/>
    <w:rsid w:val="004B5AB8"/>
    <w:rsid w:val="004B5DF8"/>
    <w:rsid w:val="004B7E5F"/>
    <w:rsid w:val="004C03C0"/>
    <w:rsid w:val="004C0E4B"/>
    <w:rsid w:val="004C0FB7"/>
    <w:rsid w:val="004C1CB7"/>
    <w:rsid w:val="004C27C2"/>
    <w:rsid w:val="004C3F57"/>
    <w:rsid w:val="004C55EF"/>
    <w:rsid w:val="004C5D80"/>
    <w:rsid w:val="004C67AA"/>
    <w:rsid w:val="004C79BA"/>
    <w:rsid w:val="004D0531"/>
    <w:rsid w:val="004D73F0"/>
    <w:rsid w:val="004D768C"/>
    <w:rsid w:val="004E122A"/>
    <w:rsid w:val="004E2FFB"/>
    <w:rsid w:val="004E3528"/>
    <w:rsid w:val="004E3A01"/>
    <w:rsid w:val="004E3A9F"/>
    <w:rsid w:val="004E3DEB"/>
    <w:rsid w:val="004E4DBF"/>
    <w:rsid w:val="004E61FA"/>
    <w:rsid w:val="004E759B"/>
    <w:rsid w:val="004E7B56"/>
    <w:rsid w:val="004E7C75"/>
    <w:rsid w:val="004F3240"/>
    <w:rsid w:val="004F4204"/>
    <w:rsid w:val="004F61F8"/>
    <w:rsid w:val="00502ED9"/>
    <w:rsid w:val="00503832"/>
    <w:rsid w:val="00504744"/>
    <w:rsid w:val="00504A50"/>
    <w:rsid w:val="005077E0"/>
    <w:rsid w:val="00512E16"/>
    <w:rsid w:val="005134DA"/>
    <w:rsid w:val="00513D2C"/>
    <w:rsid w:val="005172D0"/>
    <w:rsid w:val="00517EEF"/>
    <w:rsid w:val="005239D3"/>
    <w:rsid w:val="00525F7B"/>
    <w:rsid w:val="0053170F"/>
    <w:rsid w:val="005321DF"/>
    <w:rsid w:val="00532629"/>
    <w:rsid w:val="005368B5"/>
    <w:rsid w:val="00536B32"/>
    <w:rsid w:val="005426CC"/>
    <w:rsid w:val="00545157"/>
    <w:rsid w:val="005518A7"/>
    <w:rsid w:val="0055252B"/>
    <w:rsid w:val="0055510C"/>
    <w:rsid w:val="005569E3"/>
    <w:rsid w:val="005579E6"/>
    <w:rsid w:val="00557D69"/>
    <w:rsid w:val="00557FDB"/>
    <w:rsid w:val="00560679"/>
    <w:rsid w:val="00561057"/>
    <w:rsid w:val="00563582"/>
    <w:rsid w:val="00564738"/>
    <w:rsid w:val="005648CF"/>
    <w:rsid w:val="005653F5"/>
    <w:rsid w:val="00565F39"/>
    <w:rsid w:val="00566B83"/>
    <w:rsid w:val="00566D21"/>
    <w:rsid w:val="00574DAE"/>
    <w:rsid w:val="00574DFE"/>
    <w:rsid w:val="00575503"/>
    <w:rsid w:val="00576496"/>
    <w:rsid w:val="00580A3E"/>
    <w:rsid w:val="00582F13"/>
    <w:rsid w:val="00583188"/>
    <w:rsid w:val="005922BD"/>
    <w:rsid w:val="005926CB"/>
    <w:rsid w:val="00593F3C"/>
    <w:rsid w:val="00595420"/>
    <w:rsid w:val="005A1EB6"/>
    <w:rsid w:val="005A2C84"/>
    <w:rsid w:val="005A314B"/>
    <w:rsid w:val="005A4201"/>
    <w:rsid w:val="005A6699"/>
    <w:rsid w:val="005A67D9"/>
    <w:rsid w:val="005B1C11"/>
    <w:rsid w:val="005B1E6F"/>
    <w:rsid w:val="005B32AA"/>
    <w:rsid w:val="005B38F0"/>
    <w:rsid w:val="005B4751"/>
    <w:rsid w:val="005B4BFD"/>
    <w:rsid w:val="005B5618"/>
    <w:rsid w:val="005B630C"/>
    <w:rsid w:val="005B728C"/>
    <w:rsid w:val="005B74FA"/>
    <w:rsid w:val="005B750C"/>
    <w:rsid w:val="005B7B07"/>
    <w:rsid w:val="005B7C61"/>
    <w:rsid w:val="005C1B90"/>
    <w:rsid w:val="005C22EC"/>
    <w:rsid w:val="005C3FB5"/>
    <w:rsid w:val="005C5A5C"/>
    <w:rsid w:val="005C73D4"/>
    <w:rsid w:val="005D135A"/>
    <w:rsid w:val="005D3632"/>
    <w:rsid w:val="005D54F5"/>
    <w:rsid w:val="005D7ADD"/>
    <w:rsid w:val="005E1E94"/>
    <w:rsid w:val="005E3935"/>
    <w:rsid w:val="005E734A"/>
    <w:rsid w:val="005F6358"/>
    <w:rsid w:val="00600EC0"/>
    <w:rsid w:val="0060258E"/>
    <w:rsid w:val="006037CA"/>
    <w:rsid w:val="00607F11"/>
    <w:rsid w:val="006106E1"/>
    <w:rsid w:val="00611361"/>
    <w:rsid w:val="00611BF5"/>
    <w:rsid w:val="00613EA5"/>
    <w:rsid w:val="00615CAA"/>
    <w:rsid w:val="00616400"/>
    <w:rsid w:val="00616CF6"/>
    <w:rsid w:val="00616D9D"/>
    <w:rsid w:val="00617452"/>
    <w:rsid w:val="00617D81"/>
    <w:rsid w:val="0062013E"/>
    <w:rsid w:val="00620224"/>
    <w:rsid w:val="00621D97"/>
    <w:rsid w:val="00622037"/>
    <w:rsid w:val="006228FE"/>
    <w:rsid w:val="00622E57"/>
    <w:rsid w:val="00625BAE"/>
    <w:rsid w:val="006264EA"/>
    <w:rsid w:val="00626B05"/>
    <w:rsid w:val="00627E16"/>
    <w:rsid w:val="00630C52"/>
    <w:rsid w:val="0063483F"/>
    <w:rsid w:val="0064002E"/>
    <w:rsid w:val="00640E4A"/>
    <w:rsid w:val="00640FC6"/>
    <w:rsid w:val="00641834"/>
    <w:rsid w:val="00642C2B"/>
    <w:rsid w:val="00642F20"/>
    <w:rsid w:val="006446AC"/>
    <w:rsid w:val="00644DA0"/>
    <w:rsid w:val="0064618E"/>
    <w:rsid w:val="00646766"/>
    <w:rsid w:val="006469F8"/>
    <w:rsid w:val="00647D2B"/>
    <w:rsid w:val="00650BF6"/>
    <w:rsid w:val="00651A9D"/>
    <w:rsid w:val="00652E23"/>
    <w:rsid w:val="006538DC"/>
    <w:rsid w:val="00654162"/>
    <w:rsid w:val="0066018A"/>
    <w:rsid w:val="00661141"/>
    <w:rsid w:val="0066206B"/>
    <w:rsid w:val="00662374"/>
    <w:rsid w:val="0067208E"/>
    <w:rsid w:val="0067318A"/>
    <w:rsid w:val="00673301"/>
    <w:rsid w:val="006759C5"/>
    <w:rsid w:val="00676497"/>
    <w:rsid w:val="006773E5"/>
    <w:rsid w:val="00680B55"/>
    <w:rsid w:val="00680B9B"/>
    <w:rsid w:val="006816DE"/>
    <w:rsid w:val="00681F47"/>
    <w:rsid w:val="006828DD"/>
    <w:rsid w:val="00684ADA"/>
    <w:rsid w:val="00685442"/>
    <w:rsid w:val="006860E7"/>
    <w:rsid w:val="00686193"/>
    <w:rsid w:val="006870F2"/>
    <w:rsid w:val="006905D1"/>
    <w:rsid w:val="00693061"/>
    <w:rsid w:val="006958C1"/>
    <w:rsid w:val="00695AEC"/>
    <w:rsid w:val="00696730"/>
    <w:rsid w:val="006978D4"/>
    <w:rsid w:val="00697D79"/>
    <w:rsid w:val="006A4397"/>
    <w:rsid w:val="006A4AAA"/>
    <w:rsid w:val="006A4B0A"/>
    <w:rsid w:val="006A4ED4"/>
    <w:rsid w:val="006A651F"/>
    <w:rsid w:val="006A6C0E"/>
    <w:rsid w:val="006B56DB"/>
    <w:rsid w:val="006B6584"/>
    <w:rsid w:val="006B77B6"/>
    <w:rsid w:val="006C3D8E"/>
    <w:rsid w:val="006C616F"/>
    <w:rsid w:val="006C64AB"/>
    <w:rsid w:val="006C6B52"/>
    <w:rsid w:val="006C7698"/>
    <w:rsid w:val="006C7AD1"/>
    <w:rsid w:val="006D1358"/>
    <w:rsid w:val="006D15AB"/>
    <w:rsid w:val="006D3D11"/>
    <w:rsid w:val="006D4212"/>
    <w:rsid w:val="006D550E"/>
    <w:rsid w:val="006D642C"/>
    <w:rsid w:val="006D6CFB"/>
    <w:rsid w:val="006E1308"/>
    <w:rsid w:val="006E149E"/>
    <w:rsid w:val="006E1BE2"/>
    <w:rsid w:val="006E22C5"/>
    <w:rsid w:val="006E279D"/>
    <w:rsid w:val="006E2C2A"/>
    <w:rsid w:val="006E3B09"/>
    <w:rsid w:val="006E503A"/>
    <w:rsid w:val="006E60A0"/>
    <w:rsid w:val="006E6C26"/>
    <w:rsid w:val="006E6E6C"/>
    <w:rsid w:val="006E736B"/>
    <w:rsid w:val="006E7A88"/>
    <w:rsid w:val="006F0779"/>
    <w:rsid w:val="006F09BA"/>
    <w:rsid w:val="006F3824"/>
    <w:rsid w:val="006F5E67"/>
    <w:rsid w:val="007011BE"/>
    <w:rsid w:val="007028F9"/>
    <w:rsid w:val="0070305D"/>
    <w:rsid w:val="00704203"/>
    <w:rsid w:val="00705462"/>
    <w:rsid w:val="00705ED3"/>
    <w:rsid w:val="0070601E"/>
    <w:rsid w:val="00713CFC"/>
    <w:rsid w:val="0071428A"/>
    <w:rsid w:val="00715026"/>
    <w:rsid w:val="00715B23"/>
    <w:rsid w:val="00717A13"/>
    <w:rsid w:val="00717C5E"/>
    <w:rsid w:val="007202F7"/>
    <w:rsid w:val="007220E2"/>
    <w:rsid w:val="00722F5A"/>
    <w:rsid w:val="00724BC1"/>
    <w:rsid w:val="00727791"/>
    <w:rsid w:val="0073332B"/>
    <w:rsid w:val="007365CC"/>
    <w:rsid w:val="00741E7B"/>
    <w:rsid w:val="00745803"/>
    <w:rsid w:val="00745E70"/>
    <w:rsid w:val="00746034"/>
    <w:rsid w:val="00746DE4"/>
    <w:rsid w:val="0075068D"/>
    <w:rsid w:val="0075091F"/>
    <w:rsid w:val="00750F6B"/>
    <w:rsid w:val="00751EC8"/>
    <w:rsid w:val="007532EF"/>
    <w:rsid w:val="00755058"/>
    <w:rsid w:val="00755AD5"/>
    <w:rsid w:val="0076036F"/>
    <w:rsid w:val="00760594"/>
    <w:rsid w:val="00760B55"/>
    <w:rsid w:val="00761068"/>
    <w:rsid w:val="00762D82"/>
    <w:rsid w:val="00763883"/>
    <w:rsid w:val="007638AE"/>
    <w:rsid w:val="00764973"/>
    <w:rsid w:val="00765B1F"/>
    <w:rsid w:val="007664CF"/>
    <w:rsid w:val="007669D3"/>
    <w:rsid w:val="0076742D"/>
    <w:rsid w:val="00767E91"/>
    <w:rsid w:val="0077076A"/>
    <w:rsid w:val="00772673"/>
    <w:rsid w:val="00772E8A"/>
    <w:rsid w:val="00774501"/>
    <w:rsid w:val="00774645"/>
    <w:rsid w:val="00774C71"/>
    <w:rsid w:val="00776AC0"/>
    <w:rsid w:val="0077723B"/>
    <w:rsid w:val="0078000B"/>
    <w:rsid w:val="00780E10"/>
    <w:rsid w:val="00781BAF"/>
    <w:rsid w:val="007831B4"/>
    <w:rsid w:val="00783254"/>
    <w:rsid w:val="007833CA"/>
    <w:rsid w:val="0078395E"/>
    <w:rsid w:val="00784BB3"/>
    <w:rsid w:val="00785851"/>
    <w:rsid w:val="0078631B"/>
    <w:rsid w:val="0078708A"/>
    <w:rsid w:val="00787CEE"/>
    <w:rsid w:val="00792A80"/>
    <w:rsid w:val="00792E7D"/>
    <w:rsid w:val="007931A1"/>
    <w:rsid w:val="007931AB"/>
    <w:rsid w:val="0079540C"/>
    <w:rsid w:val="00796C36"/>
    <w:rsid w:val="00797748"/>
    <w:rsid w:val="007A0304"/>
    <w:rsid w:val="007A2900"/>
    <w:rsid w:val="007A4B24"/>
    <w:rsid w:val="007A5D3B"/>
    <w:rsid w:val="007B1D39"/>
    <w:rsid w:val="007B5956"/>
    <w:rsid w:val="007B65A5"/>
    <w:rsid w:val="007B6FDF"/>
    <w:rsid w:val="007C0474"/>
    <w:rsid w:val="007C197F"/>
    <w:rsid w:val="007C5991"/>
    <w:rsid w:val="007C7F2A"/>
    <w:rsid w:val="007D25E0"/>
    <w:rsid w:val="007D445B"/>
    <w:rsid w:val="007D781A"/>
    <w:rsid w:val="007E07C1"/>
    <w:rsid w:val="007E46D9"/>
    <w:rsid w:val="007E6871"/>
    <w:rsid w:val="007E6D2E"/>
    <w:rsid w:val="007F0B23"/>
    <w:rsid w:val="007F2C55"/>
    <w:rsid w:val="007F5E6A"/>
    <w:rsid w:val="007F6009"/>
    <w:rsid w:val="007F6621"/>
    <w:rsid w:val="008050BF"/>
    <w:rsid w:val="008058A8"/>
    <w:rsid w:val="0080689E"/>
    <w:rsid w:val="00807A91"/>
    <w:rsid w:val="00811EE6"/>
    <w:rsid w:val="00814744"/>
    <w:rsid w:val="00814896"/>
    <w:rsid w:val="00814B59"/>
    <w:rsid w:val="008150F6"/>
    <w:rsid w:val="008154BA"/>
    <w:rsid w:val="0081680B"/>
    <w:rsid w:val="0082012B"/>
    <w:rsid w:val="00820C28"/>
    <w:rsid w:val="00820C4D"/>
    <w:rsid w:val="00820E80"/>
    <w:rsid w:val="00823123"/>
    <w:rsid w:val="00825E82"/>
    <w:rsid w:val="008261FF"/>
    <w:rsid w:val="00826555"/>
    <w:rsid w:val="008272C5"/>
    <w:rsid w:val="0083005F"/>
    <w:rsid w:val="00830C7A"/>
    <w:rsid w:val="008340A6"/>
    <w:rsid w:val="00834599"/>
    <w:rsid w:val="0083459E"/>
    <w:rsid w:val="00835420"/>
    <w:rsid w:val="00835499"/>
    <w:rsid w:val="008407D7"/>
    <w:rsid w:val="00841DDF"/>
    <w:rsid w:val="00843326"/>
    <w:rsid w:val="00843F21"/>
    <w:rsid w:val="00844BF9"/>
    <w:rsid w:val="00845468"/>
    <w:rsid w:val="008468EA"/>
    <w:rsid w:val="00850C5D"/>
    <w:rsid w:val="00851E5B"/>
    <w:rsid w:val="00851EAF"/>
    <w:rsid w:val="00852F50"/>
    <w:rsid w:val="00853EB1"/>
    <w:rsid w:val="00860AF8"/>
    <w:rsid w:val="00861BEC"/>
    <w:rsid w:val="008633DC"/>
    <w:rsid w:val="0086419F"/>
    <w:rsid w:val="00865267"/>
    <w:rsid w:val="00866A7E"/>
    <w:rsid w:val="00867C37"/>
    <w:rsid w:val="00870B0E"/>
    <w:rsid w:val="00871227"/>
    <w:rsid w:val="0087318D"/>
    <w:rsid w:val="0087342F"/>
    <w:rsid w:val="00874D2F"/>
    <w:rsid w:val="00875794"/>
    <w:rsid w:val="008769B4"/>
    <w:rsid w:val="00883395"/>
    <w:rsid w:val="00885535"/>
    <w:rsid w:val="00887D37"/>
    <w:rsid w:val="00892CA3"/>
    <w:rsid w:val="008933FA"/>
    <w:rsid w:val="008934DE"/>
    <w:rsid w:val="00895014"/>
    <w:rsid w:val="00895019"/>
    <w:rsid w:val="00896995"/>
    <w:rsid w:val="00897A21"/>
    <w:rsid w:val="008A3D65"/>
    <w:rsid w:val="008A46D6"/>
    <w:rsid w:val="008A6615"/>
    <w:rsid w:val="008A7CE4"/>
    <w:rsid w:val="008B146F"/>
    <w:rsid w:val="008B1603"/>
    <w:rsid w:val="008B22B7"/>
    <w:rsid w:val="008B27BA"/>
    <w:rsid w:val="008B3480"/>
    <w:rsid w:val="008B6D63"/>
    <w:rsid w:val="008B76E9"/>
    <w:rsid w:val="008C09B6"/>
    <w:rsid w:val="008C0B80"/>
    <w:rsid w:val="008C16EB"/>
    <w:rsid w:val="008C18F7"/>
    <w:rsid w:val="008C3629"/>
    <w:rsid w:val="008C7804"/>
    <w:rsid w:val="008C7837"/>
    <w:rsid w:val="008D18C8"/>
    <w:rsid w:val="008D231F"/>
    <w:rsid w:val="008D60EF"/>
    <w:rsid w:val="008E1400"/>
    <w:rsid w:val="008E3CB4"/>
    <w:rsid w:val="008E795F"/>
    <w:rsid w:val="008E7FF9"/>
    <w:rsid w:val="008F1FF8"/>
    <w:rsid w:val="008F20BE"/>
    <w:rsid w:val="008F31FA"/>
    <w:rsid w:val="008F6AD8"/>
    <w:rsid w:val="009018A4"/>
    <w:rsid w:val="00901F74"/>
    <w:rsid w:val="00902C2A"/>
    <w:rsid w:val="0090348E"/>
    <w:rsid w:val="009036EE"/>
    <w:rsid w:val="00903D0C"/>
    <w:rsid w:val="00904BC6"/>
    <w:rsid w:val="009062EA"/>
    <w:rsid w:val="0090662B"/>
    <w:rsid w:val="00907E1C"/>
    <w:rsid w:val="00910041"/>
    <w:rsid w:val="00910299"/>
    <w:rsid w:val="00911832"/>
    <w:rsid w:val="00914918"/>
    <w:rsid w:val="009149A9"/>
    <w:rsid w:val="00920DEB"/>
    <w:rsid w:val="009215A2"/>
    <w:rsid w:val="00923667"/>
    <w:rsid w:val="00924171"/>
    <w:rsid w:val="00925100"/>
    <w:rsid w:val="00926D44"/>
    <w:rsid w:val="0093025D"/>
    <w:rsid w:val="009304EB"/>
    <w:rsid w:val="0093202A"/>
    <w:rsid w:val="009323BA"/>
    <w:rsid w:val="00932652"/>
    <w:rsid w:val="00933045"/>
    <w:rsid w:val="009338F1"/>
    <w:rsid w:val="009342B4"/>
    <w:rsid w:val="00934788"/>
    <w:rsid w:val="009355F2"/>
    <w:rsid w:val="00943983"/>
    <w:rsid w:val="00943E06"/>
    <w:rsid w:val="00944876"/>
    <w:rsid w:val="009471DD"/>
    <w:rsid w:val="009478D7"/>
    <w:rsid w:val="00947CA0"/>
    <w:rsid w:val="00950450"/>
    <w:rsid w:val="009518D9"/>
    <w:rsid w:val="00952190"/>
    <w:rsid w:val="0095244B"/>
    <w:rsid w:val="00955EDC"/>
    <w:rsid w:val="00956750"/>
    <w:rsid w:val="00957DB0"/>
    <w:rsid w:val="00972D8F"/>
    <w:rsid w:val="0097419C"/>
    <w:rsid w:val="00976471"/>
    <w:rsid w:val="009816C3"/>
    <w:rsid w:val="00982005"/>
    <w:rsid w:val="0098260F"/>
    <w:rsid w:val="009841B2"/>
    <w:rsid w:val="009873F5"/>
    <w:rsid w:val="00987B94"/>
    <w:rsid w:val="00991D81"/>
    <w:rsid w:val="00991E15"/>
    <w:rsid w:val="009930F1"/>
    <w:rsid w:val="00996AF2"/>
    <w:rsid w:val="009974B0"/>
    <w:rsid w:val="009A0569"/>
    <w:rsid w:val="009A2DA8"/>
    <w:rsid w:val="009A3E19"/>
    <w:rsid w:val="009A4533"/>
    <w:rsid w:val="009A4C69"/>
    <w:rsid w:val="009A5E82"/>
    <w:rsid w:val="009A6B99"/>
    <w:rsid w:val="009A7449"/>
    <w:rsid w:val="009A7867"/>
    <w:rsid w:val="009B2DCE"/>
    <w:rsid w:val="009B45AC"/>
    <w:rsid w:val="009C082D"/>
    <w:rsid w:val="009C2E34"/>
    <w:rsid w:val="009C48C6"/>
    <w:rsid w:val="009C628A"/>
    <w:rsid w:val="009C7ADF"/>
    <w:rsid w:val="009D0E1C"/>
    <w:rsid w:val="009D278D"/>
    <w:rsid w:val="009D436E"/>
    <w:rsid w:val="009D4DA2"/>
    <w:rsid w:val="009D7623"/>
    <w:rsid w:val="009E0369"/>
    <w:rsid w:val="009E2EE6"/>
    <w:rsid w:val="009E49D5"/>
    <w:rsid w:val="009E4CB2"/>
    <w:rsid w:val="009E5060"/>
    <w:rsid w:val="009F29A0"/>
    <w:rsid w:val="009F4197"/>
    <w:rsid w:val="009F4FFC"/>
    <w:rsid w:val="009F7613"/>
    <w:rsid w:val="00A001FA"/>
    <w:rsid w:val="00A009B2"/>
    <w:rsid w:val="00A02E01"/>
    <w:rsid w:val="00A03912"/>
    <w:rsid w:val="00A06919"/>
    <w:rsid w:val="00A07AF8"/>
    <w:rsid w:val="00A105C6"/>
    <w:rsid w:val="00A11285"/>
    <w:rsid w:val="00A15AD5"/>
    <w:rsid w:val="00A16116"/>
    <w:rsid w:val="00A17A1E"/>
    <w:rsid w:val="00A20B28"/>
    <w:rsid w:val="00A21A80"/>
    <w:rsid w:val="00A21C59"/>
    <w:rsid w:val="00A22DD6"/>
    <w:rsid w:val="00A26307"/>
    <w:rsid w:val="00A263C3"/>
    <w:rsid w:val="00A26E00"/>
    <w:rsid w:val="00A31BC1"/>
    <w:rsid w:val="00A32EF4"/>
    <w:rsid w:val="00A33AF5"/>
    <w:rsid w:val="00A33E23"/>
    <w:rsid w:val="00A375A6"/>
    <w:rsid w:val="00A37995"/>
    <w:rsid w:val="00A37D50"/>
    <w:rsid w:val="00A4002A"/>
    <w:rsid w:val="00A4087A"/>
    <w:rsid w:val="00A44949"/>
    <w:rsid w:val="00A45582"/>
    <w:rsid w:val="00A46394"/>
    <w:rsid w:val="00A46D23"/>
    <w:rsid w:val="00A53774"/>
    <w:rsid w:val="00A56F0B"/>
    <w:rsid w:val="00A672B1"/>
    <w:rsid w:val="00A672C5"/>
    <w:rsid w:val="00A705C0"/>
    <w:rsid w:val="00A71018"/>
    <w:rsid w:val="00A71FC7"/>
    <w:rsid w:val="00A74CDA"/>
    <w:rsid w:val="00A80068"/>
    <w:rsid w:val="00A802FC"/>
    <w:rsid w:val="00A824A8"/>
    <w:rsid w:val="00A84329"/>
    <w:rsid w:val="00A904E4"/>
    <w:rsid w:val="00A91C2A"/>
    <w:rsid w:val="00A92893"/>
    <w:rsid w:val="00A931F1"/>
    <w:rsid w:val="00AA0CC8"/>
    <w:rsid w:val="00AA1A24"/>
    <w:rsid w:val="00AA6899"/>
    <w:rsid w:val="00AA6C20"/>
    <w:rsid w:val="00AB5450"/>
    <w:rsid w:val="00AB59AD"/>
    <w:rsid w:val="00AC478F"/>
    <w:rsid w:val="00AC4804"/>
    <w:rsid w:val="00AC50A8"/>
    <w:rsid w:val="00AC63AA"/>
    <w:rsid w:val="00AE2A86"/>
    <w:rsid w:val="00AE3269"/>
    <w:rsid w:val="00AE5C88"/>
    <w:rsid w:val="00AF023D"/>
    <w:rsid w:val="00AF17E5"/>
    <w:rsid w:val="00AF23B2"/>
    <w:rsid w:val="00AF2A2A"/>
    <w:rsid w:val="00AF53F9"/>
    <w:rsid w:val="00AF6158"/>
    <w:rsid w:val="00B0040A"/>
    <w:rsid w:val="00B00691"/>
    <w:rsid w:val="00B0184A"/>
    <w:rsid w:val="00B02A8A"/>
    <w:rsid w:val="00B02BB7"/>
    <w:rsid w:val="00B042CC"/>
    <w:rsid w:val="00B0437E"/>
    <w:rsid w:val="00B04D0D"/>
    <w:rsid w:val="00B054D0"/>
    <w:rsid w:val="00B07A87"/>
    <w:rsid w:val="00B1418F"/>
    <w:rsid w:val="00B1475F"/>
    <w:rsid w:val="00B1780D"/>
    <w:rsid w:val="00B23CE0"/>
    <w:rsid w:val="00B23DB5"/>
    <w:rsid w:val="00B26AAA"/>
    <w:rsid w:val="00B26C12"/>
    <w:rsid w:val="00B31748"/>
    <w:rsid w:val="00B345E4"/>
    <w:rsid w:val="00B350A0"/>
    <w:rsid w:val="00B356D2"/>
    <w:rsid w:val="00B36014"/>
    <w:rsid w:val="00B3692F"/>
    <w:rsid w:val="00B374B8"/>
    <w:rsid w:val="00B405BD"/>
    <w:rsid w:val="00B41286"/>
    <w:rsid w:val="00B419CE"/>
    <w:rsid w:val="00B41D1B"/>
    <w:rsid w:val="00B478BC"/>
    <w:rsid w:val="00B517BE"/>
    <w:rsid w:val="00B55488"/>
    <w:rsid w:val="00B57F18"/>
    <w:rsid w:val="00B60B87"/>
    <w:rsid w:val="00B621CB"/>
    <w:rsid w:val="00B62D0D"/>
    <w:rsid w:val="00B63CED"/>
    <w:rsid w:val="00B6426B"/>
    <w:rsid w:val="00B64A7F"/>
    <w:rsid w:val="00B706BA"/>
    <w:rsid w:val="00B72F97"/>
    <w:rsid w:val="00B73750"/>
    <w:rsid w:val="00B73C95"/>
    <w:rsid w:val="00B75879"/>
    <w:rsid w:val="00B8049E"/>
    <w:rsid w:val="00B81457"/>
    <w:rsid w:val="00B83474"/>
    <w:rsid w:val="00B90656"/>
    <w:rsid w:val="00B942A5"/>
    <w:rsid w:val="00B95893"/>
    <w:rsid w:val="00B95B51"/>
    <w:rsid w:val="00B961B5"/>
    <w:rsid w:val="00B968BE"/>
    <w:rsid w:val="00B9743D"/>
    <w:rsid w:val="00BA0E28"/>
    <w:rsid w:val="00BA2513"/>
    <w:rsid w:val="00BA2E56"/>
    <w:rsid w:val="00BA386D"/>
    <w:rsid w:val="00BA3DD0"/>
    <w:rsid w:val="00BA4C87"/>
    <w:rsid w:val="00BB26D9"/>
    <w:rsid w:val="00BB34DF"/>
    <w:rsid w:val="00BB3B13"/>
    <w:rsid w:val="00BB4BCE"/>
    <w:rsid w:val="00BB5B7F"/>
    <w:rsid w:val="00BB6E0E"/>
    <w:rsid w:val="00BC0E62"/>
    <w:rsid w:val="00BC0EC8"/>
    <w:rsid w:val="00BC6491"/>
    <w:rsid w:val="00BD2570"/>
    <w:rsid w:val="00BD31B2"/>
    <w:rsid w:val="00BD34BE"/>
    <w:rsid w:val="00BD5374"/>
    <w:rsid w:val="00BD6F4B"/>
    <w:rsid w:val="00BD708D"/>
    <w:rsid w:val="00BE04AA"/>
    <w:rsid w:val="00BE236A"/>
    <w:rsid w:val="00BE34E5"/>
    <w:rsid w:val="00BE370C"/>
    <w:rsid w:val="00BE449B"/>
    <w:rsid w:val="00BE4F38"/>
    <w:rsid w:val="00BE5851"/>
    <w:rsid w:val="00BE69D4"/>
    <w:rsid w:val="00BF1566"/>
    <w:rsid w:val="00BF19DB"/>
    <w:rsid w:val="00BF2C58"/>
    <w:rsid w:val="00BF59FE"/>
    <w:rsid w:val="00C01F87"/>
    <w:rsid w:val="00C03DEF"/>
    <w:rsid w:val="00C052DB"/>
    <w:rsid w:val="00C0539B"/>
    <w:rsid w:val="00C063D1"/>
    <w:rsid w:val="00C06F07"/>
    <w:rsid w:val="00C07B7F"/>
    <w:rsid w:val="00C10DEE"/>
    <w:rsid w:val="00C165DF"/>
    <w:rsid w:val="00C1766A"/>
    <w:rsid w:val="00C17A12"/>
    <w:rsid w:val="00C20B91"/>
    <w:rsid w:val="00C20ED0"/>
    <w:rsid w:val="00C226DE"/>
    <w:rsid w:val="00C250A6"/>
    <w:rsid w:val="00C256AD"/>
    <w:rsid w:val="00C26524"/>
    <w:rsid w:val="00C33A4C"/>
    <w:rsid w:val="00C37A10"/>
    <w:rsid w:val="00C43F6E"/>
    <w:rsid w:val="00C445D5"/>
    <w:rsid w:val="00C44D61"/>
    <w:rsid w:val="00C51C7F"/>
    <w:rsid w:val="00C5201F"/>
    <w:rsid w:val="00C5262B"/>
    <w:rsid w:val="00C539AB"/>
    <w:rsid w:val="00C53F9E"/>
    <w:rsid w:val="00C543D9"/>
    <w:rsid w:val="00C5524A"/>
    <w:rsid w:val="00C556C3"/>
    <w:rsid w:val="00C55B93"/>
    <w:rsid w:val="00C5668F"/>
    <w:rsid w:val="00C568BA"/>
    <w:rsid w:val="00C57195"/>
    <w:rsid w:val="00C60B97"/>
    <w:rsid w:val="00C61A66"/>
    <w:rsid w:val="00C63B91"/>
    <w:rsid w:val="00C64CA2"/>
    <w:rsid w:val="00C655FC"/>
    <w:rsid w:val="00C656A2"/>
    <w:rsid w:val="00C6602E"/>
    <w:rsid w:val="00C71091"/>
    <w:rsid w:val="00C71C82"/>
    <w:rsid w:val="00C731F0"/>
    <w:rsid w:val="00C73EA6"/>
    <w:rsid w:val="00C74426"/>
    <w:rsid w:val="00C755BC"/>
    <w:rsid w:val="00C77A6E"/>
    <w:rsid w:val="00C81D5D"/>
    <w:rsid w:val="00C82646"/>
    <w:rsid w:val="00C82744"/>
    <w:rsid w:val="00C90C58"/>
    <w:rsid w:val="00C91D40"/>
    <w:rsid w:val="00C91F19"/>
    <w:rsid w:val="00C9210C"/>
    <w:rsid w:val="00C92146"/>
    <w:rsid w:val="00C93670"/>
    <w:rsid w:val="00C948E7"/>
    <w:rsid w:val="00C94A63"/>
    <w:rsid w:val="00C95082"/>
    <w:rsid w:val="00C96E86"/>
    <w:rsid w:val="00C97096"/>
    <w:rsid w:val="00CA047E"/>
    <w:rsid w:val="00CA1CE8"/>
    <w:rsid w:val="00CA2557"/>
    <w:rsid w:val="00CA2B36"/>
    <w:rsid w:val="00CA3A41"/>
    <w:rsid w:val="00CA79FA"/>
    <w:rsid w:val="00CA7E6D"/>
    <w:rsid w:val="00CB0DA3"/>
    <w:rsid w:val="00CB1136"/>
    <w:rsid w:val="00CB3404"/>
    <w:rsid w:val="00CB3CE7"/>
    <w:rsid w:val="00CB3EE1"/>
    <w:rsid w:val="00CB4A69"/>
    <w:rsid w:val="00CB55EC"/>
    <w:rsid w:val="00CB56D5"/>
    <w:rsid w:val="00CB5C0B"/>
    <w:rsid w:val="00CB5C7E"/>
    <w:rsid w:val="00CC0A66"/>
    <w:rsid w:val="00CC0B90"/>
    <w:rsid w:val="00CC358B"/>
    <w:rsid w:val="00CC45B5"/>
    <w:rsid w:val="00CC53BB"/>
    <w:rsid w:val="00CC66B8"/>
    <w:rsid w:val="00CD1DFA"/>
    <w:rsid w:val="00CD397E"/>
    <w:rsid w:val="00CD426C"/>
    <w:rsid w:val="00CD44E9"/>
    <w:rsid w:val="00CD5B41"/>
    <w:rsid w:val="00CD7AFE"/>
    <w:rsid w:val="00CE1B9F"/>
    <w:rsid w:val="00CE221C"/>
    <w:rsid w:val="00CE7B86"/>
    <w:rsid w:val="00CF0959"/>
    <w:rsid w:val="00CF0EEC"/>
    <w:rsid w:val="00CF371E"/>
    <w:rsid w:val="00D00DD7"/>
    <w:rsid w:val="00D01BE9"/>
    <w:rsid w:val="00D01F22"/>
    <w:rsid w:val="00D02245"/>
    <w:rsid w:val="00D02840"/>
    <w:rsid w:val="00D02A90"/>
    <w:rsid w:val="00D030C7"/>
    <w:rsid w:val="00D04853"/>
    <w:rsid w:val="00D05E0A"/>
    <w:rsid w:val="00D1045D"/>
    <w:rsid w:val="00D1163F"/>
    <w:rsid w:val="00D222B7"/>
    <w:rsid w:val="00D23C0D"/>
    <w:rsid w:val="00D25752"/>
    <w:rsid w:val="00D273A2"/>
    <w:rsid w:val="00D27F44"/>
    <w:rsid w:val="00D30D55"/>
    <w:rsid w:val="00D334E8"/>
    <w:rsid w:val="00D3451F"/>
    <w:rsid w:val="00D36DAB"/>
    <w:rsid w:val="00D40D57"/>
    <w:rsid w:val="00D4318D"/>
    <w:rsid w:val="00D47B47"/>
    <w:rsid w:val="00D52AA7"/>
    <w:rsid w:val="00D52DB4"/>
    <w:rsid w:val="00D53112"/>
    <w:rsid w:val="00D5460A"/>
    <w:rsid w:val="00D548FE"/>
    <w:rsid w:val="00D5730F"/>
    <w:rsid w:val="00D608E7"/>
    <w:rsid w:val="00D6174A"/>
    <w:rsid w:val="00D63260"/>
    <w:rsid w:val="00D634F7"/>
    <w:rsid w:val="00D64785"/>
    <w:rsid w:val="00D65D4A"/>
    <w:rsid w:val="00D675DF"/>
    <w:rsid w:val="00D724FB"/>
    <w:rsid w:val="00D73470"/>
    <w:rsid w:val="00D73E97"/>
    <w:rsid w:val="00D7485D"/>
    <w:rsid w:val="00D76D54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5E98"/>
    <w:rsid w:val="00D873F7"/>
    <w:rsid w:val="00D9047B"/>
    <w:rsid w:val="00D94ADA"/>
    <w:rsid w:val="00D96784"/>
    <w:rsid w:val="00D96915"/>
    <w:rsid w:val="00D97A8B"/>
    <w:rsid w:val="00DA1721"/>
    <w:rsid w:val="00DA287E"/>
    <w:rsid w:val="00DA5AC0"/>
    <w:rsid w:val="00DB00C4"/>
    <w:rsid w:val="00DB423B"/>
    <w:rsid w:val="00DB580C"/>
    <w:rsid w:val="00DB58CA"/>
    <w:rsid w:val="00DC1AC7"/>
    <w:rsid w:val="00DC3130"/>
    <w:rsid w:val="00DC427E"/>
    <w:rsid w:val="00DC4FBE"/>
    <w:rsid w:val="00DC7E30"/>
    <w:rsid w:val="00DD2320"/>
    <w:rsid w:val="00DD255C"/>
    <w:rsid w:val="00DD47FF"/>
    <w:rsid w:val="00DD4BEC"/>
    <w:rsid w:val="00DD50ED"/>
    <w:rsid w:val="00DD5937"/>
    <w:rsid w:val="00DD5A25"/>
    <w:rsid w:val="00DD5E67"/>
    <w:rsid w:val="00DD6F33"/>
    <w:rsid w:val="00DE0542"/>
    <w:rsid w:val="00DE14E8"/>
    <w:rsid w:val="00DE2336"/>
    <w:rsid w:val="00DE2505"/>
    <w:rsid w:val="00DE28A2"/>
    <w:rsid w:val="00DE558F"/>
    <w:rsid w:val="00DE5D9F"/>
    <w:rsid w:val="00DE5F5C"/>
    <w:rsid w:val="00DF1C4A"/>
    <w:rsid w:val="00DF7E0A"/>
    <w:rsid w:val="00E02A30"/>
    <w:rsid w:val="00E043D1"/>
    <w:rsid w:val="00E048FD"/>
    <w:rsid w:val="00E12AC5"/>
    <w:rsid w:val="00E14183"/>
    <w:rsid w:val="00E14243"/>
    <w:rsid w:val="00E177A5"/>
    <w:rsid w:val="00E210F6"/>
    <w:rsid w:val="00E2600E"/>
    <w:rsid w:val="00E26043"/>
    <w:rsid w:val="00E26F34"/>
    <w:rsid w:val="00E32BA4"/>
    <w:rsid w:val="00E335AB"/>
    <w:rsid w:val="00E344B2"/>
    <w:rsid w:val="00E345F1"/>
    <w:rsid w:val="00E35669"/>
    <w:rsid w:val="00E407FA"/>
    <w:rsid w:val="00E41BFA"/>
    <w:rsid w:val="00E41E94"/>
    <w:rsid w:val="00E44283"/>
    <w:rsid w:val="00E45F09"/>
    <w:rsid w:val="00E46527"/>
    <w:rsid w:val="00E46BDD"/>
    <w:rsid w:val="00E46E46"/>
    <w:rsid w:val="00E50B61"/>
    <w:rsid w:val="00E50B7F"/>
    <w:rsid w:val="00E513FA"/>
    <w:rsid w:val="00E5254D"/>
    <w:rsid w:val="00E539CA"/>
    <w:rsid w:val="00E55008"/>
    <w:rsid w:val="00E551A4"/>
    <w:rsid w:val="00E56B3A"/>
    <w:rsid w:val="00E618A7"/>
    <w:rsid w:val="00E61953"/>
    <w:rsid w:val="00E62457"/>
    <w:rsid w:val="00E6447C"/>
    <w:rsid w:val="00E645D7"/>
    <w:rsid w:val="00E650AF"/>
    <w:rsid w:val="00E6580C"/>
    <w:rsid w:val="00E65904"/>
    <w:rsid w:val="00E66225"/>
    <w:rsid w:val="00E71CBE"/>
    <w:rsid w:val="00E71E4E"/>
    <w:rsid w:val="00E733F7"/>
    <w:rsid w:val="00E73BFD"/>
    <w:rsid w:val="00E750C2"/>
    <w:rsid w:val="00E765D7"/>
    <w:rsid w:val="00E80F8A"/>
    <w:rsid w:val="00E81EDD"/>
    <w:rsid w:val="00E81FF8"/>
    <w:rsid w:val="00E82BBF"/>
    <w:rsid w:val="00E86E0D"/>
    <w:rsid w:val="00E912EB"/>
    <w:rsid w:val="00E91B84"/>
    <w:rsid w:val="00E92A26"/>
    <w:rsid w:val="00E93A0D"/>
    <w:rsid w:val="00E95F61"/>
    <w:rsid w:val="00EA0426"/>
    <w:rsid w:val="00EA0CBD"/>
    <w:rsid w:val="00EA0DB3"/>
    <w:rsid w:val="00EA11E7"/>
    <w:rsid w:val="00EA26F6"/>
    <w:rsid w:val="00EB0C84"/>
    <w:rsid w:val="00EB5A94"/>
    <w:rsid w:val="00EB75B2"/>
    <w:rsid w:val="00EC08E7"/>
    <w:rsid w:val="00EC162F"/>
    <w:rsid w:val="00EC3763"/>
    <w:rsid w:val="00EC3990"/>
    <w:rsid w:val="00EC3AAF"/>
    <w:rsid w:val="00EC476A"/>
    <w:rsid w:val="00EC584E"/>
    <w:rsid w:val="00EC6355"/>
    <w:rsid w:val="00EC68F9"/>
    <w:rsid w:val="00EC69AF"/>
    <w:rsid w:val="00EC70CF"/>
    <w:rsid w:val="00EC71D7"/>
    <w:rsid w:val="00EC7A4A"/>
    <w:rsid w:val="00ED02E6"/>
    <w:rsid w:val="00ED10A8"/>
    <w:rsid w:val="00EE215F"/>
    <w:rsid w:val="00EE31F0"/>
    <w:rsid w:val="00EE420C"/>
    <w:rsid w:val="00EE4297"/>
    <w:rsid w:val="00EE48EC"/>
    <w:rsid w:val="00EE7196"/>
    <w:rsid w:val="00EE7377"/>
    <w:rsid w:val="00EF14B3"/>
    <w:rsid w:val="00EF1990"/>
    <w:rsid w:val="00EF1D6B"/>
    <w:rsid w:val="00EF6357"/>
    <w:rsid w:val="00F012EA"/>
    <w:rsid w:val="00F03D26"/>
    <w:rsid w:val="00F05AE0"/>
    <w:rsid w:val="00F069AB"/>
    <w:rsid w:val="00F07040"/>
    <w:rsid w:val="00F10D58"/>
    <w:rsid w:val="00F116E4"/>
    <w:rsid w:val="00F12066"/>
    <w:rsid w:val="00F12E78"/>
    <w:rsid w:val="00F1362A"/>
    <w:rsid w:val="00F16AFF"/>
    <w:rsid w:val="00F179BE"/>
    <w:rsid w:val="00F20EC3"/>
    <w:rsid w:val="00F21E3B"/>
    <w:rsid w:val="00F226BF"/>
    <w:rsid w:val="00F30198"/>
    <w:rsid w:val="00F3384E"/>
    <w:rsid w:val="00F34961"/>
    <w:rsid w:val="00F35AF1"/>
    <w:rsid w:val="00F3669A"/>
    <w:rsid w:val="00F37D05"/>
    <w:rsid w:val="00F40E0B"/>
    <w:rsid w:val="00F4570E"/>
    <w:rsid w:val="00F505A3"/>
    <w:rsid w:val="00F53240"/>
    <w:rsid w:val="00F5426D"/>
    <w:rsid w:val="00F562AD"/>
    <w:rsid w:val="00F56951"/>
    <w:rsid w:val="00F56F51"/>
    <w:rsid w:val="00F57FC1"/>
    <w:rsid w:val="00F6029F"/>
    <w:rsid w:val="00F60455"/>
    <w:rsid w:val="00F62D0F"/>
    <w:rsid w:val="00F6322E"/>
    <w:rsid w:val="00F63E04"/>
    <w:rsid w:val="00F6443E"/>
    <w:rsid w:val="00F65767"/>
    <w:rsid w:val="00F675A2"/>
    <w:rsid w:val="00F70411"/>
    <w:rsid w:val="00F77E0F"/>
    <w:rsid w:val="00F77FF1"/>
    <w:rsid w:val="00F8077C"/>
    <w:rsid w:val="00F82BFC"/>
    <w:rsid w:val="00F85FC0"/>
    <w:rsid w:val="00F8629D"/>
    <w:rsid w:val="00F90242"/>
    <w:rsid w:val="00F90819"/>
    <w:rsid w:val="00FA25FA"/>
    <w:rsid w:val="00FA6CCA"/>
    <w:rsid w:val="00FA759B"/>
    <w:rsid w:val="00FA7981"/>
    <w:rsid w:val="00FA7FBE"/>
    <w:rsid w:val="00FB0CFE"/>
    <w:rsid w:val="00FB1CEF"/>
    <w:rsid w:val="00FB4409"/>
    <w:rsid w:val="00FB48D0"/>
    <w:rsid w:val="00FB5671"/>
    <w:rsid w:val="00FC74EA"/>
    <w:rsid w:val="00FC7CDE"/>
    <w:rsid w:val="00FD1666"/>
    <w:rsid w:val="00FD53EB"/>
    <w:rsid w:val="00FD7929"/>
    <w:rsid w:val="00FE0CEF"/>
    <w:rsid w:val="00FE338B"/>
    <w:rsid w:val="00FE5D85"/>
    <w:rsid w:val="00FE5E2C"/>
    <w:rsid w:val="00FF1200"/>
    <w:rsid w:val="00FF1739"/>
    <w:rsid w:val="00FF2844"/>
    <w:rsid w:val="00FF3592"/>
    <w:rsid w:val="00FF4579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customStyle="1" w:styleId="BodyText21">
    <w:name w:val="Body Text 21"/>
    <w:basedOn w:val="prastasis"/>
    <w:rsid w:val="009018A4"/>
    <w:pPr>
      <w:widowControl w:val="0"/>
      <w:jc w:val="both"/>
    </w:pPr>
    <w:rPr>
      <w:rFonts w:ascii="TimesLT" w:hAnsi="TimesLT"/>
      <w:szCs w:val="20"/>
      <w:lang w:val="en-GB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9018A4"/>
    <w:rPr>
      <w:color w:val="605E5C"/>
      <w:shd w:val="clear" w:color="auto" w:fill="E1DFDD"/>
    </w:rPr>
  </w:style>
  <w:style w:type="paragraph" w:customStyle="1" w:styleId="tajtin">
    <w:name w:val="tajtin"/>
    <w:basedOn w:val="prastasis"/>
    <w:uiPriority w:val="99"/>
    <w:rsid w:val="003B0F62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iste.daukantiene@klaipedos-r.l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A7156-C8D2-402A-A36F-C27EFDF3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98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1061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Aistė Daukantienė</cp:lastModifiedBy>
  <cp:revision>2</cp:revision>
  <cp:lastPrinted>2020-05-12T12:42:00Z</cp:lastPrinted>
  <dcterms:created xsi:type="dcterms:W3CDTF">2025-03-13T09:21:00Z</dcterms:created>
  <dcterms:modified xsi:type="dcterms:W3CDTF">2025-03-13T09:21:00Z</dcterms:modified>
</cp:coreProperties>
</file>