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BE78AD">
      <w:pPr>
        <w:pStyle w:val="Antrat1"/>
        <w:ind w:firstLine="720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3FCD68C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F64234">
        <w:rPr>
          <w:spacing w:val="20"/>
        </w:rPr>
        <w:t>5-2027</w:t>
      </w:r>
      <w:r w:rsidR="00FD0096">
        <w:rPr>
          <w:spacing w:val="20"/>
        </w:rPr>
        <w:t xml:space="preserve"> METŲ BIUDŽETO PATIKSLINIMO</w:t>
      </w:r>
    </w:p>
    <w:p w14:paraId="01BC177C" w14:textId="41C16EB5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106DDA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0A21A6">
        <w:rPr>
          <w:rFonts w:ascii="Arial" w:hAnsi="Arial" w:cs="Arial"/>
        </w:rPr>
        <w:t>gegužės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7E12DF">
      <w:pPr>
        <w:pStyle w:val="Betarp"/>
        <w:spacing w:after="120"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60CB1661" w14:textId="29922BBD" w:rsidR="00EB06D4" w:rsidRPr="00EB06D4" w:rsidRDefault="00EB06D4" w:rsidP="007E12DF">
      <w:pPr>
        <w:pStyle w:val="Betarp"/>
        <w:spacing w:after="120"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743BFB" w:rsidRPr="004822D8">
        <w:rPr>
          <w:rFonts w:ascii="Arial" w:hAnsi="Arial" w:cs="Arial"/>
        </w:rPr>
        <w:t>Padidinti Klaipėdos rajono savivaldybės 202</w:t>
      </w:r>
      <w:r w:rsidR="003637E7">
        <w:rPr>
          <w:rFonts w:ascii="Arial" w:hAnsi="Arial" w:cs="Arial"/>
        </w:rPr>
        <w:t>5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ir asignavimus </w:t>
      </w:r>
      <w:r w:rsidR="0060195B">
        <w:rPr>
          <w:rFonts w:ascii="Arial" w:hAnsi="Arial" w:cs="Arial"/>
        </w:rPr>
        <w:t>821,235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>tūkst. eurų</w:t>
      </w:r>
      <w:r w:rsidR="00234E76">
        <w:rPr>
          <w:rFonts w:ascii="Arial" w:hAnsi="Arial" w:cs="Arial"/>
        </w:rPr>
        <w:t>.</w:t>
      </w:r>
    </w:p>
    <w:p w14:paraId="3D2CF4FF" w14:textId="0F5B013B" w:rsidR="00EB06D4" w:rsidRDefault="00E0359D" w:rsidP="007E12DF">
      <w:pPr>
        <w:spacing w:after="1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875D3B">
        <w:rPr>
          <w:rFonts w:ascii="Arial" w:hAnsi="Arial" w:cs="Arial"/>
        </w:rPr>
        <w:t>5</w:t>
      </w:r>
      <w:r w:rsidR="00E44A08" w:rsidRPr="00DE7F8A">
        <w:rPr>
          <w:rFonts w:ascii="Arial" w:hAnsi="Arial" w:cs="Arial"/>
        </w:rPr>
        <w:t xml:space="preserve"> m. sausio </w:t>
      </w:r>
      <w:r w:rsidR="00875D3B">
        <w:rPr>
          <w:rFonts w:ascii="Arial" w:hAnsi="Arial" w:cs="Arial"/>
        </w:rPr>
        <w:t>30</w:t>
      </w:r>
      <w:r w:rsidR="00E44A08" w:rsidRPr="00DE7F8A">
        <w:rPr>
          <w:rFonts w:ascii="Arial" w:hAnsi="Arial" w:cs="Arial"/>
        </w:rPr>
        <w:t xml:space="preserve"> d. sprendimo Nr. T11-</w:t>
      </w:r>
      <w:r w:rsidR="00875D3B">
        <w:rPr>
          <w:rFonts w:ascii="Arial" w:hAnsi="Arial" w:cs="Arial"/>
        </w:rPr>
        <w:t>20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875D3B">
        <w:rPr>
          <w:rFonts w:ascii="Arial" w:hAnsi="Arial" w:cs="Arial"/>
        </w:rPr>
        <w:t>5-2027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</w:t>
      </w:r>
      <w:r w:rsidR="0060195B">
        <w:rPr>
          <w:rFonts w:ascii="Arial" w:hAnsi="Arial" w:cs="Arial"/>
        </w:rPr>
        <w:t>, 3</w:t>
      </w:r>
      <w:r w:rsidR="003844C7">
        <w:rPr>
          <w:rFonts w:ascii="Arial" w:hAnsi="Arial" w:cs="Arial"/>
        </w:rPr>
        <w:t xml:space="preserve">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21A0289" w:rsidR="00EB06D4" w:rsidRPr="00234E76" w:rsidRDefault="00E0359D" w:rsidP="007E12DF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BB281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B2814">
      <w:pPr>
        <w:tabs>
          <w:tab w:val="left" w:pos="7500"/>
        </w:tabs>
        <w:spacing w:before="840" w:after="12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E53BCA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69467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183D0123" w14:textId="625E5C4C" w:rsidR="00BB2814" w:rsidRPr="00694670" w:rsidRDefault="00BB2814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>K. Vainienė</w:t>
      </w:r>
    </w:p>
    <w:p w14:paraId="15C0152B" w14:textId="77777777" w:rsidR="00BB2814" w:rsidRPr="00694670" w:rsidRDefault="00234E76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D. Beliokaitė </w:t>
      </w:r>
    </w:p>
    <w:p w14:paraId="2B4B413C" w14:textId="77777777" w:rsidR="00BB2814" w:rsidRPr="00694670" w:rsidRDefault="00234E76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>V. Jasas</w:t>
      </w:r>
    </w:p>
    <w:p w14:paraId="7C138A85" w14:textId="77777777" w:rsidR="00BB2814" w:rsidRPr="00694670" w:rsidRDefault="00234E76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>D. Kubilius</w:t>
      </w:r>
    </w:p>
    <w:p w14:paraId="7C62A96F" w14:textId="0ED34992" w:rsidR="00BA3F2D" w:rsidRDefault="00F14B9D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Kazlauskienė</w:t>
      </w:r>
    </w:p>
    <w:p w14:paraId="2889BE79" w14:textId="0C22BFD4" w:rsidR="00BB2814" w:rsidRPr="00694670" w:rsidRDefault="0060195B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638A29A6" w14:textId="388AF75D" w:rsidR="00234E76" w:rsidRPr="00694670" w:rsidRDefault="00B960AA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>T. Tuzovaitė-Markūnienė</w:t>
      </w:r>
    </w:p>
    <w:p w14:paraId="5AA559D3" w14:textId="1157EC8F" w:rsidR="00214D09" w:rsidRDefault="00BB2814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V. </w:t>
      </w:r>
      <w:r w:rsidR="0060195B">
        <w:rPr>
          <w:rFonts w:ascii="Arial" w:hAnsi="Arial" w:cs="Arial"/>
        </w:rPr>
        <w:t>Butkus</w:t>
      </w:r>
      <w:r w:rsidR="00214D09">
        <w:rPr>
          <w:rFonts w:ascii="Arial" w:hAnsi="Arial" w:cs="Arial"/>
        </w:rPr>
        <w:br w:type="page"/>
      </w:r>
    </w:p>
    <w:p w14:paraId="181AAB2A" w14:textId="1AE7EAFE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BB2814">
        <w:rPr>
          <w:rFonts w:ascii="Arial" w:hAnsi="Arial" w:cs="Arial"/>
          <w:b/>
          <w:bCs/>
          <w:color w:val="auto"/>
        </w:rPr>
        <w:t>5– 2027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79628EC9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BB281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60195B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gegužės</w:t>
      </w:r>
      <w:r w:rsidR="00BB281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1</w:t>
      </w:r>
      <w:r w:rsidR="0060195B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7941B7F3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 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2727BBBF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 ir Klaipėdos rajono strateginio veiklos plano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metų programų įgyvendinimas.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77777777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4462BF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984F05">
      <w:pPr>
        <w:autoSpaceDE w:val="0"/>
        <w:autoSpaceDN w:val="0"/>
        <w:adjustRightInd w:val="0"/>
        <w:spacing w:after="120"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77777777" w:rsidR="00271DDF" w:rsidRDefault="004462BF" w:rsidP="00271DD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</w:t>
      </w:r>
      <w:r w:rsidR="00271DDF">
        <w:rPr>
          <w:rFonts w:ascii="Arial" w:hAnsi="Arial" w:cs="Arial"/>
        </w:rPr>
        <w:t xml:space="preserve"> (sumos tūkst. eurų)</w:t>
      </w:r>
      <w:r w:rsidR="004351D5">
        <w:rPr>
          <w:rFonts w:ascii="Arial" w:hAnsi="Arial" w:cs="Arial"/>
        </w:rPr>
        <w:t>:</w:t>
      </w:r>
    </w:p>
    <w:tbl>
      <w:tblPr>
        <w:tblW w:w="7508" w:type="dxa"/>
        <w:tblLook w:val="04A0" w:firstRow="1" w:lastRow="0" w:firstColumn="1" w:lastColumn="0" w:noHBand="0" w:noVBand="1"/>
      </w:tblPr>
      <w:tblGrid>
        <w:gridCol w:w="988"/>
        <w:gridCol w:w="4982"/>
        <w:gridCol w:w="1538"/>
      </w:tblGrid>
      <w:tr w:rsidR="00271DDF" w14:paraId="2B1960E3" w14:textId="77777777" w:rsidTr="00EC2E91">
        <w:trPr>
          <w:trHeight w:val="4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F7272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117" w14:textId="77777777" w:rsidR="00271DDF" w:rsidRDefault="00271DD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409B" w14:textId="77777777" w:rsidR="00271DDF" w:rsidRDefault="00271DD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 m.</w:t>
            </w:r>
          </w:p>
        </w:tc>
      </w:tr>
      <w:tr w:rsidR="00271DDF" w14:paraId="0F6C5074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B17F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FE20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MOKESČIAI (7)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D2D0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30,0</w:t>
            </w:r>
          </w:p>
        </w:tc>
      </w:tr>
      <w:tr w:rsidR="00271DDF" w14:paraId="70DF59F3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3247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BA37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Prekių ir paslaugų mokesčiai (8)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4A374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30,0</w:t>
            </w:r>
          </w:p>
        </w:tc>
      </w:tr>
      <w:tr w:rsidR="00271DDF" w14:paraId="6D0B2D5E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C40D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FB78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Mokesčiai už aplinkos teršimą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EEEC7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271DDF" w14:paraId="08A50BCF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709F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9.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7F2B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(10+15)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C74AE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85,0</w:t>
            </w:r>
          </w:p>
        </w:tc>
      </w:tr>
      <w:tr w:rsidR="00271DDF" w14:paraId="2918917C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BA73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94BC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Turto pajamos (14)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1CAA9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30,0</w:t>
            </w:r>
          </w:p>
        </w:tc>
      </w:tr>
      <w:tr w:rsidR="00271DDF" w14:paraId="7B5B9FC0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FE97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0B7B4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Mokesčiai už valstybinius gamtos išteklius, iš jų: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44DDC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271DDF" w14:paraId="6A166717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76C0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14.2.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449BD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kiti mokesčiai už valstybinius gamtos išteklius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DB505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271DDF" w14:paraId="705C70FA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DB3B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06CA2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4429E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55,0</w:t>
            </w:r>
          </w:p>
        </w:tc>
      </w:tr>
      <w:tr w:rsidR="00271DDF" w14:paraId="61E93751" w14:textId="77777777" w:rsidTr="00EC2E91">
        <w:trPr>
          <w:trHeight w:val="6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0EE6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34C91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D4DA9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271DDF" w14:paraId="4ACE79D0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FFFB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2D0E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prekes ir paslaugas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54901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271DDF" w14:paraId="7B89FA02" w14:textId="77777777" w:rsidTr="00EC2E91">
        <w:trPr>
          <w:trHeight w:val="6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0138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FA751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(1+9)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2D6DE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115,0</w:t>
            </w:r>
          </w:p>
        </w:tc>
      </w:tr>
      <w:tr w:rsidR="00271DDF" w14:paraId="2D45F301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0620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ECF1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AA202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706,235</w:t>
            </w:r>
          </w:p>
        </w:tc>
      </w:tr>
      <w:tr w:rsidR="00271DDF" w14:paraId="039CD64B" w14:textId="77777777" w:rsidTr="00EC2E91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43C1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C2D83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(29)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AD1BB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535,935</w:t>
            </w:r>
          </w:p>
        </w:tc>
      </w:tr>
      <w:tr w:rsidR="00271DDF" w14:paraId="7F45FE35" w14:textId="77777777" w:rsidTr="00EC2E91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A92E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0A73" w14:textId="77777777" w:rsidR="00271DDF" w:rsidRDefault="00271D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5B539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535,935</w:t>
            </w:r>
          </w:p>
        </w:tc>
      </w:tr>
      <w:tr w:rsidR="00271DDF" w14:paraId="2FA1072A" w14:textId="77777777" w:rsidTr="00EC2E91">
        <w:trPr>
          <w:trHeight w:val="1275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216E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D3B46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7BCC0" w14:textId="77777777" w:rsidR="00271DDF" w:rsidRDefault="00271D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170,300</w:t>
            </w:r>
          </w:p>
        </w:tc>
      </w:tr>
      <w:tr w:rsidR="00271DDF" w14:paraId="2F13FDC4" w14:textId="77777777" w:rsidTr="00EC2E91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A1EF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3932" w14:textId="77777777" w:rsidR="00271DDF" w:rsidRDefault="00271DD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8182A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821,235</w:t>
            </w:r>
          </w:p>
        </w:tc>
      </w:tr>
    </w:tbl>
    <w:p w14:paraId="22EBC1E2" w14:textId="085F1C92" w:rsidR="00E61826" w:rsidRDefault="004462BF" w:rsidP="00271D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 </w:t>
      </w:r>
      <w:r w:rsidR="00E61826">
        <w:rPr>
          <w:rFonts w:ascii="Arial" w:hAnsi="Arial" w:cs="Arial"/>
        </w:rPr>
        <w:t xml:space="preserve">Biudžetinių įstaigų pajamų įmokų </w:t>
      </w:r>
      <w:r w:rsidR="00C330A2">
        <w:rPr>
          <w:rFonts w:ascii="Arial" w:hAnsi="Arial" w:cs="Arial"/>
        </w:rPr>
        <w:t xml:space="preserve">į savivaldybės biudžetą </w:t>
      </w:r>
      <w:r w:rsidR="00E61826">
        <w:rPr>
          <w:rFonts w:ascii="Arial" w:hAnsi="Arial" w:cs="Arial"/>
        </w:rPr>
        <w:t>pakeitimai pateikiami lentelėje</w:t>
      </w:r>
      <w:r w:rsidR="00271DDF">
        <w:rPr>
          <w:rFonts w:ascii="Arial" w:hAnsi="Arial" w:cs="Arial"/>
        </w:rPr>
        <w:t xml:space="preserve"> (sumos tūkst. eurų):</w:t>
      </w:r>
    </w:p>
    <w:tbl>
      <w:tblPr>
        <w:tblW w:w="7700" w:type="dxa"/>
        <w:tblLook w:val="04A0" w:firstRow="1" w:lastRow="0" w:firstColumn="1" w:lastColumn="0" w:noHBand="0" w:noVBand="1"/>
      </w:tblPr>
      <w:tblGrid>
        <w:gridCol w:w="550"/>
        <w:gridCol w:w="4380"/>
        <w:gridCol w:w="1200"/>
        <w:gridCol w:w="1600"/>
      </w:tblGrid>
      <w:tr w:rsidR="00271DDF" w14:paraId="2903CF9D" w14:textId="77777777" w:rsidTr="00271DDF">
        <w:trPr>
          <w:trHeight w:val="9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23F7" w14:textId="77777777" w:rsidR="00271DDF" w:rsidRDefault="00271DDF">
            <w:pPr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89386" w14:textId="77777777" w:rsidR="00271DDF" w:rsidRDefault="00271D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03885" w14:textId="77777777" w:rsidR="00271DDF" w:rsidRDefault="00271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53309" w14:textId="77777777" w:rsidR="00271DDF" w:rsidRDefault="00271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</w:tr>
      <w:tr w:rsidR="00271DDF" w14:paraId="656A81D0" w14:textId="77777777" w:rsidTr="00271DD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090E1" w14:textId="77777777" w:rsidR="00271DDF" w:rsidRDefault="00271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2CF38" w14:textId="77777777" w:rsidR="00271DDF" w:rsidRDefault="00271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47C1F" w14:textId="77777777" w:rsidR="00271DDF" w:rsidRDefault="00271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A96DE" w14:textId="77777777" w:rsidR="00271DDF" w:rsidRDefault="00271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271DDF" w14:paraId="6C3FC448" w14:textId="77777777" w:rsidTr="00271DDF">
        <w:trPr>
          <w:trHeight w:val="6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2E720" w14:textId="77777777" w:rsidR="00271DDF" w:rsidRDefault="00271D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989F3" w14:textId="77777777" w:rsidR="00271DDF" w:rsidRDefault="00271D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turizmo informacijos centras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DE227" w14:textId="77777777" w:rsidR="00271DDF" w:rsidRDefault="00271D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9D8D1" w14:textId="77777777" w:rsidR="00271DDF" w:rsidRDefault="00271D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</w:tr>
      <w:tr w:rsidR="00271DDF" w14:paraId="211FEEEE" w14:textId="77777777" w:rsidTr="00271DD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9EFBF" w14:textId="77777777" w:rsidR="00271DDF" w:rsidRDefault="00271D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F5A50" w14:textId="77777777" w:rsidR="00271DDF" w:rsidRDefault="00271D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Sporto centras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8866D" w14:textId="77777777" w:rsidR="00271DDF" w:rsidRDefault="00271D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9FBDC" w14:textId="77777777" w:rsidR="00271DDF" w:rsidRDefault="00271D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271DDF" w14:paraId="4103A9CD" w14:textId="77777777" w:rsidTr="00271DD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DE94A" w14:textId="77777777" w:rsidR="00271DDF" w:rsidRDefault="00271D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BAB00" w14:textId="77777777" w:rsidR="00271DDF" w:rsidRDefault="00271DD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C0727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B2914" w14:textId="77777777" w:rsidR="00271DDF" w:rsidRDefault="00271DD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55,0</w:t>
            </w:r>
          </w:p>
        </w:tc>
      </w:tr>
    </w:tbl>
    <w:p w14:paraId="18023862" w14:textId="7AD1D7E0" w:rsidR="00C9161F" w:rsidRDefault="0069339A" w:rsidP="007A18C0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 (sumos tūkst. eurų):</w:t>
      </w:r>
    </w:p>
    <w:tbl>
      <w:tblPr>
        <w:tblW w:w="8857" w:type="dxa"/>
        <w:tblLayout w:type="fixed"/>
        <w:tblLook w:val="04A0" w:firstRow="1" w:lastRow="0" w:firstColumn="1" w:lastColumn="0" w:noHBand="0" w:noVBand="1"/>
      </w:tblPr>
      <w:tblGrid>
        <w:gridCol w:w="1351"/>
        <w:gridCol w:w="4872"/>
        <w:gridCol w:w="1143"/>
        <w:gridCol w:w="1491"/>
      </w:tblGrid>
      <w:tr w:rsidR="007A18C0" w14:paraId="094B1872" w14:textId="77777777" w:rsidTr="007A18C0">
        <w:trPr>
          <w:trHeight w:val="1545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37D36" w14:textId="77777777" w:rsidR="007A18C0" w:rsidRDefault="007A18C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748EC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Asignavimų valdytojo pavadinimas, programos numeris ir pavadinimas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256A71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Funkcinės klasifikacijos kodas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12952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m.</w:t>
            </w:r>
          </w:p>
        </w:tc>
      </w:tr>
      <w:tr w:rsidR="007A18C0" w14:paraId="6FC29998" w14:textId="77777777" w:rsidTr="007A18C0">
        <w:trPr>
          <w:trHeight w:val="30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575E1" w14:textId="77777777" w:rsidR="007A18C0" w:rsidRDefault="007A18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7EF84" w14:textId="77777777" w:rsidR="007A18C0" w:rsidRDefault="007A18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6C45F6" w14:textId="77777777" w:rsidR="007A18C0" w:rsidRDefault="007A18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4D23F" w14:textId="77777777" w:rsidR="007A18C0" w:rsidRDefault="007A18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7A18C0" w14:paraId="6F678A52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B4CD7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F87E1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Priekulės Ievos Simonaitytės gimnazija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DCB049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3A96D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2,287</w:t>
            </w:r>
          </w:p>
        </w:tc>
      </w:tr>
      <w:tr w:rsidR="007A18C0" w14:paraId="2908126B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324FD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CF1A6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3F365C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54514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507EF709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B759F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3B41F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1DD1B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C3877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1,900</w:t>
            </w:r>
          </w:p>
        </w:tc>
      </w:tr>
      <w:tr w:rsidR="007A18C0" w14:paraId="06E6CAB2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D7EAE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ADF68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396390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D496F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1,900</w:t>
            </w:r>
          </w:p>
        </w:tc>
      </w:tr>
      <w:tr w:rsidR="007A18C0" w14:paraId="4036DFE8" w14:textId="77777777" w:rsidTr="007A18C0">
        <w:trPr>
          <w:trHeight w:val="769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B7F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FC256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4E03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8ABB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0,387</w:t>
            </w:r>
          </w:p>
        </w:tc>
      </w:tr>
      <w:tr w:rsidR="007A18C0" w14:paraId="1366DAA4" w14:textId="77777777" w:rsidTr="007A18C0">
        <w:trPr>
          <w:trHeight w:val="649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A09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2.2.1.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464DD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Klimato kaitos programos lėšos nutolusiems saulės parkams įsigyti (KKP)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671A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0ABE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0,387</w:t>
            </w:r>
          </w:p>
        </w:tc>
      </w:tr>
      <w:tr w:rsidR="007A18C0" w14:paraId="6D2BE23C" w14:textId="77777777" w:rsidTr="007A18C0">
        <w:trPr>
          <w:trHeight w:val="63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DE8138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031A9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Dituvos Aleksandro Teodoro Kuršaičio pagrindinė mokykla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4E050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38ED9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0,300</w:t>
            </w:r>
          </w:p>
        </w:tc>
      </w:tr>
      <w:tr w:rsidR="007A18C0" w14:paraId="1D653D00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931BF8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4E2D1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9E5114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94E80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8C0" w14:paraId="61DBE22E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1DAD4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4C8D7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9A112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4F587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0,300</w:t>
            </w:r>
          </w:p>
        </w:tc>
      </w:tr>
      <w:tr w:rsidR="007A18C0" w14:paraId="28AE080A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80EA0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E43C4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9A8566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C9A08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0,300</w:t>
            </w:r>
          </w:p>
        </w:tc>
      </w:tr>
      <w:tr w:rsidR="007A18C0" w14:paraId="03DF783B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7270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0DE47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Kretingalės pagrindinė mokykla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C467A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87363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3,300</w:t>
            </w:r>
          </w:p>
        </w:tc>
      </w:tr>
      <w:tr w:rsidR="007A18C0" w14:paraId="7C1730EF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142C0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AC68A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CF717A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12AE3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8C0" w14:paraId="46302A85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D454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853D9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55A22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FD44B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3,300</w:t>
            </w:r>
          </w:p>
        </w:tc>
      </w:tr>
      <w:tr w:rsidR="007A18C0" w14:paraId="73A7DE77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DC121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F247E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17E6B1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9E3E1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3,300</w:t>
            </w:r>
          </w:p>
        </w:tc>
      </w:tr>
      <w:tr w:rsidR="007A18C0" w14:paraId="4E51B49A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E701F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0168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Plikių Ievos Labutytės pagrindinė mokykla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CF48A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E0E26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4,400</w:t>
            </w:r>
          </w:p>
        </w:tc>
      </w:tr>
      <w:tr w:rsidR="007A18C0" w14:paraId="21D9E617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8A47E5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4EEC3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788F1F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781C2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8C0" w14:paraId="29E60470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CC88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5205B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729EF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09EB9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4,400</w:t>
            </w:r>
          </w:p>
        </w:tc>
      </w:tr>
      <w:tr w:rsidR="007A18C0" w14:paraId="474E78C9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44FF5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5D2AE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7017BC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B357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4,400</w:t>
            </w:r>
          </w:p>
        </w:tc>
      </w:tr>
      <w:tr w:rsidR="007A18C0" w14:paraId="5C095A9D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7C8219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7D312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Vėžaičių pagrindinė mokykla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9392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237F4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21,500</w:t>
            </w:r>
          </w:p>
        </w:tc>
      </w:tr>
      <w:tr w:rsidR="007A18C0" w14:paraId="2B435672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E6241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40F4E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CBE19B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AA89D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8C0" w14:paraId="01C44166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80ADC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583A5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83619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018CD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21,500</w:t>
            </w:r>
          </w:p>
        </w:tc>
      </w:tr>
      <w:tr w:rsidR="007A18C0" w14:paraId="0FEF63A3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0DA01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4BCB3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87FE0A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9856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21,500</w:t>
            </w:r>
          </w:p>
        </w:tc>
      </w:tr>
      <w:tr w:rsidR="007A18C0" w14:paraId="6CEC37D4" w14:textId="77777777" w:rsidTr="007A18C0">
        <w:trPr>
          <w:trHeight w:val="315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DCE2613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79A25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Priekulės vaikų lopšelis-darželis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013F02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AE0BB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-23,000</w:t>
            </w:r>
          </w:p>
        </w:tc>
      </w:tr>
      <w:tr w:rsidR="007A18C0" w14:paraId="5724B33A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26AE5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F4ED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35F4FA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3DC3C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8C0" w14:paraId="6941D0AD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CA937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46119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DC5D1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A8C36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-23,000</w:t>
            </w:r>
          </w:p>
        </w:tc>
      </w:tr>
      <w:tr w:rsidR="007A18C0" w14:paraId="25DC534D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EF6D9E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D080A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3A1F9B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B4B17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-23,000</w:t>
            </w:r>
          </w:p>
        </w:tc>
      </w:tr>
      <w:tr w:rsidR="007A18C0" w14:paraId="34BE9217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46F51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F2EB2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Pedagoginė psichologinė tarnyba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F4C5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F7740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1,300</w:t>
            </w:r>
          </w:p>
        </w:tc>
      </w:tr>
      <w:tr w:rsidR="007A18C0" w14:paraId="644779C3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74CE8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4E1DDF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DCD9B0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8217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78401BA3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710E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FFFFB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BEB0C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4DAF1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1,300</w:t>
            </w:r>
          </w:p>
        </w:tc>
      </w:tr>
      <w:tr w:rsidR="007A18C0" w14:paraId="34C5398F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13AB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E6F990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00FD28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C93F7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1,300</w:t>
            </w:r>
          </w:p>
        </w:tc>
      </w:tr>
      <w:tr w:rsidR="007A18C0" w14:paraId="7B16E02F" w14:textId="77777777" w:rsidTr="007A18C0">
        <w:trPr>
          <w:trHeight w:val="623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D3DE79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EA27A8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turizmo informacijos centras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001A6B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2522A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40,000</w:t>
            </w:r>
          </w:p>
        </w:tc>
      </w:tr>
      <w:tr w:rsidR="007A18C0" w14:paraId="40F9F8F8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35D7E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466C57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B6F69C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F909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134AE3AC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12A5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5158AB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35988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EA633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40,000</w:t>
            </w:r>
          </w:p>
        </w:tc>
      </w:tr>
      <w:tr w:rsidR="007A18C0" w14:paraId="6F14068A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CFBC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26.1.2.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2CC6A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08EC47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D3DAE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40,000</w:t>
            </w:r>
          </w:p>
        </w:tc>
      </w:tr>
      <w:tr w:rsidR="007A18C0" w14:paraId="23DE8B81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BBD2A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4D6C9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Viliaus Gaigalaičio globos namai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0D7D4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4AEB0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0,378</w:t>
            </w:r>
          </w:p>
        </w:tc>
      </w:tr>
      <w:tr w:rsidR="007A18C0" w14:paraId="170F1F24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A873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412689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703766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A37E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32FFFF05" w14:textId="77777777" w:rsidTr="006650AE">
        <w:trPr>
          <w:trHeight w:val="657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5E7A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74338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671B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2D48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0,378</w:t>
            </w:r>
          </w:p>
        </w:tc>
      </w:tr>
      <w:tr w:rsidR="007A18C0" w14:paraId="693F7F8D" w14:textId="77777777" w:rsidTr="007A18C0">
        <w:trPr>
          <w:trHeight w:val="683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730D2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31.2.1.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489F23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Klimato kaitos programos lėšos nutolusiems saulės parkams įsigyti (KKP)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DA0F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2AD7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0,378</w:t>
            </w:r>
          </w:p>
        </w:tc>
      </w:tr>
      <w:tr w:rsidR="007A18C0" w14:paraId="6E3B56F5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D3165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CBC1E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Sporto centras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39AF3A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4263A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15,000</w:t>
            </w:r>
          </w:p>
        </w:tc>
      </w:tr>
      <w:tr w:rsidR="007A18C0" w14:paraId="2AD9FF09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3F7A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C19FA8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16DAF4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AA43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1190902B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9D33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7A6E3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A331F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8123C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15,000</w:t>
            </w:r>
          </w:p>
        </w:tc>
      </w:tr>
      <w:tr w:rsidR="007A18C0" w14:paraId="64212D96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78B9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40.1.2.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B26AF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BE09DB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CC9A8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15,000</w:t>
            </w:r>
          </w:p>
        </w:tc>
      </w:tr>
      <w:tr w:rsidR="007A18C0" w14:paraId="4FA029B8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EC18F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484A1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Kontrolės ir audito tarnyba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11418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C9D02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12,800</w:t>
            </w:r>
          </w:p>
        </w:tc>
      </w:tr>
      <w:tr w:rsidR="007A18C0" w14:paraId="4DFC178A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D696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72AF40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BA019F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01.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CDC4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05F331B4" w14:textId="77777777" w:rsidTr="007A18C0">
        <w:trPr>
          <w:trHeight w:val="60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FF15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37B234C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060262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65978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12,800</w:t>
            </w:r>
          </w:p>
        </w:tc>
      </w:tr>
      <w:tr w:rsidR="007A18C0" w14:paraId="67D51BB0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C6897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93F06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7B2B6F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E371D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12,800</w:t>
            </w:r>
          </w:p>
        </w:tc>
      </w:tr>
      <w:tr w:rsidR="007A18C0" w14:paraId="724A32D9" w14:textId="77777777" w:rsidTr="007A18C0">
        <w:trPr>
          <w:trHeight w:val="63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42C11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6B6F0D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savivaldybės administracija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02EB2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C4EDC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742,970</w:t>
            </w:r>
          </w:p>
        </w:tc>
      </w:tr>
      <w:tr w:rsidR="007A18C0" w14:paraId="0C774718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DA26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9AF3F3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8D782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7904B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8C0" w14:paraId="7BFCF351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F1FE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A71BD6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E3A872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21719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2,005</w:t>
            </w:r>
          </w:p>
        </w:tc>
      </w:tr>
      <w:tr w:rsidR="007A18C0" w14:paraId="63799FA4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F777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65FE33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D59D54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17F33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-15,800</w:t>
            </w:r>
          </w:p>
        </w:tc>
      </w:tr>
      <w:tr w:rsidR="007A18C0" w14:paraId="522B5E2E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E47C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43.1.3.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52232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 (VBD)</w:t>
            </w:r>
          </w:p>
        </w:tc>
        <w:tc>
          <w:tcPr>
            <w:tcW w:w="114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3D9DC5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A84F4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17,805</w:t>
            </w:r>
          </w:p>
        </w:tc>
      </w:tr>
      <w:tr w:rsidR="007A18C0" w14:paraId="19E5B541" w14:textId="77777777" w:rsidTr="007A18C0">
        <w:trPr>
          <w:trHeight w:val="60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8E6D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DE2E4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14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05EB30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C90A4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-146,700</w:t>
            </w:r>
          </w:p>
        </w:tc>
      </w:tr>
      <w:tr w:rsidR="007A18C0" w14:paraId="24566843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731A4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82ECE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86097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E4CD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-146,700</w:t>
            </w:r>
          </w:p>
        </w:tc>
      </w:tr>
      <w:tr w:rsidR="007A18C0" w14:paraId="5255A721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AA6DC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01B91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FE54C0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64A19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64,465</w:t>
            </w:r>
          </w:p>
        </w:tc>
      </w:tr>
      <w:tr w:rsidR="007A18C0" w14:paraId="377B1BA9" w14:textId="77777777" w:rsidTr="007A18C0">
        <w:trPr>
          <w:trHeight w:val="3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9752E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113789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228C43BC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F4947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78547F19" w14:textId="77777777" w:rsidTr="007A18C0">
        <w:trPr>
          <w:trHeight w:val="638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0E768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71A3F6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Aplinkos apsaugos rėmimo specialioji programa (AA)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FFE662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5F067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48,000</w:t>
            </w:r>
          </w:p>
        </w:tc>
      </w:tr>
      <w:tr w:rsidR="007A18C0" w14:paraId="08A111D0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CE08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43.3.2.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5FBF2B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393599B5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67A5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-13,400</w:t>
            </w:r>
          </w:p>
        </w:tc>
      </w:tr>
      <w:tr w:rsidR="007A18C0" w14:paraId="0537CB64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50BBE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43.3.2.8.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02DD2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seniūnija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73BABB29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B06F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-13,400</w:t>
            </w:r>
          </w:p>
        </w:tc>
      </w:tr>
      <w:tr w:rsidR="007A18C0" w14:paraId="0BA9F3A9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66A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43.3.11.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8549B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 (VBD)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8C89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2F86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29,865</w:t>
            </w:r>
          </w:p>
        </w:tc>
      </w:tr>
      <w:tr w:rsidR="007A18C0" w14:paraId="7E5CAF97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554E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C76988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C2835AF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06C04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6,500</w:t>
            </w:r>
          </w:p>
        </w:tc>
      </w:tr>
      <w:tr w:rsidR="007A18C0" w14:paraId="4216BD36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92167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33578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 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2F7409E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6C956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-5,500</w:t>
            </w:r>
          </w:p>
        </w:tc>
      </w:tr>
      <w:tr w:rsidR="007A18C0" w14:paraId="20441188" w14:textId="77777777" w:rsidTr="007A18C0">
        <w:trPr>
          <w:trHeight w:val="623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599B4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43.4.2.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68D78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Aplinkos apsaugos rėmimo specialioji programa (AA)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52E10D6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885DB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12,000</w:t>
            </w:r>
          </w:p>
        </w:tc>
      </w:tr>
      <w:tr w:rsidR="007A18C0" w14:paraId="4BE7A4F1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1424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437AC21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6D332DA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285E5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-19,200</w:t>
            </w:r>
          </w:p>
        </w:tc>
      </w:tr>
      <w:tr w:rsidR="007A18C0" w14:paraId="67EB32B2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F8A0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4F8F54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C3A605C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F70E8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7A18C0" w14:paraId="557063F2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4BC44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B7623B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53404FFE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9A5F4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-19,200</w:t>
            </w:r>
          </w:p>
        </w:tc>
      </w:tr>
      <w:tr w:rsidR="007A18C0" w14:paraId="574C824D" w14:textId="77777777" w:rsidTr="007A18C0">
        <w:trPr>
          <w:trHeight w:val="615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720BE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36FED18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7E783EA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C8BD0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970,100</w:t>
            </w:r>
          </w:p>
        </w:tc>
      </w:tr>
      <w:tr w:rsidR="007A18C0" w14:paraId="1A40DAFB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FB8B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DF7CF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AA883E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A4974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7A18C0" w14:paraId="413DA1E9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DA1F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BE903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B86CEDD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AC5A8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698,900</w:t>
            </w:r>
          </w:p>
        </w:tc>
      </w:tr>
      <w:tr w:rsidR="007A18C0" w14:paraId="2B4BA1AE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9465A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43.6.2.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CDB4F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5C66634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BA02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13,400</w:t>
            </w:r>
          </w:p>
        </w:tc>
      </w:tr>
      <w:tr w:rsidR="007A18C0" w14:paraId="03BDF4F2" w14:textId="77777777" w:rsidTr="007A18C0">
        <w:trPr>
          <w:trHeight w:val="998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5BF7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43.6.3.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082DEB6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A6A6A3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38FB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587,500</w:t>
            </w:r>
          </w:p>
        </w:tc>
      </w:tr>
      <w:tr w:rsidR="007A18C0" w14:paraId="399CABA6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A8CA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43.6.4.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A1D679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ADE5EF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AAC9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-500,000</w:t>
            </w:r>
          </w:p>
        </w:tc>
      </w:tr>
      <w:tr w:rsidR="007A18C0" w14:paraId="17973ADA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C40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43.6.6.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799696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92B6C3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A0824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-81,600</w:t>
            </w:r>
          </w:p>
        </w:tc>
      </w:tr>
      <w:tr w:rsidR="007A18C0" w14:paraId="0DDB15AE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974A5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43.6.8.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BCA14E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84EC20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369B4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81,600</w:t>
            </w:r>
          </w:p>
        </w:tc>
      </w:tr>
      <w:tr w:rsidR="007A18C0" w14:paraId="5775CDDB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B6E48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43.6.9.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22913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infrastruktūros plėtros įmokų likutis (LS)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2A4C71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353E1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-81,636</w:t>
            </w:r>
          </w:p>
        </w:tc>
      </w:tr>
      <w:tr w:rsidR="007A18C0" w14:paraId="22EEBF74" w14:textId="77777777" w:rsidTr="007A18C0">
        <w:trPr>
          <w:trHeight w:val="96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732B5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43.6.12.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113606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527014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27851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170,300</w:t>
            </w:r>
          </w:p>
        </w:tc>
      </w:tr>
      <w:tr w:rsidR="007A18C0" w14:paraId="6838E805" w14:textId="77777777" w:rsidTr="007A18C0">
        <w:trPr>
          <w:trHeight w:val="383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7AB7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43.6.13.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79374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infrastruktūros plėtros įmokų likutis (LS)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07BDE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CC5D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81,636</w:t>
            </w:r>
          </w:p>
        </w:tc>
      </w:tr>
      <w:tr w:rsidR="007A18C0" w14:paraId="62326735" w14:textId="77777777" w:rsidTr="007A18C0">
        <w:trPr>
          <w:trHeight w:val="698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9F8A8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73533FF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18BE36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61221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-84,200</w:t>
            </w:r>
          </w:p>
        </w:tc>
      </w:tr>
      <w:tr w:rsidR="007A18C0" w14:paraId="0A6293F0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E59C2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B64AD5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61A1AD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42A97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7A18C0" w14:paraId="1A77A8FD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210B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D71A1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118CC7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26849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-84,200</w:t>
            </w:r>
          </w:p>
        </w:tc>
      </w:tr>
      <w:tr w:rsidR="007A18C0" w14:paraId="5AFE3BAE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ABE0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94E16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B594B6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6C13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66F5F35F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47BF8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43.7.1.1.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54B94D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seniūnija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55A182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1A64F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2,700</w:t>
            </w:r>
          </w:p>
        </w:tc>
      </w:tr>
      <w:tr w:rsidR="007A18C0" w14:paraId="3E4D01B4" w14:textId="77777777" w:rsidTr="007A18C0">
        <w:trPr>
          <w:trHeight w:val="66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7914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DFA784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02A5615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54961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-50,000</w:t>
            </w:r>
          </w:p>
        </w:tc>
      </w:tr>
      <w:tr w:rsidR="007A18C0" w14:paraId="0F32E187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72CB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8AFF2F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36C895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D8B39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7A18C0" w14:paraId="60F25F23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E02A70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E66C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74897DD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6B109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52,000</w:t>
            </w:r>
          </w:p>
        </w:tc>
      </w:tr>
      <w:tr w:rsidR="007A18C0" w14:paraId="7336202A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8BCBF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ADCEF8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AE9C2ED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7FF3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4158BCD2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CE6E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B2879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administracija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4080F03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49C31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52,000</w:t>
            </w:r>
          </w:p>
        </w:tc>
      </w:tr>
      <w:tr w:rsidR="007A18C0" w14:paraId="09E71CD1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50A6E6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F7A88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3AC76FE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DC1F8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4B710EB5" w14:textId="77777777" w:rsidTr="007A18C0">
        <w:trPr>
          <w:trHeight w:val="315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9299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CE1B8A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D035D1E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82C87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52,000</w:t>
            </w:r>
          </w:p>
        </w:tc>
      </w:tr>
      <w:tr w:rsidR="007A18C0" w14:paraId="6574F9F1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E238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FB5A97E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7340A22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59F82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-100,000</w:t>
            </w:r>
          </w:p>
        </w:tc>
      </w:tr>
      <w:tr w:rsidR="007A18C0" w14:paraId="4468A85B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A589D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5B72E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0710A6C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9993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5E855C1F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E0F73C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43.9.2.3.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ADAB7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kitos dotacijos (VBD)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5648A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ED59A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-100,000</w:t>
            </w:r>
          </w:p>
        </w:tc>
      </w:tr>
      <w:tr w:rsidR="007A18C0" w14:paraId="315A0682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BEFAC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43.9.3.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66E3A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0F919D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23F7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2B914C05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5B8853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43.9.4.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C5118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920010E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528F7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-2,000</w:t>
            </w:r>
          </w:p>
        </w:tc>
      </w:tr>
      <w:tr w:rsidR="007A18C0" w14:paraId="26BAFD65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E2FD1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1D09CB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20D724F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72675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029D07FD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E97C994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43.9.4.1.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D3451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B6CE384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0FB7E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-2,000</w:t>
            </w:r>
          </w:p>
        </w:tc>
      </w:tr>
      <w:tr w:rsidR="007A18C0" w14:paraId="7A4ABB7A" w14:textId="77777777" w:rsidTr="007A18C0">
        <w:trPr>
          <w:trHeight w:val="375"/>
        </w:trPr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8281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</w:t>
            </w:r>
          </w:p>
        </w:tc>
        <w:tc>
          <w:tcPr>
            <w:tcW w:w="4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6B028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10C90C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D9504" w14:textId="77777777" w:rsidR="007A18C0" w:rsidRDefault="007A18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821,235</w:t>
            </w:r>
          </w:p>
        </w:tc>
      </w:tr>
      <w:tr w:rsidR="007A18C0" w14:paraId="28C10173" w14:textId="77777777" w:rsidTr="007A18C0">
        <w:trPr>
          <w:trHeight w:val="312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72F6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36F65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546C3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8953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6F80A38E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1618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E7868F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21E1DC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27A7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7A18C0" w14:paraId="34E19FEA" w14:textId="77777777" w:rsidTr="007A18C0">
        <w:trPr>
          <w:trHeight w:val="33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F829C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44.6.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12769C" w14:textId="77777777" w:rsidR="007A18C0" w:rsidRDefault="007A18C0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kitos dotacijos (VBD, VBD(UK))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D13A3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753AA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-52,330</w:t>
            </w:r>
          </w:p>
        </w:tc>
      </w:tr>
      <w:tr w:rsidR="007A18C0" w14:paraId="72AFCF6C" w14:textId="77777777" w:rsidTr="007A18C0">
        <w:trPr>
          <w:trHeight w:val="878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090E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44.7.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84A16C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19776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C3A92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587,500</w:t>
            </w:r>
          </w:p>
        </w:tc>
      </w:tr>
      <w:tr w:rsidR="007A18C0" w14:paraId="2414C020" w14:textId="77777777" w:rsidTr="006650AE">
        <w:trPr>
          <w:trHeight w:val="314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56103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44.8.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5796D2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1AAE4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5B3F0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55,000</w:t>
            </w:r>
          </w:p>
        </w:tc>
      </w:tr>
      <w:tr w:rsidR="007A18C0" w14:paraId="6C25E694" w14:textId="77777777" w:rsidTr="007A18C0">
        <w:trPr>
          <w:trHeight w:val="6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1B5F7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44.9.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42A7940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Aplinkos apsaugos rėmimo specialioji programa (AA)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7A735B" w14:textId="77777777" w:rsidR="007A18C0" w:rsidRDefault="007A18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81B24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60,000</w:t>
            </w:r>
          </w:p>
        </w:tc>
      </w:tr>
      <w:tr w:rsidR="007A18C0" w14:paraId="191E85E3" w14:textId="77777777" w:rsidTr="007A18C0">
        <w:trPr>
          <w:trHeight w:val="949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BA5F1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9D0DD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14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FE7E9B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BF5B9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170,300</w:t>
            </w:r>
          </w:p>
        </w:tc>
      </w:tr>
      <w:tr w:rsidR="007A18C0" w14:paraId="4C0C6ECC" w14:textId="77777777" w:rsidTr="006650AE">
        <w:trPr>
          <w:trHeight w:val="527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31A7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44.22.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B78F5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Klimato kaitos programos lėšos nutolusiems saulės parkams įsigyti (KKP)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4983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FFC1" w14:textId="77777777" w:rsidR="007A18C0" w:rsidRDefault="007A1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0,765</w:t>
            </w:r>
          </w:p>
        </w:tc>
      </w:tr>
      <w:tr w:rsidR="007A18C0" w14:paraId="3AECB1AC" w14:textId="77777777" w:rsidTr="007A18C0">
        <w:trPr>
          <w:trHeight w:val="315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603A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5BEC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1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582E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C8AF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A18C0" w14:paraId="4C45544D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F3FE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52F50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4FA50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9845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11,705</w:t>
            </w:r>
          </w:p>
        </w:tc>
      </w:tr>
      <w:tr w:rsidR="007A18C0" w14:paraId="627E9483" w14:textId="77777777" w:rsidTr="007A18C0">
        <w:trPr>
          <w:trHeight w:val="589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E185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46.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3B7319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605F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F1A2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-106,700</w:t>
            </w:r>
          </w:p>
        </w:tc>
      </w:tr>
      <w:tr w:rsidR="007A18C0" w14:paraId="0D46F8C5" w14:textId="77777777" w:rsidTr="007A18C0">
        <w:trPr>
          <w:trHeight w:val="312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5C6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9E96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5B12A3ED" w14:textId="77777777" w:rsidR="007A18C0" w:rsidRDefault="007A1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A738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64,465</w:t>
            </w:r>
          </w:p>
        </w:tc>
      </w:tr>
      <w:tr w:rsidR="007A18C0" w14:paraId="5E766135" w14:textId="77777777" w:rsidTr="007A18C0">
        <w:trPr>
          <w:trHeight w:val="323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66EB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3EE8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115BD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A3C5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6,500</w:t>
            </w:r>
          </w:p>
        </w:tc>
      </w:tr>
      <w:tr w:rsidR="007A18C0" w14:paraId="5306B267" w14:textId="77777777" w:rsidTr="007A18C0">
        <w:trPr>
          <w:trHeight w:val="263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0CC6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2FA44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25480A1A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439D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-19,200</w:t>
            </w:r>
          </w:p>
        </w:tc>
      </w:tr>
      <w:tr w:rsidR="007A18C0" w14:paraId="5EB39B35" w14:textId="77777777" w:rsidTr="007A18C0">
        <w:trPr>
          <w:trHeight w:val="660"/>
        </w:trPr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077D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719BC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2F42C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22A3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970,865</w:t>
            </w:r>
          </w:p>
        </w:tc>
      </w:tr>
      <w:tr w:rsidR="007A18C0" w14:paraId="6A49F456" w14:textId="77777777" w:rsidTr="007A18C0">
        <w:trPr>
          <w:trHeight w:val="600"/>
        </w:trPr>
        <w:tc>
          <w:tcPr>
            <w:tcW w:w="1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31D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31365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1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BE10E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CE59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-84,200</w:t>
            </w:r>
          </w:p>
        </w:tc>
      </w:tr>
      <w:tr w:rsidR="007A18C0" w14:paraId="2F41C802" w14:textId="77777777" w:rsidTr="007A18C0">
        <w:trPr>
          <w:trHeight w:val="300"/>
        </w:trPr>
        <w:tc>
          <w:tcPr>
            <w:tcW w:w="13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7670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6F71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14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53C32A33" w14:textId="77777777" w:rsidR="007A18C0" w:rsidRDefault="007A18C0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D2CE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15,000</w:t>
            </w:r>
          </w:p>
        </w:tc>
      </w:tr>
      <w:tr w:rsidR="007A18C0" w14:paraId="1F825E7C" w14:textId="77777777" w:rsidTr="007A18C0">
        <w:trPr>
          <w:trHeight w:val="690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BDC9" w14:textId="77777777" w:rsidR="007A18C0" w:rsidRDefault="007A1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78AD1" w14:textId="77777777" w:rsidR="007A18C0" w:rsidRDefault="007A18C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55E5D" w14:textId="77777777" w:rsidR="007A18C0" w:rsidRDefault="007A18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DD45" w14:textId="77777777" w:rsidR="007A18C0" w:rsidRDefault="007A18C0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-37,200</w:t>
            </w:r>
          </w:p>
        </w:tc>
      </w:tr>
    </w:tbl>
    <w:p w14:paraId="6EF5644D" w14:textId="0C9E3251" w:rsidR="00D374AF" w:rsidRPr="001D52F9" w:rsidRDefault="00FC294D" w:rsidP="007A18C0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>9. 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7D8B32F4" w14:textId="71CF7AAE" w:rsidR="001C20EC" w:rsidRPr="00DE7F8A" w:rsidRDefault="007A18C0" w:rsidP="001C20EC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Biudžeto pajamos ir asignavimai tikslinami atsižvelgiant į gautus valstybės institucijų teisės aktus dėl valstybės dotacijų</w:t>
      </w:r>
      <w:r w:rsidR="00414B3E">
        <w:rPr>
          <w:rFonts w:ascii="Arial" w:hAnsi="Arial" w:cs="Arial"/>
          <w:bCs/>
        </w:rPr>
        <w:t xml:space="preserve">, Kelių </w:t>
      </w:r>
      <w:r w:rsidR="00991695">
        <w:rPr>
          <w:rFonts w:ascii="Arial" w:hAnsi="Arial" w:cs="Arial"/>
          <w:bCs/>
        </w:rPr>
        <w:t xml:space="preserve">priežiūros ir </w:t>
      </w:r>
      <w:r w:rsidR="00414B3E">
        <w:rPr>
          <w:rFonts w:ascii="Arial" w:hAnsi="Arial" w:cs="Arial"/>
          <w:bCs/>
        </w:rPr>
        <w:t>plėtros</w:t>
      </w:r>
      <w:r>
        <w:rPr>
          <w:rFonts w:ascii="Arial" w:hAnsi="Arial" w:cs="Arial"/>
          <w:bCs/>
        </w:rPr>
        <w:t xml:space="preserve"> </w:t>
      </w:r>
      <w:r w:rsidR="00991695">
        <w:rPr>
          <w:rFonts w:ascii="Arial" w:hAnsi="Arial" w:cs="Arial"/>
          <w:bCs/>
        </w:rPr>
        <w:t xml:space="preserve">programos lėšų </w:t>
      </w:r>
      <w:r>
        <w:rPr>
          <w:rFonts w:ascii="Arial" w:hAnsi="Arial" w:cs="Arial"/>
          <w:bCs/>
        </w:rPr>
        <w:t>skyrimo, pasirašytas sutartis dėl projektų kartu su Europos Sąjungos paramos</w:t>
      </w:r>
      <w:r w:rsidR="00BE3E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lėšomis finansavimo</w:t>
      </w:r>
      <w:r w:rsidR="00A56E2D">
        <w:rPr>
          <w:rFonts w:ascii="Arial" w:hAnsi="Arial" w:cs="Arial"/>
          <w:bCs/>
        </w:rPr>
        <w:t>, biudžetinių įstaigų prašymus padidinti pajamas už prekes ir paslaugas.</w:t>
      </w:r>
      <w:r>
        <w:rPr>
          <w:rFonts w:ascii="Arial" w:hAnsi="Arial" w:cs="Arial"/>
          <w:bCs/>
        </w:rPr>
        <w:t xml:space="preserve"> </w:t>
      </w:r>
      <w:r w:rsidR="001C20EC" w:rsidRPr="00DE7F8A">
        <w:rPr>
          <w:rFonts w:ascii="Arial" w:hAnsi="Arial" w:cs="Arial"/>
          <w:bCs/>
        </w:rPr>
        <w:t xml:space="preserve">Tikslinamų </w:t>
      </w:r>
      <w:r w:rsidR="001C20EC">
        <w:rPr>
          <w:rFonts w:ascii="Arial" w:hAnsi="Arial" w:cs="Arial"/>
          <w:bCs/>
        </w:rPr>
        <w:t xml:space="preserve">asignavimų </w:t>
      </w:r>
      <w:r w:rsidR="001C20EC"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 w:rsidR="001C20EC">
        <w:rPr>
          <w:rFonts w:ascii="Arial" w:hAnsi="Arial" w:cs="Arial"/>
          <w:bCs/>
        </w:rPr>
        <w:t>aiškinamojo rašto</w:t>
      </w:r>
      <w:r w:rsidR="001C20EC" w:rsidRPr="00DE7F8A">
        <w:rPr>
          <w:rFonts w:ascii="Arial" w:hAnsi="Arial" w:cs="Arial"/>
          <w:bCs/>
        </w:rPr>
        <w:t xml:space="preserve"> priede.</w:t>
      </w:r>
    </w:p>
    <w:p w14:paraId="17D2985B" w14:textId="38096D11" w:rsidR="00890153" w:rsidRPr="001D52F9" w:rsidRDefault="009C48EA" w:rsidP="001C20EC">
      <w:pPr>
        <w:pStyle w:val="Pagrindiniotekstotrauka2"/>
        <w:tabs>
          <w:tab w:val="left" w:pos="540"/>
        </w:tabs>
        <w:spacing w:line="276" w:lineRule="auto"/>
        <w:ind w:left="284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</w:t>
      </w:r>
      <w:r w:rsidR="00FC294D" w:rsidRPr="001D52F9">
        <w:rPr>
          <w:rFonts w:ascii="Arial" w:hAnsi="Arial" w:cs="Arial"/>
          <w:b/>
        </w:rPr>
        <w:t xml:space="preserve">10. </w:t>
      </w:r>
      <w:r w:rsidR="00FC294D"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="00FC294D"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0174BFB5" w14:textId="19922CEF" w:rsidR="00890153" w:rsidRPr="00DE7F8A" w:rsidRDefault="00890153" w:rsidP="00AB0CD4">
      <w:pPr>
        <w:pStyle w:val="Pagrindiniotekstotrauka2"/>
        <w:tabs>
          <w:tab w:val="left" w:pos="284"/>
          <w:tab w:val="left" w:pos="851"/>
        </w:tabs>
        <w:spacing w:after="360"/>
        <w:ind w:left="142" w:firstLine="142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6BD41138" w14:textId="35291271" w:rsidR="003215BB" w:rsidRDefault="00203972" w:rsidP="00394E0C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="003215BB" w:rsidRPr="007C5AF0">
        <w:rPr>
          <w:rFonts w:ascii="Arial" w:hAnsi="Arial" w:cs="Arial"/>
          <w:lang w:eastAsia="lt-LT"/>
        </w:rPr>
        <w:t>kyriaus vedėja</w:t>
      </w:r>
      <w:r w:rsidR="003215BB" w:rsidRPr="007C5AF0">
        <w:rPr>
          <w:rFonts w:ascii="Arial" w:hAnsi="Arial" w:cs="Arial"/>
          <w:lang w:eastAsia="lt-LT"/>
        </w:rPr>
        <w:tab/>
      </w:r>
      <w:r w:rsidR="00112B10">
        <w:rPr>
          <w:rFonts w:ascii="Arial" w:hAnsi="Arial" w:cs="Arial"/>
          <w:lang w:eastAsia="lt-LT"/>
        </w:rPr>
        <w:t>Irena Gailiuvienė</w:t>
      </w:r>
    </w:p>
    <w:sectPr w:rsidR="003215BB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556F" w14:textId="77777777" w:rsidR="004B2B7C" w:rsidRDefault="004B2B7C">
      <w:r>
        <w:separator/>
      </w:r>
    </w:p>
  </w:endnote>
  <w:endnote w:type="continuationSeparator" w:id="0">
    <w:p w14:paraId="2ACC3AE2" w14:textId="77777777" w:rsidR="004B2B7C" w:rsidRDefault="004B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DEAB" w14:textId="77777777" w:rsidR="004B2B7C" w:rsidRDefault="004B2B7C">
      <w:r>
        <w:separator/>
      </w:r>
    </w:p>
  </w:footnote>
  <w:footnote w:type="continuationSeparator" w:id="0">
    <w:p w14:paraId="127BC15C" w14:textId="77777777" w:rsidR="004B2B7C" w:rsidRDefault="004B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C4ED" w14:textId="77777777" w:rsidR="000A21A6" w:rsidRDefault="000A21A6">
    <w:pPr>
      <w:pStyle w:val="Antrats"/>
      <w:jc w:val="right"/>
      <w:rPr>
        <w:rFonts w:ascii="Arial" w:hAnsi="Arial" w:cs="Arial"/>
        <w:b/>
      </w:rPr>
    </w:pPr>
  </w:p>
  <w:p w14:paraId="11286E80" w14:textId="5FB136B6" w:rsidR="000A0356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79ED"/>
    <w:rsid w:val="00011617"/>
    <w:rsid w:val="000168BB"/>
    <w:rsid w:val="00021482"/>
    <w:rsid w:val="0002148B"/>
    <w:rsid w:val="00025B32"/>
    <w:rsid w:val="000324AC"/>
    <w:rsid w:val="000331C4"/>
    <w:rsid w:val="0004330B"/>
    <w:rsid w:val="000479FD"/>
    <w:rsid w:val="00050B85"/>
    <w:rsid w:val="00051D69"/>
    <w:rsid w:val="00052D91"/>
    <w:rsid w:val="00065A3B"/>
    <w:rsid w:val="0006717A"/>
    <w:rsid w:val="000734AC"/>
    <w:rsid w:val="0007440E"/>
    <w:rsid w:val="00075DE1"/>
    <w:rsid w:val="000819F8"/>
    <w:rsid w:val="000842AE"/>
    <w:rsid w:val="00094E3D"/>
    <w:rsid w:val="00095702"/>
    <w:rsid w:val="00097A66"/>
    <w:rsid w:val="000A0356"/>
    <w:rsid w:val="000A1209"/>
    <w:rsid w:val="000A20A0"/>
    <w:rsid w:val="000A21A6"/>
    <w:rsid w:val="000A4126"/>
    <w:rsid w:val="000B4D49"/>
    <w:rsid w:val="000B5EDC"/>
    <w:rsid w:val="000C392C"/>
    <w:rsid w:val="000D0160"/>
    <w:rsid w:val="000D1BB3"/>
    <w:rsid w:val="000E316D"/>
    <w:rsid w:val="000E4FA9"/>
    <w:rsid w:val="000E7500"/>
    <w:rsid w:val="000F3C80"/>
    <w:rsid w:val="000F5A7B"/>
    <w:rsid w:val="00101FC4"/>
    <w:rsid w:val="00104123"/>
    <w:rsid w:val="001043CA"/>
    <w:rsid w:val="00106DDA"/>
    <w:rsid w:val="001119E4"/>
    <w:rsid w:val="00112B10"/>
    <w:rsid w:val="001141EE"/>
    <w:rsid w:val="001144A6"/>
    <w:rsid w:val="001171D4"/>
    <w:rsid w:val="001209B5"/>
    <w:rsid w:val="00121ACB"/>
    <w:rsid w:val="0013267C"/>
    <w:rsid w:val="001337C1"/>
    <w:rsid w:val="0013493D"/>
    <w:rsid w:val="0013586A"/>
    <w:rsid w:val="0014029D"/>
    <w:rsid w:val="0014556D"/>
    <w:rsid w:val="00152A30"/>
    <w:rsid w:val="001531A0"/>
    <w:rsid w:val="00155682"/>
    <w:rsid w:val="001560F7"/>
    <w:rsid w:val="001567CB"/>
    <w:rsid w:val="0016003C"/>
    <w:rsid w:val="00172EDB"/>
    <w:rsid w:val="00184AA7"/>
    <w:rsid w:val="00184B50"/>
    <w:rsid w:val="0019373A"/>
    <w:rsid w:val="001A0E65"/>
    <w:rsid w:val="001A4506"/>
    <w:rsid w:val="001B60A1"/>
    <w:rsid w:val="001C1BB2"/>
    <w:rsid w:val="001C20BB"/>
    <w:rsid w:val="001C20EC"/>
    <w:rsid w:val="001C3CA1"/>
    <w:rsid w:val="001C6E09"/>
    <w:rsid w:val="001D181A"/>
    <w:rsid w:val="001D2ED5"/>
    <w:rsid w:val="001D2F4A"/>
    <w:rsid w:val="001D52F9"/>
    <w:rsid w:val="001D54DF"/>
    <w:rsid w:val="001D588A"/>
    <w:rsid w:val="001D76B2"/>
    <w:rsid w:val="001E404E"/>
    <w:rsid w:val="001E6C9D"/>
    <w:rsid w:val="001E7944"/>
    <w:rsid w:val="001F019D"/>
    <w:rsid w:val="001F2780"/>
    <w:rsid w:val="001F3AA8"/>
    <w:rsid w:val="001F4084"/>
    <w:rsid w:val="001F446B"/>
    <w:rsid w:val="001F4591"/>
    <w:rsid w:val="001F6DFB"/>
    <w:rsid w:val="00203972"/>
    <w:rsid w:val="00204506"/>
    <w:rsid w:val="0020746A"/>
    <w:rsid w:val="002111A5"/>
    <w:rsid w:val="0021210C"/>
    <w:rsid w:val="00214D09"/>
    <w:rsid w:val="002152F5"/>
    <w:rsid w:val="002156CC"/>
    <w:rsid w:val="00222828"/>
    <w:rsid w:val="00227E43"/>
    <w:rsid w:val="00230792"/>
    <w:rsid w:val="00231487"/>
    <w:rsid w:val="00232A9A"/>
    <w:rsid w:val="00233BD6"/>
    <w:rsid w:val="00234E76"/>
    <w:rsid w:val="002365EF"/>
    <w:rsid w:val="00236A90"/>
    <w:rsid w:val="00237067"/>
    <w:rsid w:val="002403D8"/>
    <w:rsid w:val="00242C5F"/>
    <w:rsid w:val="002436E4"/>
    <w:rsid w:val="00243DEE"/>
    <w:rsid w:val="00247CEC"/>
    <w:rsid w:val="00250B1B"/>
    <w:rsid w:val="00260E31"/>
    <w:rsid w:val="00264D44"/>
    <w:rsid w:val="00265E74"/>
    <w:rsid w:val="00265F56"/>
    <w:rsid w:val="00266603"/>
    <w:rsid w:val="00271DDF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345E"/>
    <w:rsid w:val="002C4E4C"/>
    <w:rsid w:val="002C76C3"/>
    <w:rsid w:val="002D0792"/>
    <w:rsid w:val="002D19E7"/>
    <w:rsid w:val="002F0722"/>
    <w:rsid w:val="002F5F21"/>
    <w:rsid w:val="0030346E"/>
    <w:rsid w:val="003104E2"/>
    <w:rsid w:val="003215BB"/>
    <w:rsid w:val="00322914"/>
    <w:rsid w:val="00325A70"/>
    <w:rsid w:val="00326979"/>
    <w:rsid w:val="003272B7"/>
    <w:rsid w:val="00330F17"/>
    <w:rsid w:val="00340704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FFD"/>
    <w:rsid w:val="003776B5"/>
    <w:rsid w:val="003844C7"/>
    <w:rsid w:val="0039175C"/>
    <w:rsid w:val="00392CD6"/>
    <w:rsid w:val="00394E0C"/>
    <w:rsid w:val="003A18E7"/>
    <w:rsid w:val="003A1C56"/>
    <w:rsid w:val="003A2057"/>
    <w:rsid w:val="003A64A2"/>
    <w:rsid w:val="003A65EC"/>
    <w:rsid w:val="003B0414"/>
    <w:rsid w:val="003B0DCE"/>
    <w:rsid w:val="003B4800"/>
    <w:rsid w:val="003C36D9"/>
    <w:rsid w:val="003C428F"/>
    <w:rsid w:val="003C4861"/>
    <w:rsid w:val="003D1560"/>
    <w:rsid w:val="003D6045"/>
    <w:rsid w:val="003D7C37"/>
    <w:rsid w:val="003E04B8"/>
    <w:rsid w:val="003F1193"/>
    <w:rsid w:val="003F4AC0"/>
    <w:rsid w:val="003F4E09"/>
    <w:rsid w:val="00401F2A"/>
    <w:rsid w:val="004023B7"/>
    <w:rsid w:val="00402FEB"/>
    <w:rsid w:val="004032C9"/>
    <w:rsid w:val="004056FA"/>
    <w:rsid w:val="00407F54"/>
    <w:rsid w:val="00410BEF"/>
    <w:rsid w:val="00413B8F"/>
    <w:rsid w:val="00414B3E"/>
    <w:rsid w:val="00415A84"/>
    <w:rsid w:val="00421074"/>
    <w:rsid w:val="004262BD"/>
    <w:rsid w:val="00433594"/>
    <w:rsid w:val="0043505E"/>
    <w:rsid w:val="004351D5"/>
    <w:rsid w:val="00436F22"/>
    <w:rsid w:val="00437D18"/>
    <w:rsid w:val="004462BF"/>
    <w:rsid w:val="004506C5"/>
    <w:rsid w:val="004559DD"/>
    <w:rsid w:val="00457E54"/>
    <w:rsid w:val="004608D3"/>
    <w:rsid w:val="00461B09"/>
    <w:rsid w:val="00467A01"/>
    <w:rsid w:val="00470477"/>
    <w:rsid w:val="00470589"/>
    <w:rsid w:val="0047145E"/>
    <w:rsid w:val="00474748"/>
    <w:rsid w:val="004760CF"/>
    <w:rsid w:val="004769F6"/>
    <w:rsid w:val="00482E5C"/>
    <w:rsid w:val="004830F0"/>
    <w:rsid w:val="004842B4"/>
    <w:rsid w:val="00487486"/>
    <w:rsid w:val="00490AE7"/>
    <w:rsid w:val="004945BF"/>
    <w:rsid w:val="00497A8B"/>
    <w:rsid w:val="00497BBC"/>
    <w:rsid w:val="004A4B3F"/>
    <w:rsid w:val="004B1CEB"/>
    <w:rsid w:val="004B2B7C"/>
    <w:rsid w:val="004B3EF7"/>
    <w:rsid w:val="004B4F5E"/>
    <w:rsid w:val="004C162C"/>
    <w:rsid w:val="004C49A1"/>
    <w:rsid w:val="004D594F"/>
    <w:rsid w:val="004E30E8"/>
    <w:rsid w:val="004E5037"/>
    <w:rsid w:val="004F2329"/>
    <w:rsid w:val="004F2E9D"/>
    <w:rsid w:val="004F5F73"/>
    <w:rsid w:val="004F5FB3"/>
    <w:rsid w:val="004F6C40"/>
    <w:rsid w:val="00501FF0"/>
    <w:rsid w:val="00504864"/>
    <w:rsid w:val="00505784"/>
    <w:rsid w:val="00506DE9"/>
    <w:rsid w:val="005118E9"/>
    <w:rsid w:val="00512CA1"/>
    <w:rsid w:val="00514D35"/>
    <w:rsid w:val="005178F4"/>
    <w:rsid w:val="00522C33"/>
    <w:rsid w:val="00525372"/>
    <w:rsid w:val="00527546"/>
    <w:rsid w:val="00534170"/>
    <w:rsid w:val="005357E7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900FC"/>
    <w:rsid w:val="00592861"/>
    <w:rsid w:val="005A40E9"/>
    <w:rsid w:val="005B36BE"/>
    <w:rsid w:val="005B3A4F"/>
    <w:rsid w:val="005C0F7E"/>
    <w:rsid w:val="005C4717"/>
    <w:rsid w:val="005D327B"/>
    <w:rsid w:val="005D5C09"/>
    <w:rsid w:val="005D7AC6"/>
    <w:rsid w:val="005E2788"/>
    <w:rsid w:val="005E2B95"/>
    <w:rsid w:val="005F170D"/>
    <w:rsid w:val="005F34AB"/>
    <w:rsid w:val="005F4C1B"/>
    <w:rsid w:val="0060195B"/>
    <w:rsid w:val="006020FB"/>
    <w:rsid w:val="00602C7C"/>
    <w:rsid w:val="00602E94"/>
    <w:rsid w:val="00614579"/>
    <w:rsid w:val="00620A3B"/>
    <w:rsid w:val="00620D4C"/>
    <w:rsid w:val="0062112D"/>
    <w:rsid w:val="00627537"/>
    <w:rsid w:val="00634770"/>
    <w:rsid w:val="00647250"/>
    <w:rsid w:val="0065141F"/>
    <w:rsid w:val="00651547"/>
    <w:rsid w:val="006518B3"/>
    <w:rsid w:val="00652865"/>
    <w:rsid w:val="00655007"/>
    <w:rsid w:val="00657B11"/>
    <w:rsid w:val="00661D65"/>
    <w:rsid w:val="0066289C"/>
    <w:rsid w:val="006637B9"/>
    <w:rsid w:val="006650AE"/>
    <w:rsid w:val="006660AE"/>
    <w:rsid w:val="006669F0"/>
    <w:rsid w:val="006674EB"/>
    <w:rsid w:val="00667F14"/>
    <w:rsid w:val="00676D2E"/>
    <w:rsid w:val="00682597"/>
    <w:rsid w:val="00686650"/>
    <w:rsid w:val="00686D8D"/>
    <w:rsid w:val="00687D79"/>
    <w:rsid w:val="00690133"/>
    <w:rsid w:val="0069339A"/>
    <w:rsid w:val="00693E0C"/>
    <w:rsid w:val="00694670"/>
    <w:rsid w:val="006A7345"/>
    <w:rsid w:val="006A7B2F"/>
    <w:rsid w:val="006B2B35"/>
    <w:rsid w:val="006B61A7"/>
    <w:rsid w:val="006B63E7"/>
    <w:rsid w:val="006C039A"/>
    <w:rsid w:val="006C30DF"/>
    <w:rsid w:val="006C5C80"/>
    <w:rsid w:val="006C5F00"/>
    <w:rsid w:val="006D2B01"/>
    <w:rsid w:val="006D3DF6"/>
    <w:rsid w:val="006D44DB"/>
    <w:rsid w:val="006D7468"/>
    <w:rsid w:val="006E2BD1"/>
    <w:rsid w:val="006E3A7A"/>
    <w:rsid w:val="006E7B9E"/>
    <w:rsid w:val="006F245B"/>
    <w:rsid w:val="00702552"/>
    <w:rsid w:val="00710118"/>
    <w:rsid w:val="00711569"/>
    <w:rsid w:val="00712672"/>
    <w:rsid w:val="00722CD2"/>
    <w:rsid w:val="00723133"/>
    <w:rsid w:val="00730501"/>
    <w:rsid w:val="00734388"/>
    <w:rsid w:val="00743BFB"/>
    <w:rsid w:val="007477AD"/>
    <w:rsid w:val="00751048"/>
    <w:rsid w:val="00753952"/>
    <w:rsid w:val="00753E50"/>
    <w:rsid w:val="007552DD"/>
    <w:rsid w:val="00772253"/>
    <w:rsid w:val="00782FAB"/>
    <w:rsid w:val="0078582A"/>
    <w:rsid w:val="00793FEF"/>
    <w:rsid w:val="00794FA5"/>
    <w:rsid w:val="007A1329"/>
    <w:rsid w:val="007A18C0"/>
    <w:rsid w:val="007A2E3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3EC"/>
    <w:rsid w:val="007E12DF"/>
    <w:rsid w:val="007E20B1"/>
    <w:rsid w:val="007E3CD0"/>
    <w:rsid w:val="007F0142"/>
    <w:rsid w:val="007F21C4"/>
    <w:rsid w:val="007F6981"/>
    <w:rsid w:val="00800CC1"/>
    <w:rsid w:val="008048BB"/>
    <w:rsid w:val="008071A6"/>
    <w:rsid w:val="00811EC4"/>
    <w:rsid w:val="008256E7"/>
    <w:rsid w:val="00830B4E"/>
    <w:rsid w:val="00832808"/>
    <w:rsid w:val="00834734"/>
    <w:rsid w:val="0083549C"/>
    <w:rsid w:val="008367EA"/>
    <w:rsid w:val="00840ACA"/>
    <w:rsid w:val="00840D19"/>
    <w:rsid w:val="00845729"/>
    <w:rsid w:val="008508AB"/>
    <w:rsid w:val="00852342"/>
    <w:rsid w:val="008523D0"/>
    <w:rsid w:val="00860248"/>
    <w:rsid w:val="00861982"/>
    <w:rsid w:val="00862075"/>
    <w:rsid w:val="008709A7"/>
    <w:rsid w:val="0087324E"/>
    <w:rsid w:val="00875D3B"/>
    <w:rsid w:val="0087780D"/>
    <w:rsid w:val="0088557E"/>
    <w:rsid w:val="00887A7C"/>
    <w:rsid w:val="00890153"/>
    <w:rsid w:val="00894D73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34B8"/>
    <w:rsid w:val="008C407E"/>
    <w:rsid w:val="008D1207"/>
    <w:rsid w:val="008D3513"/>
    <w:rsid w:val="008D46DF"/>
    <w:rsid w:val="008D5D9E"/>
    <w:rsid w:val="008E2CC9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16733"/>
    <w:rsid w:val="0092574C"/>
    <w:rsid w:val="00925F09"/>
    <w:rsid w:val="0093040C"/>
    <w:rsid w:val="0093310C"/>
    <w:rsid w:val="00937150"/>
    <w:rsid w:val="00943BCC"/>
    <w:rsid w:val="00944BBD"/>
    <w:rsid w:val="009451E2"/>
    <w:rsid w:val="009521FB"/>
    <w:rsid w:val="00953AD8"/>
    <w:rsid w:val="0096061E"/>
    <w:rsid w:val="00964844"/>
    <w:rsid w:val="0097117B"/>
    <w:rsid w:val="00971F86"/>
    <w:rsid w:val="00984F05"/>
    <w:rsid w:val="009911D9"/>
    <w:rsid w:val="00991695"/>
    <w:rsid w:val="00991806"/>
    <w:rsid w:val="009A031E"/>
    <w:rsid w:val="009A50BB"/>
    <w:rsid w:val="009B1061"/>
    <w:rsid w:val="009B1C92"/>
    <w:rsid w:val="009B3412"/>
    <w:rsid w:val="009B569D"/>
    <w:rsid w:val="009B7C04"/>
    <w:rsid w:val="009C42B0"/>
    <w:rsid w:val="009C48EA"/>
    <w:rsid w:val="009C5DD8"/>
    <w:rsid w:val="009D506A"/>
    <w:rsid w:val="009D64BE"/>
    <w:rsid w:val="009D6517"/>
    <w:rsid w:val="009E039D"/>
    <w:rsid w:val="009E1852"/>
    <w:rsid w:val="009E4298"/>
    <w:rsid w:val="009E4353"/>
    <w:rsid w:val="00A00459"/>
    <w:rsid w:val="00A029B0"/>
    <w:rsid w:val="00A122B3"/>
    <w:rsid w:val="00A15292"/>
    <w:rsid w:val="00A1696D"/>
    <w:rsid w:val="00A21DD1"/>
    <w:rsid w:val="00A22D1B"/>
    <w:rsid w:val="00A24850"/>
    <w:rsid w:val="00A27C6B"/>
    <w:rsid w:val="00A335D6"/>
    <w:rsid w:val="00A346BE"/>
    <w:rsid w:val="00A45B88"/>
    <w:rsid w:val="00A50E5A"/>
    <w:rsid w:val="00A56E2D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0CD4"/>
    <w:rsid w:val="00AB1D7A"/>
    <w:rsid w:val="00AC31A9"/>
    <w:rsid w:val="00AC5ABE"/>
    <w:rsid w:val="00AD0202"/>
    <w:rsid w:val="00AD02C2"/>
    <w:rsid w:val="00AD3309"/>
    <w:rsid w:val="00AD6C32"/>
    <w:rsid w:val="00AD7EFD"/>
    <w:rsid w:val="00AE6592"/>
    <w:rsid w:val="00AE6815"/>
    <w:rsid w:val="00AF4C7A"/>
    <w:rsid w:val="00AF4D92"/>
    <w:rsid w:val="00AF5C0C"/>
    <w:rsid w:val="00AF7B18"/>
    <w:rsid w:val="00B06422"/>
    <w:rsid w:val="00B0788C"/>
    <w:rsid w:val="00B10939"/>
    <w:rsid w:val="00B12FCF"/>
    <w:rsid w:val="00B16C50"/>
    <w:rsid w:val="00B271D4"/>
    <w:rsid w:val="00B27C98"/>
    <w:rsid w:val="00B304E5"/>
    <w:rsid w:val="00B31B42"/>
    <w:rsid w:val="00B334F0"/>
    <w:rsid w:val="00B37A04"/>
    <w:rsid w:val="00B42471"/>
    <w:rsid w:val="00B455D9"/>
    <w:rsid w:val="00B47401"/>
    <w:rsid w:val="00B475DD"/>
    <w:rsid w:val="00B52427"/>
    <w:rsid w:val="00B5721E"/>
    <w:rsid w:val="00B574F7"/>
    <w:rsid w:val="00B57C5B"/>
    <w:rsid w:val="00B63DBE"/>
    <w:rsid w:val="00B707C5"/>
    <w:rsid w:val="00B72EBC"/>
    <w:rsid w:val="00B74117"/>
    <w:rsid w:val="00B75978"/>
    <w:rsid w:val="00B77F78"/>
    <w:rsid w:val="00B912CF"/>
    <w:rsid w:val="00B9599A"/>
    <w:rsid w:val="00B960AA"/>
    <w:rsid w:val="00BA3F2D"/>
    <w:rsid w:val="00BB2746"/>
    <w:rsid w:val="00BB2814"/>
    <w:rsid w:val="00BB5278"/>
    <w:rsid w:val="00BC249E"/>
    <w:rsid w:val="00BC2D0D"/>
    <w:rsid w:val="00BC3D49"/>
    <w:rsid w:val="00BC7FA5"/>
    <w:rsid w:val="00BD54E2"/>
    <w:rsid w:val="00BD56DD"/>
    <w:rsid w:val="00BD7E1F"/>
    <w:rsid w:val="00BE2D23"/>
    <w:rsid w:val="00BE3E7D"/>
    <w:rsid w:val="00BE78AD"/>
    <w:rsid w:val="00BE7DC8"/>
    <w:rsid w:val="00C03CDD"/>
    <w:rsid w:val="00C11CD2"/>
    <w:rsid w:val="00C11F15"/>
    <w:rsid w:val="00C12E6E"/>
    <w:rsid w:val="00C16CD6"/>
    <w:rsid w:val="00C23AB1"/>
    <w:rsid w:val="00C25505"/>
    <w:rsid w:val="00C330A2"/>
    <w:rsid w:val="00C368CE"/>
    <w:rsid w:val="00C37B6E"/>
    <w:rsid w:val="00C42A9F"/>
    <w:rsid w:val="00C44206"/>
    <w:rsid w:val="00C460E5"/>
    <w:rsid w:val="00C46839"/>
    <w:rsid w:val="00C51FCA"/>
    <w:rsid w:val="00C56A3F"/>
    <w:rsid w:val="00C577ED"/>
    <w:rsid w:val="00C663B4"/>
    <w:rsid w:val="00C66556"/>
    <w:rsid w:val="00C7152B"/>
    <w:rsid w:val="00C8076F"/>
    <w:rsid w:val="00C80E87"/>
    <w:rsid w:val="00C86DFD"/>
    <w:rsid w:val="00C9161F"/>
    <w:rsid w:val="00C91710"/>
    <w:rsid w:val="00C95828"/>
    <w:rsid w:val="00CA05A3"/>
    <w:rsid w:val="00CA0F5C"/>
    <w:rsid w:val="00CA1CA8"/>
    <w:rsid w:val="00CA4473"/>
    <w:rsid w:val="00CA5CC2"/>
    <w:rsid w:val="00CA6AB0"/>
    <w:rsid w:val="00CB0ECD"/>
    <w:rsid w:val="00CB371E"/>
    <w:rsid w:val="00CB5FCD"/>
    <w:rsid w:val="00CB7660"/>
    <w:rsid w:val="00CC0DE5"/>
    <w:rsid w:val="00CC45A0"/>
    <w:rsid w:val="00CC5AFD"/>
    <w:rsid w:val="00CC6B35"/>
    <w:rsid w:val="00CC7A63"/>
    <w:rsid w:val="00CD1D5A"/>
    <w:rsid w:val="00CD2E00"/>
    <w:rsid w:val="00CD4E23"/>
    <w:rsid w:val="00CD53EE"/>
    <w:rsid w:val="00CE1853"/>
    <w:rsid w:val="00CE3D8E"/>
    <w:rsid w:val="00D004A7"/>
    <w:rsid w:val="00D02257"/>
    <w:rsid w:val="00D032B3"/>
    <w:rsid w:val="00D10501"/>
    <w:rsid w:val="00D11742"/>
    <w:rsid w:val="00D16A69"/>
    <w:rsid w:val="00D17F7A"/>
    <w:rsid w:val="00D217A2"/>
    <w:rsid w:val="00D2640F"/>
    <w:rsid w:val="00D30E3E"/>
    <w:rsid w:val="00D374AF"/>
    <w:rsid w:val="00D37CC0"/>
    <w:rsid w:val="00D435DB"/>
    <w:rsid w:val="00D50459"/>
    <w:rsid w:val="00D50BD9"/>
    <w:rsid w:val="00D53CAC"/>
    <w:rsid w:val="00D60461"/>
    <w:rsid w:val="00D606CA"/>
    <w:rsid w:val="00D61CEE"/>
    <w:rsid w:val="00D64B75"/>
    <w:rsid w:val="00D6703A"/>
    <w:rsid w:val="00D71882"/>
    <w:rsid w:val="00D8401A"/>
    <w:rsid w:val="00D85ABA"/>
    <w:rsid w:val="00D8676E"/>
    <w:rsid w:val="00D9333A"/>
    <w:rsid w:val="00D96BF3"/>
    <w:rsid w:val="00DA381B"/>
    <w:rsid w:val="00DA3919"/>
    <w:rsid w:val="00DA56E2"/>
    <w:rsid w:val="00DA6F13"/>
    <w:rsid w:val="00DA777B"/>
    <w:rsid w:val="00DB56AB"/>
    <w:rsid w:val="00DB6DDC"/>
    <w:rsid w:val="00DB735A"/>
    <w:rsid w:val="00DB7E30"/>
    <w:rsid w:val="00DC1996"/>
    <w:rsid w:val="00DC24EA"/>
    <w:rsid w:val="00DC585F"/>
    <w:rsid w:val="00DE36D1"/>
    <w:rsid w:val="00DE619F"/>
    <w:rsid w:val="00DF4106"/>
    <w:rsid w:val="00DF564B"/>
    <w:rsid w:val="00DF585B"/>
    <w:rsid w:val="00E008EF"/>
    <w:rsid w:val="00E009D0"/>
    <w:rsid w:val="00E00F86"/>
    <w:rsid w:val="00E027DA"/>
    <w:rsid w:val="00E0359D"/>
    <w:rsid w:val="00E045E3"/>
    <w:rsid w:val="00E06F17"/>
    <w:rsid w:val="00E073B0"/>
    <w:rsid w:val="00E07685"/>
    <w:rsid w:val="00E10516"/>
    <w:rsid w:val="00E10C88"/>
    <w:rsid w:val="00E21147"/>
    <w:rsid w:val="00E24DA0"/>
    <w:rsid w:val="00E258B6"/>
    <w:rsid w:val="00E27248"/>
    <w:rsid w:val="00E37863"/>
    <w:rsid w:val="00E44A08"/>
    <w:rsid w:val="00E44DF8"/>
    <w:rsid w:val="00E4563F"/>
    <w:rsid w:val="00E46F2F"/>
    <w:rsid w:val="00E53BCA"/>
    <w:rsid w:val="00E546A3"/>
    <w:rsid w:val="00E61057"/>
    <w:rsid w:val="00E61826"/>
    <w:rsid w:val="00E61A51"/>
    <w:rsid w:val="00E677C6"/>
    <w:rsid w:val="00E72B65"/>
    <w:rsid w:val="00E75A75"/>
    <w:rsid w:val="00E85C48"/>
    <w:rsid w:val="00E94057"/>
    <w:rsid w:val="00E955EE"/>
    <w:rsid w:val="00E96C63"/>
    <w:rsid w:val="00E97C78"/>
    <w:rsid w:val="00EA357A"/>
    <w:rsid w:val="00EA369E"/>
    <w:rsid w:val="00EA5FA4"/>
    <w:rsid w:val="00EB06D4"/>
    <w:rsid w:val="00EC2E91"/>
    <w:rsid w:val="00EC3107"/>
    <w:rsid w:val="00EC4F90"/>
    <w:rsid w:val="00EC569E"/>
    <w:rsid w:val="00ED10C4"/>
    <w:rsid w:val="00ED299E"/>
    <w:rsid w:val="00ED4B12"/>
    <w:rsid w:val="00ED6896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4B9D"/>
    <w:rsid w:val="00F16577"/>
    <w:rsid w:val="00F176EF"/>
    <w:rsid w:val="00F17A11"/>
    <w:rsid w:val="00F205B6"/>
    <w:rsid w:val="00F21456"/>
    <w:rsid w:val="00F231C8"/>
    <w:rsid w:val="00F30DA7"/>
    <w:rsid w:val="00F313A9"/>
    <w:rsid w:val="00F35FE6"/>
    <w:rsid w:val="00F40695"/>
    <w:rsid w:val="00F40AB9"/>
    <w:rsid w:val="00F47058"/>
    <w:rsid w:val="00F504FE"/>
    <w:rsid w:val="00F51B2A"/>
    <w:rsid w:val="00F54C6F"/>
    <w:rsid w:val="00F56007"/>
    <w:rsid w:val="00F57877"/>
    <w:rsid w:val="00F61583"/>
    <w:rsid w:val="00F63097"/>
    <w:rsid w:val="00F64210"/>
    <w:rsid w:val="00F64234"/>
    <w:rsid w:val="00F660F6"/>
    <w:rsid w:val="00F74847"/>
    <w:rsid w:val="00F812B5"/>
    <w:rsid w:val="00F8305B"/>
    <w:rsid w:val="00F879B1"/>
    <w:rsid w:val="00F93EBC"/>
    <w:rsid w:val="00FA06A2"/>
    <w:rsid w:val="00FA3DE0"/>
    <w:rsid w:val="00FA4F1B"/>
    <w:rsid w:val="00FC294D"/>
    <w:rsid w:val="00FD0096"/>
    <w:rsid w:val="00FD479D"/>
    <w:rsid w:val="00FD5C58"/>
    <w:rsid w:val="00FD604C"/>
    <w:rsid w:val="00FD61A1"/>
    <w:rsid w:val="00FD6E9F"/>
    <w:rsid w:val="00FE16CE"/>
    <w:rsid w:val="00FE5DFA"/>
    <w:rsid w:val="00FE7C21"/>
    <w:rsid w:val="00FF169B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986</TotalTime>
  <Pages>7</Pages>
  <Words>6790</Words>
  <Characters>3871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Irena Gailiuvienė</cp:lastModifiedBy>
  <cp:revision>246</cp:revision>
  <cp:lastPrinted>2024-12-04T07:38:00Z</cp:lastPrinted>
  <dcterms:created xsi:type="dcterms:W3CDTF">2024-10-06T13:46:00Z</dcterms:created>
  <dcterms:modified xsi:type="dcterms:W3CDTF">2025-05-16T07:36:00Z</dcterms:modified>
</cp:coreProperties>
</file>