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9F6B50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9F6B50">
        <w:rPr>
          <w:rFonts w:ascii="Arial" w:hAnsi="Arial" w:cs="Arial"/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176F1FAE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9F6B50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72D013D" w14:textId="77777777" w:rsidR="002A7263" w:rsidRPr="00780BC4" w:rsidRDefault="002A7263" w:rsidP="002A7263">
      <w:pPr>
        <w:jc w:val="center"/>
        <w:rPr>
          <w:rFonts w:ascii="Arial" w:hAnsi="Arial" w:cs="Arial"/>
          <w:b/>
          <w:bCs/>
          <w:caps/>
        </w:rPr>
      </w:pPr>
      <w:r w:rsidRPr="00780BC4">
        <w:rPr>
          <w:rFonts w:ascii="Arial" w:hAnsi="Arial" w:cs="Arial"/>
          <w:b/>
          <w:bCs/>
          <w:caps/>
        </w:rPr>
        <w:t xml:space="preserve">KLAIPĖDOS RAJONO SAVIVALDYBĖS </w:t>
      </w:r>
    </w:p>
    <w:p w14:paraId="34953DC7" w14:textId="77777777" w:rsidR="002A7263" w:rsidRPr="00780BC4" w:rsidRDefault="002A7263" w:rsidP="002A7263">
      <w:pPr>
        <w:jc w:val="center"/>
        <w:rPr>
          <w:rFonts w:ascii="Arial" w:hAnsi="Arial" w:cs="Arial"/>
          <w:b/>
          <w:bCs/>
          <w:caps/>
        </w:rPr>
      </w:pPr>
      <w:r w:rsidRPr="00780BC4">
        <w:rPr>
          <w:rFonts w:ascii="Arial" w:hAnsi="Arial" w:cs="Arial"/>
          <w:b/>
          <w:bCs/>
          <w:caps/>
        </w:rPr>
        <w:t xml:space="preserve">ADMINISTRACIJOS strateginio planavimo </w:t>
      </w:r>
    </w:p>
    <w:p w14:paraId="5C6FD31C" w14:textId="77777777" w:rsidR="002A7263" w:rsidRPr="00780BC4" w:rsidRDefault="002A7263" w:rsidP="002A7263">
      <w:pPr>
        <w:jc w:val="center"/>
        <w:rPr>
          <w:rFonts w:ascii="Arial" w:hAnsi="Arial" w:cs="Arial"/>
          <w:b/>
          <w:bCs/>
          <w:caps/>
        </w:rPr>
      </w:pPr>
      <w:r w:rsidRPr="00780BC4">
        <w:rPr>
          <w:rFonts w:ascii="Arial" w:hAnsi="Arial" w:cs="Arial"/>
          <w:b/>
          <w:bCs/>
          <w:caps/>
        </w:rPr>
        <w:t>ir projektų valdymo SKYRIUS</w:t>
      </w:r>
    </w:p>
    <w:p w14:paraId="207699E0" w14:textId="77777777" w:rsidR="00494E82" w:rsidRDefault="00494E82" w:rsidP="00494E82">
      <w:pPr>
        <w:spacing w:before="240" w:line="276" w:lineRule="auto"/>
        <w:rPr>
          <w:rFonts w:ascii="Arial" w:hAnsi="Arial" w:cs="Arial"/>
          <w:bCs/>
        </w:rPr>
      </w:pPr>
    </w:p>
    <w:p w14:paraId="062AE29E" w14:textId="77777777" w:rsidR="002A7263" w:rsidRDefault="002A7263" w:rsidP="002A7263">
      <w:pPr>
        <w:spacing w:line="276" w:lineRule="auto"/>
        <w:rPr>
          <w:rFonts w:ascii="Arial" w:hAnsi="Arial" w:cs="Arial"/>
          <w:bCs/>
        </w:rPr>
      </w:pPr>
      <w:r w:rsidRPr="00780BC4">
        <w:rPr>
          <w:rFonts w:ascii="Arial" w:hAnsi="Arial" w:cs="Arial"/>
          <w:bCs/>
        </w:rPr>
        <w:t>Klaipėdos rajono savivaldybės</w:t>
      </w:r>
      <w:r w:rsidRPr="00780BC4">
        <w:rPr>
          <w:rFonts w:ascii="Arial" w:hAnsi="Arial" w:cs="Arial"/>
          <w:bCs/>
        </w:rPr>
        <w:tab/>
      </w:r>
      <w:r w:rsidRPr="00780BC4">
        <w:rPr>
          <w:rFonts w:ascii="Arial" w:hAnsi="Arial" w:cs="Arial"/>
          <w:bCs/>
        </w:rPr>
        <w:tab/>
      </w:r>
      <w:r w:rsidRPr="00780BC4">
        <w:rPr>
          <w:rFonts w:ascii="Arial" w:hAnsi="Arial" w:cs="Arial"/>
          <w:bCs/>
        </w:rPr>
        <w:tab/>
        <w:t>2025-07-</w:t>
      </w:r>
      <w:r w:rsidRPr="00780BC4">
        <w:rPr>
          <w:rFonts w:ascii="Arial" w:hAnsi="Arial" w:cs="Arial"/>
          <w:bCs/>
        </w:rPr>
        <w:br/>
        <w:t>administracijos direktoriui</w:t>
      </w:r>
    </w:p>
    <w:p w14:paraId="45E6FE56" w14:textId="1D296510" w:rsidR="00321D3A" w:rsidRDefault="002A7263" w:rsidP="00D507A6">
      <w:pPr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Jevgenijui Bardauskui</w:t>
      </w:r>
      <w:r w:rsidR="00321D3A" w:rsidRPr="009F6B50">
        <w:rPr>
          <w:rFonts w:ascii="Arial" w:hAnsi="Arial" w:cs="Arial"/>
          <w:bCs/>
        </w:rPr>
        <w:tab/>
      </w:r>
      <w:r w:rsidR="00321D3A" w:rsidRPr="009F6B50">
        <w:rPr>
          <w:rFonts w:ascii="Arial" w:hAnsi="Arial" w:cs="Arial"/>
          <w:bCs/>
        </w:rPr>
        <w:tab/>
      </w:r>
      <w:r w:rsidR="00321D3A" w:rsidRPr="009F6B50">
        <w:rPr>
          <w:rFonts w:ascii="Arial" w:hAnsi="Arial" w:cs="Arial"/>
          <w:bCs/>
        </w:rPr>
        <w:tab/>
      </w:r>
    </w:p>
    <w:p w14:paraId="0F99E222" w14:textId="77777777" w:rsidR="00D507A6" w:rsidRPr="00D507A6" w:rsidRDefault="00D507A6" w:rsidP="00D507A6">
      <w:pPr>
        <w:spacing w:line="276" w:lineRule="auto"/>
        <w:rPr>
          <w:rFonts w:ascii="Arial" w:hAnsi="Arial" w:cs="Arial"/>
          <w:bCs/>
        </w:rPr>
      </w:pPr>
    </w:p>
    <w:p w14:paraId="5774AE77" w14:textId="6E91C7FE" w:rsidR="009F6B50" w:rsidRPr="00D507A6" w:rsidRDefault="00D507A6" w:rsidP="00B30895">
      <w:pPr>
        <w:tabs>
          <w:tab w:val="left" w:pos="1134"/>
          <w:tab w:val="left" w:pos="1418"/>
          <w:tab w:val="left" w:pos="1701"/>
        </w:tabs>
        <w:spacing w:before="360"/>
        <w:rPr>
          <w:rFonts w:ascii="Arial" w:hAnsi="Arial" w:cs="Arial"/>
          <w:b/>
          <w:caps/>
        </w:rPr>
      </w:pPr>
      <w:r w:rsidRPr="00D507A6">
        <w:rPr>
          <w:rFonts w:ascii="Arial" w:hAnsi="Arial" w:cs="Arial"/>
          <w:b/>
          <w:caps/>
        </w:rPr>
        <w:t>Dėl valstybinės žemės sklypo suformavimo visuomenės poreikiams</w:t>
      </w:r>
    </w:p>
    <w:p w14:paraId="1258B681" w14:textId="77777777" w:rsidR="00D507A6" w:rsidRPr="009F6B50" w:rsidRDefault="00D507A6" w:rsidP="00B30895">
      <w:pPr>
        <w:tabs>
          <w:tab w:val="left" w:pos="1134"/>
          <w:tab w:val="left" w:pos="1418"/>
          <w:tab w:val="left" w:pos="1701"/>
        </w:tabs>
        <w:spacing w:before="360"/>
        <w:rPr>
          <w:rFonts w:ascii="Arial" w:hAnsi="Arial" w:cs="Arial"/>
          <w:b/>
          <w:bCs/>
        </w:rPr>
      </w:pPr>
    </w:p>
    <w:p w14:paraId="58BDB911" w14:textId="32D040A9" w:rsidR="00D507A6" w:rsidRDefault="009F6B50" w:rsidP="00D507A6">
      <w:pPr>
        <w:ind w:firstLine="720"/>
        <w:rPr>
          <w:rFonts w:ascii="Arial" w:hAnsi="Arial" w:cs="Arial"/>
        </w:rPr>
      </w:pPr>
      <w:r w:rsidRPr="009F6B50">
        <w:rPr>
          <w:rFonts w:ascii="Arial" w:hAnsi="Arial" w:cs="Arial"/>
        </w:rPr>
        <w:t xml:space="preserve">Prašome </w:t>
      </w:r>
      <w:r w:rsidR="00D507A6" w:rsidRPr="00D507A6">
        <w:rPr>
          <w:rFonts w:ascii="Arial" w:hAnsi="Arial" w:cs="Arial"/>
        </w:rPr>
        <w:t>inicijuoti valstybinės žemės sklypo, esančio prie Agilos g. 12, Trušeliuose, Sendvario seniūnijoje, suformavimą visuomenės poreikiams.</w:t>
      </w:r>
      <w:r w:rsidR="00FD1BF7" w:rsidRPr="00FD1BF7">
        <w:t xml:space="preserve"> </w:t>
      </w:r>
      <w:r w:rsidR="00FD1BF7" w:rsidRPr="00FD1BF7">
        <w:rPr>
          <w:rFonts w:ascii="Arial" w:hAnsi="Arial" w:cs="Arial"/>
        </w:rPr>
        <w:t xml:space="preserve">Sklypo </w:t>
      </w:r>
      <w:r w:rsidR="00FD1BF7">
        <w:rPr>
          <w:rFonts w:ascii="Arial" w:hAnsi="Arial" w:cs="Arial"/>
        </w:rPr>
        <w:t>vieta:</w:t>
      </w:r>
    </w:p>
    <w:p w14:paraId="2CB2D40F" w14:textId="280745F4" w:rsidR="0064749F" w:rsidRPr="0064749F" w:rsidRDefault="0064749F" w:rsidP="00D507A6">
      <w:pPr>
        <w:ind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3D0E913C" wp14:editId="0CE42245">
            <wp:extent cx="5277839" cy="2980189"/>
            <wp:effectExtent l="0" t="0" r="0" b="0"/>
            <wp:docPr id="1141697954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image_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088" cy="3000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19C98" w14:textId="01116621" w:rsidR="00D507A6" w:rsidRPr="00D507A6" w:rsidRDefault="00D507A6" w:rsidP="00D507A6">
      <w:pPr>
        <w:ind w:firstLine="720"/>
        <w:rPr>
          <w:rFonts w:ascii="Arial" w:hAnsi="Arial" w:cs="Arial"/>
        </w:rPr>
      </w:pPr>
      <w:r w:rsidRPr="1BDF6EC5">
        <w:rPr>
          <w:rFonts w:ascii="Arial" w:hAnsi="Arial" w:cs="Arial"/>
        </w:rPr>
        <w:t xml:space="preserve">Šis žemės plotas </w:t>
      </w:r>
      <w:r w:rsidR="09F4DCF5" w:rsidRPr="1BDF6EC5">
        <w:rPr>
          <w:rFonts w:ascii="Arial" w:hAnsi="Arial" w:cs="Arial"/>
        </w:rPr>
        <w:t xml:space="preserve">gali būti </w:t>
      </w:r>
      <w:r w:rsidRPr="1BDF6EC5">
        <w:rPr>
          <w:rFonts w:ascii="Arial" w:hAnsi="Arial" w:cs="Arial"/>
        </w:rPr>
        <w:t xml:space="preserve">reikalingas infrastruktūrai – </w:t>
      </w:r>
      <w:r w:rsidR="7F04237C" w:rsidRPr="1BDF6EC5">
        <w:rPr>
          <w:rFonts w:ascii="Arial" w:hAnsi="Arial" w:cs="Arial"/>
        </w:rPr>
        <w:t>gali būti</w:t>
      </w:r>
      <w:r w:rsidRPr="1BDF6EC5">
        <w:rPr>
          <w:rFonts w:ascii="Arial" w:hAnsi="Arial" w:cs="Arial"/>
        </w:rPr>
        <w:t xml:space="preserve"> įrengt</w:t>
      </w:r>
      <w:r w:rsidR="192990B6" w:rsidRPr="1BDF6EC5">
        <w:rPr>
          <w:rFonts w:ascii="Arial" w:hAnsi="Arial" w:cs="Arial"/>
        </w:rPr>
        <w:t>a</w:t>
      </w:r>
      <w:r w:rsidRPr="1BDF6EC5">
        <w:rPr>
          <w:rFonts w:ascii="Arial" w:hAnsi="Arial" w:cs="Arial"/>
        </w:rPr>
        <w:t xml:space="preserve"> automobilių stovėjimo </w:t>
      </w:r>
      <w:r w:rsidR="003169EE" w:rsidRPr="1BDF6EC5">
        <w:rPr>
          <w:rFonts w:ascii="Arial" w:hAnsi="Arial" w:cs="Arial"/>
        </w:rPr>
        <w:t>aikštel</w:t>
      </w:r>
      <w:r w:rsidR="003169EE">
        <w:rPr>
          <w:rFonts w:ascii="Arial" w:hAnsi="Arial" w:cs="Arial"/>
        </w:rPr>
        <w:t>ė</w:t>
      </w:r>
      <w:r w:rsidRPr="1BDF6EC5">
        <w:rPr>
          <w:rFonts w:ascii="Arial" w:hAnsi="Arial" w:cs="Arial"/>
        </w:rPr>
        <w:t xml:space="preserve">, </w:t>
      </w:r>
      <w:r w:rsidR="003169EE" w:rsidRPr="1BDF6EC5">
        <w:rPr>
          <w:rFonts w:ascii="Arial" w:hAnsi="Arial" w:cs="Arial"/>
        </w:rPr>
        <w:t>skirt</w:t>
      </w:r>
      <w:r w:rsidR="003169EE">
        <w:rPr>
          <w:rFonts w:ascii="Arial" w:hAnsi="Arial" w:cs="Arial"/>
        </w:rPr>
        <w:t>a</w:t>
      </w:r>
      <w:r w:rsidR="003169EE" w:rsidRPr="1BDF6EC5">
        <w:rPr>
          <w:rFonts w:ascii="Arial" w:hAnsi="Arial" w:cs="Arial"/>
        </w:rPr>
        <w:t xml:space="preserve"> </w:t>
      </w:r>
      <w:r w:rsidRPr="1BDF6EC5">
        <w:rPr>
          <w:rFonts w:ascii="Arial" w:hAnsi="Arial" w:cs="Arial"/>
        </w:rPr>
        <w:t>šalia esančios mokyklos bendruomenės reikmėms</w:t>
      </w:r>
      <w:r w:rsidR="2824E4A6" w:rsidRPr="1BDF6EC5">
        <w:rPr>
          <w:rFonts w:ascii="Arial" w:hAnsi="Arial" w:cs="Arial"/>
        </w:rPr>
        <w:t>, jei bus toks poreikis</w:t>
      </w:r>
      <w:r w:rsidRPr="1BDF6EC5">
        <w:rPr>
          <w:rFonts w:ascii="Arial" w:hAnsi="Arial" w:cs="Arial"/>
        </w:rPr>
        <w:t>.</w:t>
      </w:r>
    </w:p>
    <w:p w14:paraId="7E911768" w14:textId="7C8E21A3" w:rsidR="00D507A6" w:rsidRPr="00D507A6" w:rsidRDefault="00D507A6" w:rsidP="00D507A6">
      <w:pPr>
        <w:ind w:firstLine="720"/>
        <w:rPr>
          <w:rFonts w:ascii="Arial" w:hAnsi="Arial" w:cs="Arial"/>
        </w:rPr>
      </w:pPr>
      <w:r w:rsidRPr="1BDF6EC5">
        <w:rPr>
          <w:rFonts w:ascii="Arial" w:hAnsi="Arial" w:cs="Arial"/>
        </w:rPr>
        <w:t>Formuojant sklypą siūloma įvertinti ribas su gretimomis įmonių teritorijomis ir derinti sprendinius su kaimyn</w:t>
      </w:r>
      <w:r w:rsidR="4D1ED3CF" w:rsidRPr="1BDF6EC5">
        <w:rPr>
          <w:rFonts w:ascii="Arial" w:hAnsi="Arial" w:cs="Arial"/>
        </w:rPr>
        <w:t>inių sklypų savininkais</w:t>
      </w:r>
      <w:r w:rsidRPr="1BDF6EC5">
        <w:rPr>
          <w:rFonts w:ascii="Arial" w:hAnsi="Arial" w:cs="Arial"/>
        </w:rPr>
        <w:t>.</w:t>
      </w:r>
    </w:p>
    <w:p w14:paraId="19030EF4" w14:textId="1F3BE6B9" w:rsidR="009F6B50" w:rsidRDefault="009F6B50" w:rsidP="00D507A6">
      <w:pPr>
        <w:ind w:firstLine="720"/>
        <w:rPr>
          <w:rFonts w:ascii="Arial" w:hAnsi="Arial" w:cs="Arial"/>
        </w:rPr>
      </w:pPr>
    </w:p>
    <w:p w14:paraId="798DA5C9" w14:textId="77777777" w:rsidR="0064749F" w:rsidRDefault="0064749F" w:rsidP="00D507A6">
      <w:pPr>
        <w:ind w:firstLine="720"/>
        <w:rPr>
          <w:rFonts w:ascii="Arial" w:hAnsi="Arial" w:cs="Arial"/>
        </w:rPr>
      </w:pPr>
    </w:p>
    <w:p w14:paraId="2DB26590" w14:textId="77777777" w:rsidR="002A7263" w:rsidRDefault="002A7263" w:rsidP="002A7263">
      <w:pPr>
        <w:jc w:val="both"/>
        <w:rPr>
          <w:rFonts w:ascii="Arial" w:hAnsi="Arial" w:cs="Arial"/>
        </w:rPr>
      </w:pPr>
    </w:p>
    <w:p w14:paraId="4986F218" w14:textId="7F7103F9" w:rsidR="002A7263" w:rsidRPr="00780BC4" w:rsidRDefault="002A7263" w:rsidP="002A7263">
      <w:pPr>
        <w:jc w:val="both"/>
        <w:rPr>
          <w:rFonts w:ascii="Arial" w:hAnsi="Arial" w:cs="Arial"/>
        </w:rPr>
      </w:pPr>
      <w:r w:rsidRPr="00780BC4">
        <w:rPr>
          <w:rFonts w:ascii="Arial" w:hAnsi="Arial" w:cs="Arial"/>
        </w:rPr>
        <w:t>Vedėjas</w:t>
      </w:r>
      <w:r w:rsidRPr="00780BC4">
        <w:rPr>
          <w:rFonts w:ascii="Arial" w:hAnsi="Arial" w:cs="Arial"/>
        </w:rPr>
        <w:tab/>
      </w:r>
      <w:r w:rsidRPr="00780BC4">
        <w:rPr>
          <w:rFonts w:ascii="Arial" w:hAnsi="Arial" w:cs="Arial"/>
        </w:rPr>
        <w:tab/>
      </w:r>
      <w:r w:rsidRPr="00780BC4">
        <w:rPr>
          <w:rFonts w:ascii="Arial" w:hAnsi="Arial" w:cs="Arial"/>
        </w:rPr>
        <w:tab/>
        <w:t xml:space="preserve">  </w:t>
      </w:r>
      <w:r w:rsidRPr="00780BC4">
        <w:rPr>
          <w:rFonts w:ascii="Arial" w:hAnsi="Arial" w:cs="Arial"/>
        </w:rPr>
        <w:tab/>
      </w:r>
      <w:r w:rsidRPr="00780BC4">
        <w:rPr>
          <w:rFonts w:ascii="Arial" w:hAnsi="Arial" w:cs="Arial"/>
        </w:rPr>
        <w:tab/>
        <w:t>Mindaugas Šatkus</w:t>
      </w:r>
    </w:p>
    <w:p w14:paraId="5BCDA8DC" w14:textId="77777777" w:rsidR="0064749F" w:rsidRDefault="0064749F" w:rsidP="0064749F">
      <w:pPr>
        <w:rPr>
          <w:rFonts w:ascii="Arial" w:hAnsi="Arial" w:cs="Arial"/>
        </w:rPr>
      </w:pPr>
    </w:p>
    <w:p w14:paraId="239A3109" w14:textId="77777777" w:rsidR="0064749F" w:rsidRDefault="0064749F" w:rsidP="0064749F">
      <w:pPr>
        <w:rPr>
          <w:rFonts w:ascii="Arial" w:hAnsi="Arial" w:cs="Arial"/>
        </w:rPr>
      </w:pPr>
    </w:p>
    <w:p w14:paraId="5F9C76CC" w14:textId="77777777" w:rsidR="0064749F" w:rsidRDefault="0064749F" w:rsidP="0064749F">
      <w:pPr>
        <w:rPr>
          <w:rFonts w:ascii="Arial" w:hAnsi="Arial" w:cs="Arial"/>
        </w:rPr>
      </w:pPr>
    </w:p>
    <w:p w14:paraId="0C9BAC43" w14:textId="77777777" w:rsidR="0064749F" w:rsidRPr="009F6B50" w:rsidRDefault="0064749F" w:rsidP="0064749F">
      <w:pPr>
        <w:rPr>
          <w:rFonts w:ascii="Arial" w:hAnsi="Arial" w:cs="Arial"/>
        </w:rPr>
      </w:pPr>
    </w:p>
    <w:p w14:paraId="31235663" w14:textId="1105732A" w:rsidR="00B43DD6" w:rsidRPr="009F6B50" w:rsidRDefault="00B43DD6" w:rsidP="0064749F">
      <w:pPr>
        <w:rPr>
          <w:rFonts w:ascii="Arial" w:hAnsi="Arial" w:cs="Arial"/>
        </w:rPr>
      </w:pPr>
      <w:r w:rsidRPr="009F6B50">
        <w:rPr>
          <w:rFonts w:ascii="Arial" w:hAnsi="Arial" w:cs="Arial"/>
        </w:rPr>
        <w:t>D</w:t>
      </w:r>
      <w:r w:rsidR="00494E82">
        <w:rPr>
          <w:rFonts w:ascii="Arial" w:hAnsi="Arial" w:cs="Arial"/>
        </w:rPr>
        <w:t>.</w:t>
      </w:r>
      <w:r w:rsidRPr="009F6B50">
        <w:rPr>
          <w:rFonts w:ascii="Arial" w:hAnsi="Arial" w:cs="Arial"/>
        </w:rPr>
        <w:t xml:space="preserve"> Burniauskienė, tel. </w:t>
      </w:r>
      <w:r w:rsidR="00494E82">
        <w:rPr>
          <w:rFonts w:ascii="Arial" w:hAnsi="Arial" w:cs="Arial"/>
        </w:rPr>
        <w:t>+370</w:t>
      </w:r>
      <w:r w:rsidRPr="009F6B50">
        <w:rPr>
          <w:rFonts w:ascii="Arial" w:hAnsi="Arial" w:cs="Arial"/>
        </w:rPr>
        <w:t xml:space="preserve"> 671 97 996, el. p. dainora.burniauskiene@klaipedos-r.lt</w:t>
      </w:r>
    </w:p>
    <w:sectPr w:rsidR="00B43DD6" w:rsidRPr="009F6B50" w:rsidSect="00AD35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851" w:right="567" w:bottom="851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0EDFB" w14:textId="77777777" w:rsidR="007C6033" w:rsidRDefault="007C6033" w:rsidP="00F3669A">
      <w:r>
        <w:separator/>
      </w:r>
    </w:p>
  </w:endnote>
  <w:endnote w:type="continuationSeparator" w:id="0">
    <w:p w14:paraId="115DDA47" w14:textId="77777777" w:rsidR="007C6033" w:rsidRDefault="007C6033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ED2C" w14:textId="77777777" w:rsidR="009D1FA0" w:rsidRDefault="009D1FA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269D" w14:textId="77777777" w:rsidR="009D1FA0" w:rsidRDefault="009D1FA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05BB264C">
            <v:line id="Tiesioji jungtis 3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00]" strokeweight=".5pt" from="-58.15pt,12.3pt" to="511.85pt,13.8pt" w14:anchorId="7A4B6D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9D1FA0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9D1FA0">
      <w:rPr>
        <w:rFonts w:ascii="Arial" w:hAnsi="Arial" w:cs="Arial"/>
        <w:sz w:val="20"/>
        <w:szCs w:val="20"/>
      </w:rPr>
      <w:t>Biudžetinė įstaiga</w:t>
    </w:r>
    <w:r w:rsidR="003063A4" w:rsidRPr="009D1FA0">
      <w:rPr>
        <w:rFonts w:ascii="Arial" w:hAnsi="Arial" w:cs="Arial"/>
        <w:sz w:val="20"/>
        <w:szCs w:val="20"/>
      </w:rPr>
      <w:tab/>
    </w:r>
    <w:r w:rsidR="003063A4" w:rsidRPr="009D1FA0">
      <w:rPr>
        <w:rFonts w:ascii="Arial" w:hAnsi="Arial" w:cs="Arial"/>
        <w:sz w:val="20"/>
        <w:szCs w:val="20"/>
      </w:rPr>
      <w:tab/>
      <w:t xml:space="preserve">Duomenys kaupiami ir saugomi                         </w:t>
    </w:r>
  </w:p>
  <w:p w14:paraId="324963E5" w14:textId="1F78ECA0" w:rsidR="003063A4" w:rsidRPr="009D1FA0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9D1FA0">
      <w:rPr>
        <w:rFonts w:ascii="Arial" w:hAnsi="Arial" w:cs="Arial"/>
        <w:sz w:val="20"/>
        <w:szCs w:val="20"/>
      </w:rPr>
      <w:t xml:space="preserve">      </w:t>
    </w:r>
    <w:r w:rsidR="009F6B50" w:rsidRPr="009D1FA0">
      <w:rPr>
        <w:rFonts w:ascii="Arial" w:hAnsi="Arial" w:cs="Arial"/>
        <w:sz w:val="20"/>
        <w:szCs w:val="20"/>
      </w:rPr>
      <w:t xml:space="preserve"> </w:t>
    </w:r>
    <w:r w:rsidR="003063A4" w:rsidRPr="009D1FA0">
      <w:rPr>
        <w:rFonts w:ascii="Arial" w:hAnsi="Arial" w:cs="Arial"/>
        <w:sz w:val="20"/>
        <w:szCs w:val="20"/>
      </w:rPr>
      <w:t>Klaipėdos g. 2, LT-96130 Gargždai</w:t>
    </w:r>
    <w:r w:rsidR="003063A4" w:rsidRPr="009D1FA0">
      <w:rPr>
        <w:rFonts w:ascii="Arial" w:hAnsi="Arial" w:cs="Arial"/>
        <w:sz w:val="20"/>
        <w:szCs w:val="20"/>
      </w:rPr>
      <w:tab/>
      <w:t xml:space="preserve">                    </w:t>
    </w:r>
    <w:r w:rsidR="009F6B50" w:rsidRPr="009D1FA0">
      <w:rPr>
        <w:rFonts w:ascii="Arial" w:hAnsi="Arial" w:cs="Arial"/>
        <w:sz w:val="20"/>
        <w:szCs w:val="20"/>
      </w:rPr>
      <w:t xml:space="preserve"> </w:t>
    </w:r>
    <w:r w:rsidR="003063A4" w:rsidRPr="009D1FA0">
      <w:rPr>
        <w:rFonts w:ascii="Arial" w:hAnsi="Arial" w:cs="Arial"/>
        <w:sz w:val="20"/>
        <w:szCs w:val="20"/>
      </w:rPr>
      <w:t>Juridinių asmenų registre</w:t>
    </w:r>
    <w:r w:rsidR="003063A4" w:rsidRPr="009D1FA0">
      <w:rPr>
        <w:rFonts w:ascii="Arial" w:hAnsi="Arial" w:cs="Arial"/>
        <w:sz w:val="20"/>
        <w:szCs w:val="20"/>
      </w:rPr>
      <w:tab/>
    </w:r>
  </w:p>
  <w:p w14:paraId="448A2913" w14:textId="7D1A8206" w:rsidR="003063A4" w:rsidRPr="009D1FA0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9D1FA0">
      <w:rPr>
        <w:rFonts w:ascii="Arial" w:hAnsi="Arial" w:cs="Arial"/>
        <w:sz w:val="20"/>
        <w:szCs w:val="20"/>
      </w:rPr>
      <w:t xml:space="preserve">       </w:t>
    </w:r>
    <w:r w:rsidR="003063A4" w:rsidRPr="009D1FA0">
      <w:rPr>
        <w:rFonts w:ascii="Arial" w:hAnsi="Arial" w:cs="Arial"/>
        <w:sz w:val="20"/>
        <w:szCs w:val="20"/>
      </w:rPr>
      <w:t xml:space="preserve">Tel. </w:t>
    </w:r>
    <w:r w:rsidR="0024476F" w:rsidRPr="009D1FA0">
      <w:rPr>
        <w:rFonts w:ascii="Arial" w:hAnsi="Arial" w:cs="Arial"/>
        <w:sz w:val="20"/>
        <w:szCs w:val="20"/>
      </w:rPr>
      <w:t>(</w:t>
    </w:r>
    <w:r w:rsidR="009F6B50" w:rsidRPr="009D1FA0">
      <w:rPr>
        <w:rFonts w:ascii="Arial" w:hAnsi="Arial" w:cs="Arial"/>
        <w:sz w:val="20"/>
        <w:szCs w:val="20"/>
      </w:rPr>
      <w:t>0</w:t>
    </w:r>
    <w:r w:rsidR="0024476F" w:rsidRPr="009D1FA0">
      <w:rPr>
        <w:rFonts w:ascii="Arial" w:hAnsi="Arial" w:cs="Arial"/>
        <w:sz w:val="20"/>
        <w:szCs w:val="20"/>
      </w:rPr>
      <w:t xml:space="preserve"> 46) 21 11 16.</w:t>
    </w:r>
    <w:r w:rsidR="003063A4" w:rsidRPr="009D1FA0">
      <w:rPr>
        <w:rFonts w:ascii="Arial" w:hAnsi="Arial" w:cs="Arial"/>
        <w:sz w:val="20"/>
        <w:szCs w:val="20"/>
      </w:rPr>
      <w:tab/>
      <w:t xml:space="preserve">                     Kodas </w:t>
    </w:r>
    <w:r w:rsidR="003063A4" w:rsidRPr="009D1FA0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56C99FA4" w14:textId="7CFB2074" w:rsidR="003063A4" w:rsidRPr="009D1FA0" w:rsidRDefault="00733C69" w:rsidP="00733C69">
    <w:pPr>
      <w:pStyle w:val="Porat"/>
      <w:tabs>
        <w:tab w:val="right" w:pos="9638"/>
      </w:tabs>
      <w:ind w:hanging="1134"/>
      <w:rPr>
        <w:rFonts w:ascii="Arial" w:hAnsi="Arial" w:cs="Arial"/>
        <w:sz w:val="20"/>
        <w:lang w:val="da-DK"/>
      </w:rPr>
    </w:pPr>
    <w:r w:rsidRPr="009D1FA0">
      <w:rPr>
        <w:rFonts w:ascii="Arial" w:hAnsi="Arial" w:cs="Arial"/>
        <w:sz w:val="20"/>
        <w:szCs w:val="20"/>
      </w:rPr>
      <w:t xml:space="preserve">       </w:t>
    </w:r>
    <w:r w:rsidR="003063A4" w:rsidRPr="009D1FA0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3063A4" w:rsidRPr="009D1FA0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3063A4" w:rsidRPr="009D1FA0">
      <w:rPr>
        <w:rFonts w:ascii="Arial" w:hAnsi="Arial" w:cs="Arial"/>
        <w:sz w:val="20"/>
        <w:szCs w:val="20"/>
      </w:rPr>
      <w:t xml:space="preserve">                       www.klaipedos-r.lt</w:t>
    </w:r>
    <w:r w:rsidR="003063A4" w:rsidRPr="009D1FA0">
      <w:rPr>
        <w:rFonts w:ascii="Arial" w:hAnsi="Arial" w:cs="Arial"/>
        <w:sz w:val="20"/>
      </w:rPr>
      <w:tab/>
    </w:r>
    <w:r w:rsidR="003063A4" w:rsidRPr="009D1FA0">
      <w:rPr>
        <w:rFonts w:ascii="Arial" w:hAnsi="Arial" w:cs="Arial"/>
        <w:sz w:val="20"/>
        <w:lang w:val="da-DK"/>
      </w:rPr>
      <w:tab/>
    </w:r>
    <w:r w:rsidR="003063A4" w:rsidRPr="009D1FA0">
      <w:rPr>
        <w:rFonts w:ascii="Arial" w:hAnsi="Arial" w:cs="Arial"/>
        <w:sz w:val="20"/>
        <w:lang w:val="da-DK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B25C4" w14:textId="77777777" w:rsidR="007C6033" w:rsidRDefault="007C6033" w:rsidP="00F3669A">
      <w:r>
        <w:separator/>
      </w:r>
    </w:p>
  </w:footnote>
  <w:footnote w:type="continuationSeparator" w:id="0">
    <w:p w14:paraId="1FC875D9" w14:textId="77777777" w:rsidR="007C6033" w:rsidRDefault="007C6033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8198" w14:textId="77777777" w:rsidR="009D1FA0" w:rsidRDefault="009D1FA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009F" w14:textId="77777777" w:rsidR="009D1FA0" w:rsidRDefault="009D1FA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AE41" w14:textId="77777777" w:rsidR="009D1FA0" w:rsidRDefault="009D1FA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40E6"/>
    <w:multiLevelType w:val="hybridMultilevel"/>
    <w:tmpl w:val="F0847F8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0C55CFB"/>
    <w:multiLevelType w:val="hybridMultilevel"/>
    <w:tmpl w:val="C5CA920E"/>
    <w:lvl w:ilvl="0" w:tplc="0427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65" w:hanging="360"/>
      </w:pPr>
    </w:lvl>
    <w:lvl w:ilvl="2" w:tplc="0427001B" w:tentative="1">
      <w:start w:val="1"/>
      <w:numFmt w:val="lowerRoman"/>
      <w:lvlText w:val="%3."/>
      <w:lvlJc w:val="right"/>
      <w:pPr>
        <w:ind w:left="3785" w:hanging="180"/>
      </w:pPr>
    </w:lvl>
    <w:lvl w:ilvl="3" w:tplc="0427000F" w:tentative="1">
      <w:start w:val="1"/>
      <w:numFmt w:val="decimal"/>
      <w:lvlText w:val="%4."/>
      <w:lvlJc w:val="left"/>
      <w:pPr>
        <w:ind w:left="4505" w:hanging="360"/>
      </w:pPr>
    </w:lvl>
    <w:lvl w:ilvl="4" w:tplc="04270019" w:tentative="1">
      <w:start w:val="1"/>
      <w:numFmt w:val="lowerLetter"/>
      <w:lvlText w:val="%5."/>
      <w:lvlJc w:val="left"/>
      <w:pPr>
        <w:ind w:left="5225" w:hanging="360"/>
      </w:pPr>
    </w:lvl>
    <w:lvl w:ilvl="5" w:tplc="0427001B" w:tentative="1">
      <w:start w:val="1"/>
      <w:numFmt w:val="lowerRoman"/>
      <w:lvlText w:val="%6."/>
      <w:lvlJc w:val="right"/>
      <w:pPr>
        <w:ind w:left="5945" w:hanging="180"/>
      </w:pPr>
    </w:lvl>
    <w:lvl w:ilvl="6" w:tplc="0427000F" w:tentative="1">
      <w:start w:val="1"/>
      <w:numFmt w:val="decimal"/>
      <w:lvlText w:val="%7."/>
      <w:lvlJc w:val="left"/>
      <w:pPr>
        <w:ind w:left="6665" w:hanging="360"/>
      </w:pPr>
    </w:lvl>
    <w:lvl w:ilvl="7" w:tplc="04270019" w:tentative="1">
      <w:start w:val="1"/>
      <w:numFmt w:val="lowerLetter"/>
      <w:lvlText w:val="%8."/>
      <w:lvlJc w:val="left"/>
      <w:pPr>
        <w:ind w:left="7385" w:hanging="360"/>
      </w:pPr>
    </w:lvl>
    <w:lvl w:ilvl="8" w:tplc="0427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33D623E"/>
    <w:multiLevelType w:val="hybridMultilevel"/>
    <w:tmpl w:val="255A6486"/>
    <w:lvl w:ilvl="0" w:tplc="996AE880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2C36F3"/>
    <w:multiLevelType w:val="multilevel"/>
    <w:tmpl w:val="82F6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54EC7"/>
    <w:multiLevelType w:val="hybridMultilevel"/>
    <w:tmpl w:val="5478DF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57C00D8"/>
    <w:multiLevelType w:val="hybridMultilevel"/>
    <w:tmpl w:val="09E87342"/>
    <w:lvl w:ilvl="0" w:tplc="9154D6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412832">
    <w:abstractNumId w:val="1"/>
  </w:num>
  <w:num w:numId="2" w16cid:durableId="1823816616">
    <w:abstractNumId w:val="3"/>
  </w:num>
  <w:num w:numId="3" w16cid:durableId="1140851336">
    <w:abstractNumId w:val="8"/>
  </w:num>
  <w:num w:numId="4" w16cid:durableId="824274215">
    <w:abstractNumId w:val="10"/>
  </w:num>
  <w:num w:numId="5" w16cid:durableId="1533809258">
    <w:abstractNumId w:val="6"/>
  </w:num>
  <w:num w:numId="6" w16cid:durableId="1939291720">
    <w:abstractNumId w:val="2"/>
  </w:num>
  <w:num w:numId="7" w16cid:durableId="1110470526">
    <w:abstractNumId w:val="4"/>
  </w:num>
  <w:num w:numId="8" w16cid:durableId="1761829019">
    <w:abstractNumId w:val="0"/>
  </w:num>
  <w:num w:numId="9" w16cid:durableId="1489445950">
    <w:abstractNumId w:val="9"/>
  </w:num>
  <w:num w:numId="10" w16cid:durableId="731657661">
    <w:abstractNumId w:val="7"/>
  </w:num>
  <w:num w:numId="11" w16cid:durableId="1110667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0756"/>
    <w:rsid w:val="00003755"/>
    <w:rsid w:val="00003BCB"/>
    <w:rsid w:val="00007819"/>
    <w:rsid w:val="00012987"/>
    <w:rsid w:val="00013E8F"/>
    <w:rsid w:val="00015CDC"/>
    <w:rsid w:val="00016455"/>
    <w:rsid w:val="00021A50"/>
    <w:rsid w:val="000226DE"/>
    <w:rsid w:val="0002339C"/>
    <w:rsid w:val="0002518A"/>
    <w:rsid w:val="000270AB"/>
    <w:rsid w:val="000336BC"/>
    <w:rsid w:val="00033D8D"/>
    <w:rsid w:val="00034462"/>
    <w:rsid w:val="00034EE8"/>
    <w:rsid w:val="0003504A"/>
    <w:rsid w:val="000361DC"/>
    <w:rsid w:val="00040AB4"/>
    <w:rsid w:val="000410BE"/>
    <w:rsid w:val="00042446"/>
    <w:rsid w:val="00044836"/>
    <w:rsid w:val="0004612C"/>
    <w:rsid w:val="00046EC9"/>
    <w:rsid w:val="00047FBB"/>
    <w:rsid w:val="0005188E"/>
    <w:rsid w:val="0005199C"/>
    <w:rsid w:val="00051E5B"/>
    <w:rsid w:val="000548C8"/>
    <w:rsid w:val="00055A02"/>
    <w:rsid w:val="0005682B"/>
    <w:rsid w:val="000570A9"/>
    <w:rsid w:val="000619C8"/>
    <w:rsid w:val="00062B33"/>
    <w:rsid w:val="00063A73"/>
    <w:rsid w:val="0007493E"/>
    <w:rsid w:val="00075C0D"/>
    <w:rsid w:val="00076375"/>
    <w:rsid w:val="0007657B"/>
    <w:rsid w:val="00077444"/>
    <w:rsid w:val="00080DAA"/>
    <w:rsid w:val="00084E0F"/>
    <w:rsid w:val="00085CA7"/>
    <w:rsid w:val="00087326"/>
    <w:rsid w:val="00090A47"/>
    <w:rsid w:val="000948E5"/>
    <w:rsid w:val="000959A7"/>
    <w:rsid w:val="00095D16"/>
    <w:rsid w:val="00097772"/>
    <w:rsid w:val="000A2600"/>
    <w:rsid w:val="000A2EDF"/>
    <w:rsid w:val="000A39DE"/>
    <w:rsid w:val="000A3EAA"/>
    <w:rsid w:val="000A4E41"/>
    <w:rsid w:val="000B2BC4"/>
    <w:rsid w:val="000B3B86"/>
    <w:rsid w:val="000B7E29"/>
    <w:rsid w:val="000C2816"/>
    <w:rsid w:val="000C2BA1"/>
    <w:rsid w:val="000D05A0"/>
    <w:rsid w:val="000D0EC8"/>
    <w:rsid w:val="000D24DA"/>
    <w:rsid w:val="000D4630"/>
    <w:rsid w:val="000D7AE8"/>
    <w:rsid w:val="000E0836"/>
    <w:rsid w:val="0010208A"/>
    <w:rsid w:val="00104652"/>
    <w:rsid w:val="00113323"/>
    <w:rsid w:val="00115D24"/>
    <w:rsid w:val="0011697E"/>
    <w:rsid w:val="001173B6"/>
    <w:rsid w:val="001219B1"/>
    <w:rsid w:val="00122F25"/>
    <w:rsid w:val="00123F3E"/>
    <w:rsid w:val="00133531"/>
    <w:rsid w:val="00136BE7"/>
    <w:rsid w:val="00137701"/>
    <w:rsid w:val="0014272E"/>
    <w:rsid w:val="00142B14"/>
    <w:rsid w:val="00147E97"/>
    <w:rsid w:val="00152674"/>
    <w:rsid w:val="00152C82"/>
    <w:rsid w:val="001646F7"/>
    <w:rsid w:val="0016762F"/>
    <w:rsid w:val="00171DEF"/>
    <w:rsid w:val="00172665"/>
    <w:rsid w:val="00175C3A"/>
    <w:rsid w:val="0017798A"/>
    <w:rsid w:val="00180E70"/>
    <w:rsid w:val="00182963"/>
    <w:rsid w:val="00182BDC"/>
    <w:rsid w:val="00182E4D"/>
    <w:rsid w:val="00183825"/>
    <w:rsid w:val="00183C9D"/>
    <w:rsid w:val="00184F6F"/>
    <w:rsid w:val="00185E97"/>
    <w:rsid w:val="00190F04"/>
    <w:rsid w:val="001943C3"/>
    <w:rsid w:val="00195E99"/>
    <w:rsid w:val="00197BEE"/>
    <w:rsid w:val="00197E78"/>
    <w:rsid w:val="001A49A2"/>
    <w:rsid w:val="001A7A31"/>
    <w:rsid w:val="001B087C"/>
    <w:rsid w:val="001B2094"/>
    <w:rsid w:val="001B522F"/>
    <w:rsid w:val="001B5773"/>
    <w:rsid w:val="001B5E4B"/>
    <w:rsid w:val="001C1B12"/>
    <w:rsid w:val="001C25AF"/>
    <w:rsid w:val="001C31AB"/>
    <w:rsid w:val="001C5296"/>
    <w:rsid w:val="001C5E96"/>
    <w:rsid w:val="001C6A88"/>
    <w:rsid w:val="001C6E8A"/>
    <w:rsid w:val="001C6FD8"/>
    <w:rsid w:val="001C752D"/>
    <w:rsid w:val="001D1CC7"/>
    <w:rsid w:val="001D1FEF"/>
    <w:rsid w:val="001D33B8"/>
    <w:rsid w:val="001D341F"/>
    <w:rsid w:val="001D5F78"/>
    <w:rsid w:val="001D6BD4"/>
    <w:rsid w:val="001D7B36"/>
    <w:rsid w:val="001E1534"/>
    <w:rsid w:val="001E1807"/>
    <w:rsid w:val="001E21F2"/>
    <w:rsid w:val="001E3F1A"/>
    <w:rsid w:val="001E61E0"/>
    <w:rsid w:val="001E628F"/>
    <w:rsid w:val="001F0711"/>
    <w:rsid w:val="001F0AD1"/>
    <w:rsid w:val="001F5DB6"/>
    <w:rsid w:val="001F6A87"/>
    <w:rsid w:val="001F72FA"/>
    <w:rsid w:val="002001A2"/>
    <w:rsid w:val="00204B5E"/>
    <w:rsid w:val="00205B9C"/>
    <w:rsid w:val="002100E9"/>
    <w:rsid w:val="0021221C"/>
    <w:rsid w:val="00212FC1"/>
    <w:rsid w:val="002137AC"/>
    <w:rsid w:val="00214511"/>
    <w:rsid w:val="00214F58"/>
    <w:rsid w:val="00215183"/>
    <w:rsid w:val="00216E4C"/>
    <w:rsid w:val="00220987"/>
    <w:rsid w:val="00221EE7"/>
    <w:rsid w:val="002242E5"/>
    <w:rsid w:val="002258FE"/>
    <w:rsid w:val="00230BEE"/>
    <w:rsid w:val="00230E4F"/>
    <w:rsid w:val="00232C27"/>
    <w:rsid w:val="002343FD"/>
    <w:rsid w:val="0023606D"/>
    <w:rsid w:val="002419EA"/>
    <w:rsid w:val="00241C2F"/>
    <w:rsid w:val="0024476F"/>
    <w:rsid w:val="00244873"/>
    <w:rsid w:val="002459BF"/>
    <w:rsid w:val="00247429"/>
    <w:rsid w:val="00247E62"/>
    <w:rsid w:val="00253E84"/>
    <w:rsid w:val="0025522E"/>
    <w:rsid w:val="002602AC"/>
    <w:rsid w:val="00266E26"/>
    <w:rsid w:val="00270FE2"/>
    <w:rsid w:val="0027107C"/>
    <w:rsid w:val="00272FEA"/>
    <w:rsid w:val="00273A1E"/>
    <w:rsid w:val="00276A1C"/>
    <w:rsid w:val="00281E0B"/>
    <w:rsid w:val="00282DAE"/>
    <w:rsid w:val="00283426"/>
    <w:rsid w:val="002860E7"/>
    <w:rsid w:val="00286CAA"/>
    <w:rsid w:val="002875C2"/>
    <w:rsid w:val="00290E94"/>
    <w:rsid w:val="00293DEC"/>
    <w:rsid w:val="0029514A"/>
    <w:rsid w:val="0029593B"/>
    <w:rsid w:val="002A220A"/>
    <w:rsid w:val="002A5915"/>
    <w:rsid w:val="002A69E3"/>
    <w:rsid w:val="002A7263"/>
    <w:rsid w:val="002B0933"/>
    <w:rsid w:val="002B3FA0"/>
    <w:rsid w:val="002B683A"/>
    <w:rsid w:val="002B6FAE"/>
    <w:rsid w:val="002C09DC"/>
    <w:rsid w:val="002C15B9"/>
    <w:rsid w:val="002C1789"/>
    <w:rsid w:val="002C6CB7"/>
    <w:rsid w:val="002D5DC9"/>
    <w:rsid w:val="002E13CF"/>
    <w:rsid w:val="002E3E4E"/>
    <w:rsid w:val="002E5107"/>
    <w:rsid w:val="002E7C97"/>
    <w:rsid w:val="002E7F79"/>
    <w:rsid w:val="002F02F3"/>
    <w:rsid w:val="002F08F3"/>
    <w:rsid w:val="002F181F"/>
    <w:rsid w:val="002F255B"/>
    <w:rsid w:val="002F353F"/>
    <w:rsid w:val="002F3F6D"/>
    <w:rsid w:val="002F505C"/>
    <w:rsid w:val="002F5B8B"/>
    <w:rsid w:val="002F5C71"/>
    <w:rsid w:val="003009DA"/>
    <w:rsid w:val="0030481F"/>
    <w:rsid w:val="00305AF2"/>
    <w:rsid w:val="003063A4"/>
    <w:rsid w:val="00307642"/>
    <w:rsid w:val="00307FC2"/>
    <w:rsid w:val="00313E08"/>
    <w:rsid w:val="00315C8F"/>
    <w:rsid w:val="003169EE"/>
    <w:rsid w:val="00316B67"/>
    <w:rsid w:val="003178D8"/>
    <w:rsid w:val="00317E6A"/>
    <w:rsid w:val="00321D3A"/>
    <w:rsid w:val="0032319B"/>
    <w:rsid w:val="00323E02"/>
    <w:rsid w:val="0032756E"/>
    <w:rsid w:val="00331ADA"/>
    <w:rsid w:val="00332D0B"/>
    <w:rsid w:val="00333790"/>
    <w:rsid w:val="00335D8C"/>
    <w:rsid w:val="00341011"/>
    <w:rsid w:val="00344EAB"/>
    <w:rsid w:val="00347842"/>
    <w:rsid w:val="00347A82"/>
    <w:rsid w:val="00347D33"/>
    <w:rsid w:val="00347FEE"/>
    <w:rsid w:val="00350C46"/>
    <w:rsid w:val="00353091"/>
    <w:rsid w:val="003542FF"/>
    <w:rsid w:val="003604BB"/>
    <w:rsid w:val="00361D3C"/>
    <w:rsid w:val="00361DC5"/>
    <w:rsid w:val="00363EEC"/>
    <w:rsid w:val="003657E8"/>
    <w:rsid w:val="00365B3C"/>
    <w:rsid w:val="003664F5"/>
    <w:rsid w:val="00366DC0"/>
    <w:rsid w:val="0036754F"/>
    <w:rsid w:val="0037486A"/>
    <w:rsid w:val="0037680E"/>
    <w:rsid w:val="00376866"/>
    <w:rsid w:val="003773F1"/>
    <w:rsid w:val="00381AE7"/>
    <w:rsid w:val="00382BA6"/>
    <w:rsid w:val="00385533"/>
    <w:rsid w:val="0038570D"/>
    <w:rsid w:val="00387755"/>
    <w:rsid w:val="00391C78"/>
    <w:rsid w:val="003929E9"/>
    <w:rsid w:val="003966E2"/>
    <w:rsid w:val="00396A5E"/>
    <w:rsid w:val="003975F8"/>
    <w:rsid w:val="003A0987"/>
    <w:rsid w:val="003A28C0"/>
    <w:rsid w:val="003A2E72"/>
    <w:rsid w:val="003A3A6F"/>
    <w:rsid w:val="003A3BCD"/>
    <w:rsid w:val="003A4817"/>
    <w:rsid w:val="003A694E"/>
    <w:rsid w:val="003B35C8"/>
    <w:rsid w:val="003B431B"/>
    <w:rsid w:val="003B67F6"/>
    <w:rsid w:val="003C1734"/>
    <w:rsid w:val="003C453D"/>
    <w:rsid w:val="003C46D2"/>
    <w:rsid w:val="003D0553"/>
    <w:rsid w:val="003D0C34"/>
    <w:rsid w:val="003D452A"/>
    <w:rsid w:val="003D58B1"/>
    <w:rsid w:val="003E1DED"/>
    <w:rsid w:val="003E2798"/>
    <w:rsid w:val="003E31DE"/>
    <w:rsid w:val="003E3E3C"/>
    <w:rsid w:val="003E4322"/>
    <w:rsid w:val="003E4B4F"/>
    <w:rsid w:val="003E50F7"/>
    <w:rsid w:val="003F038C"/>
    <w:rsid w:val="003F1F5D"/>
    <w:rsid w:val="004013B6"/>
    <w:rsid w:val="00404EA5"/>
    <w:rsid w:val="00405743"/>
    <w:rsid w:val="004067D3"/>
    <w:rsid w:val="004071E9"/>
    <w:rsid w:val="00411F90"/>
    <w:rsid w:val="00412370"/>
    <w:rsid w:val="0041533C"/>
    <w:rsid w:val="0041754F"/>
    <w:rsid w:val="004214BD"/>
    <w:rsid w:val="00423ADB"/>
    <w:rsid w:val="00423D81"/>
    <w:rsid w:val="0043026F"/>
    <w:rsid w:val="00431A6C"/>
    <w:rsid w:val="00431EB4"/>
    <w:rsid w:val="00432671"/>
    <w:rsid w:val="00432A3B"/>
    <w:rsid w:val="00432DFF"/>
    <w:rsid w:val="004336B3"/>
    <w:rsid w:val="004447B7"/>
    <w:rsid w:val="00445171"/>
    <w:rsid w:val="004506E4"/>
    <w:rsid w:val="0045099F"/>
    <w:rsid w:val="0045121A"/>
    <w:rsid w:val="00452331"/>
    <w:rsid w:val="004527DA"/>
    <w:rsid w:val="0045635A"/>
    <w:rsid w:val="00457480"/>
    <w:rsid w:val="00461EFF"/>
    <w:rsid w:val="004627AB"/>
    <w:rsid w:val="0046700A"/>
    <w:rsid w:val="00471ED6"/>
    <w:rsid w:val="004731E9"/>
    <w:rsid w:val="004735B3"/>
    <w:rsid w:val="00473CC3"/>
    <w:rsid w:val="00474536"/>
    <w:rsid w:val="004770AB"/>
    <w:rsid w:val="00477F41"/>
    <w:rsid w:val="00480247"/>
    <w:rsid w:val="00480C6A"/>
    <w:rsid w:val="00487385"/>
    <w:rsid w:val="00487565"/>
    <w:rsid w:val="004875F6"/>
    <w:rsid w:val="00487748"/>
    <w:rsid w:val="00487A66"/>
    <w:rsid w:val="00490EA9"/>
    <w:rsid w:val="004929EB"/>
    <w:rsid w:val="00494540"/>
    <w:rsid w:val="00494C96"/>
    <w:rsid w:val="00494E82"/>
    <w:rsid w:val="004A25DA"/>
    <w:rsid w:val="004A40FE"/>
    <w:rsid w:val="004A6139"/>
    <w:rsid w:val="004A6212"/>
    <w:rsid w:val="004A63D8"/>
    <w:rsid w:val="004A7F55"/>
    <w:rsid w:val="004B1674"/>
    <w:rsid w:val="004B6957"/>
    <w:rsid w:val="004B70F9"/>
    <w:rsid w:val="004C27C2"/>
    <w:rsid w:val="004C3F57"/>
    <w:rsid w:val="004C43EA"/>
    <w:rsid w:val="004C4ED3"/>
    <w:rsid w:val="004C67AA"/>
    <w:rsid w:val="004D190F"/>
    <w:rsid w:val="004D2FBB"/>
    <w:rsid w:val="004D329E"/>
    <w:rsid w:val="004D768C"/>
    <w:rsid w:val="004E09A4"/>
    <w:rsid w:val="004E2FFB"/>
    <w:rsid w:val="004E3A01"/>
    <w:rsid w:val="004E3A9F"/>
    <w:rsid w:val="004E3DEB"/>
    <w:rsid w:val="004E3F3C"/>
    <w:rsid w:val="004E61FA"/>
    <w:rsid w:val="004E759B"/>
    <w:rsid w:val="004E7790"/>
    <w:rsid w:val="004E7A91"/>
    <w:rsid w:val="004F11B5"/>
    <w:rsid w:val="004F1B3C"/>
    <w:rsid w:val="004F4204"/>
    <w:rsid w:val="004F61F8"/>
    <w:rsid w:val="004F636F"/>
    <w:rsid w:val="004F6FD2"/>
    <w:rsid w:val="004F79B8"/>
    <w:rsid w:val="00502ED9"/>
    <w:rsid w:val="00503832"/>
    <w:rsid w:val="00504744"/>
    <w:rsid w:val="00504A50"/>
    <w:rsid w:val="005134DA"/>
    <w:rsid w:val="00517B82"/>
    <w:rsid w:val="0053170F"/>
    <w:rsid w:val="005321DF"/>
    <w:rsid w:val="00535D24"/>
    <w:rsid w:val="005368B5"/>
    <w:rsid w:val="005420E3"/>
    <w:rsid w:val="00545A02"/>
    <w:rsid w:val="0055510C"/>
    <w:rsid w:val="005569E3"/>
    <w:rsid w:val="005579E6"/>
    <w:rsid w:val="00557FDB"/>
    <w:rsid w:val="00560679"/>
    <w:rsid w:val="00563BE8"/>
    <w:rsid w:val="00564781"/>
    <w:rsid w:val="005653F5"/>
    <w:rsid w:val="00565B84"/>
    <w:rsid w:val="00566D21"/>
    <w:rsid w:val="00567FCE"/>
    <w:rsid w:val="00570389"/>
    <w:rsid w:val="005728BC"/>
    <w:rsid w:val="00574DAE"/>
    <w:rsid w:val="00580A3E"/>
    <w:rsid w:val="00590144"/>
    <w:rsid w:val="0059238B"/>
    <w:rsid w:val="00594936"/>
    <w:rsid w:val="00595420"/>
    <w:rsid w:val="005A0BAE"/>
    <w:rsid w:val="005A1EB6"/>
    <w:rsid w:val="005A35F2"/>
    <w:rsid w:val="005A4201"/>
    <w:rsid w:val="005A5BF7"/>
    <w:rsid w:val="005A6699"/>
    <w:rsid w:val="005B08A8"/>
    <w:rsid w:val="005B1E6F"/>
    <w:rsid w:val="005B4BFD"/>
    <w:rsid w:val="005B5618"/>
    <w:rsid w:val="005B630C"/>
    <w:rsid w:val="005B7B07"/>
    <w:rsid w:val="005C3C01"/>
    <w:rsid w:val="005C57B2"/>
    <w:rsid w:val="005C600B"/>
    <w:rsid w:val="005C73D4"/>
    <w:rsid w:val="005D69FB"/>
    <w:rsid w:val="005E33A1"/>
    <w:rsid w:val="005E60EA"/>
    <w:rsid w:val="005F148A"/>
    <w:rsid w:val="00600EC0"/>
    <w:rsid w:val="00601438"/>
    <w:rsid w:val="006028E9"/>
    <w:rsid w:val="006037CA"/>
    <w:rsid w:val="006073A2"/>
    <w:rsid w:val="006113B7"/>
    <w:rsid w:val="00611BF5"/>
    <w:rsid w:val="00613BA2"/>
    <w:rsid w:val="00614F13"/>
    <w:rsid w:val="00616400"/>
    <w:rsid w:val="00617D81"/>
    <w:rsid w:val="0062013E"/>
    <w:rsid w:val="00620224"/>
    <w:rsid w:val="00620C40"/>
    <w:rsid w:val="006267D8"/>
    <w:rsid w:val="00627E16"/>
    <w:rsid w:val="006313FF"/>
    <w:rsid w:val="006356E1"/>
    <w:rsid w:val="00637A31"/>
    <w:rsid w:val="0064002E"/>
    <w:rsid w:val="00640FC6"/>
    <w:rsid w:val="00642F20"/>
    <w:rsid w:val="00644DA0"/>
    <w:rsid w:val="00647000"/>
    <w:rsid w:val="0064749F"/>
    <w:rsid w:val="00650BF6"/>
    <w:rsid w:val="006522CC"/>
    <w:rsid w:val="00653246"/>
    <w:rsid w:val="006538DC"/>
    <w:rsid w:val="00655AEC"/>
    <w:rsid w:val="00662374"/>
    <w:rsid w:val="00664197"/>
    <w:rsid w:val="00664F2D"/>
    <w:rsid w:val="00666651"/>
    <w:rsid w:val="0066733F"/>
    <w:rsid w:val="00670C4A"/>
    <w:rsid w:val="00673301"/>
    <w:rsid w:val="006773D8"/>
    <w:rsid w:val="006779C6"/>
    <w:rsid w:val="00680396"/>
    <w:rsid w:val="00680B55"/>
    <w:rsid w:val="006818FB"/>
    <w:rsid w:val="00681F47"/>
    <w:rsid w:val="00683F0C"/>
    <w:rsid w:val="00684ADA"/>
    <w:rsid w:val="006860E7"/>
    <w:rsid w:val="006863E9"/>
    <w:rsid w:val="006905D1"/>
    <w:rsid w:val="00693061"/>
    <w:rsid w:val="006944E4"/>
    <w:rsid w:val="00695A0D"/>
    <w:rsid w:val="00696E0F"/>
    <w:rsid w:val="006A0DEF"/>
    <w:rsid w:val="006A4397"/>
    <w:rsid w:val="006A4AAA"/>
    <w:rsid w:val="006A4ED4"/>
    <w:rsid w:val="006A651F"/>
    <w:rsid w:val="006A6C0E"/>
    <w:rsid w:val="006B21E3"/>
    <w:rsid w:val="006B3BA4"/>
    <w:rsid w:val="006B77B6"/>
    <w:rsid w:val="006C1D56"/>
    <w:rsid w:val="006C64AB"/>
    <w:rsid w:val="006C6B52"/>
    <w:rsid w:val="006C7698"/>
    <w:rsid w:val="006D13FA"/>
    <w:rsid w:val="006D18DE"/>
    <w:rsid w:val="006D2CFA"/>
    <w:rsid w:val="006D3D11"/>
    <w:rsid w:val="006D4212"/>
    <w:rsid w:val="006D550E"/>
    <w:rsid w:val="006E3B09"/>
    <w:rsid w:val="006E5887"/>
    <w:rsid w:val="006F501E"/>
    <w:rsid w:val="007011BE"/>
    <w:rsid w:val="007028F9"/>
    <w:rsid w:val="00702C57"/>
    <w:rsid w:val="00704203"/>
    <w:rsid w:val="00707A5F"/>
    <w:rsid w:val="00713CFC"/>
    <w:rsid w:val="00715476"/>
    <w:rsid w:val="00717A13"/>
    <w:rsid w:val="00717C5E"/>
    <w:rsid w:val="0072007E"/>
    <w:rsid w:val="007202F7"/>
    <w:rsid w:val="00721625"/>
    <w:rsid w:val="007216E9"/>
    <w:rsid w:val="007276C2"/>
    <w:rsid w:val="00733C69"/>
    <w:rsid w:val="00734D75"/>
    <w:rsid w:val="007365CC"/>
    <w:rsid w:val="007368D5"/>
    <w:rsid w:val="00740800"/>
    <w:rsid w:val="00741C56"/>
    <w:rsid w:val="00747692"/>
    <w:rsid w:val="00747BEC"/>
    <w:rsid w:val="0075068D"/>
    <w:rsid w:val="0075091F"/>
    <w:rsid w:val="00750F6B"/>
    <w:rsid w:val="00754AB1"/>
    <w:rsid w:val="0076164A"/>
    <w:rsid w:val="00767E91"/>
    <w:rsid w:val="0077076A"/>
    <w:rsid w:val="007709D1"/>
    <w:rsid w:val="007715B4"/>
    <w:rsid w:val="007716A1"/>
    <w:rsid w:val="00771DEA"/>
    <w:rsid w:val="00772673"/>
    <w:rsid w:val="00774D87"/>
    <w:rsid w:val="00776AC0"/>
    <w:rsid w:val="00776DFE"/>
    <w:rsid w:val="0077723B"/>
    <w:rsid w:val="0078000B"/>
    <w:rsid w:val="007822FF"/>
    <w:rsid w:val="00783254"/>
    <w:rsid w:val="007833CA"/>
    <w:rsid w:val="007838D7"/>
    <w:rsid w:val="00785929"/>
    <w:rsid w:val="0078631B"/>
    <w:rsid w:val="00787B10"/>
    <w:rsid w:val="00792A80"/>
    <w:rsid w:val="00792E7D"/>
    <w:rsid w:val="007931A1"/>
    <w:rsid w:val="007931AB"/>
    <w:rsid w:val="00793D2C"/>
    <w:rsid w:val="0079540C"/>
    <w:rsid w:val="007A0892"/>
    <w:rsid w:val="007A2900"/>
    <w:rsid w:val="007A394D"/>
    <w:rsid w:val="007A5D3B"/>
    <w:rsid w:val="007A7DC7"/>
    <w:rsid w:val="007B10AE"/>
    <w:rsid w:val="007B1D39"/>
    <w:rsid w:val="007B65A5"/>
    <w:rsid w:val="007C0474"/>
    <w:rsid w:val="007C197F"/>
    <w:rsid w:val="007C28BC"/>
    <w:rsid w:val="007C6033"/>
    <w:rsid w:val="007C7164"/>
    <w:rsid w:val="007C7B7F"/>
    <w:rsid w:val="007D0B72"/>
    <w:rsid w:val="007D3698"/>
    <w:rsid w:val="007D445B"/>
    <w:rsid w:val="007E2020"/>
    <w:rsid w:val="007F00EF"/>
    <w:rsid w:val="007F0B23"/>
    <w:rsid w:val="007F2C55"/>
    <w:rsid w:val="007F6571"/>
    <w:rsid w:val="00801CE1"/>
    <w:rsid w:val="00802D4F"/>
    <w:rsid w:val="008104EE"/>
    <w:rsid w:val="00810CE5"/>
    <w:rsid w:val="00811EE6"/>
    <w:rsid w:val="00814B59"/>
    <w:rsid w:val="008150F6"/>
    <w:rsid w:val="0081791F"/>
    <w:rsid w:val="008201DB"/>
    <w:rsid w:val="00820C4D"/>
    <w:rsid w:val="00820E80"/>
    <w:rsid w:val="00832D3D"/>
    <w:rsid w:val="00834599"/>
    <w:rsid w:val="00835499"/>
    <w:rsid w:val="00841FAF"/>
    <w:rsid w:val="008423D0"/>
    <w:rsid w:val="00843F21"/>
    <w:rsid w:val="00844D99"/>
    <w:rsid w:val="00845468"/>
    <w:rsid w:val="00847A03"/>
    <w:rsid w:val="00850C5D"/>
    <w:rsid w:val="00853EB1"/>
    <w:rsid w:val="00860AF8"/>
    <w:rsid w:val="00860C6C"/>
    <w:rsid w:val="008633DC"/>
    <w:rsid w:val="00865267"/>
    <w:rsid w:val="00866A7E"/>
    <w:rsid w:val="0086718C"/>
    <w:rsid w:val="00867C37"/>
    <w:rsid w:val="00871D29"/>
    <w:rsid w:val="00872187"/>
    <w:rsid w:val="008775B2"/>
    <w:rsid w:val="00880C10"/>
    <w:rsid w:val="008832DD"/>
    <w:rsid w:val="00883395"/>
    <w:rsid w:val="008870B4"/>
    <w:rsid w:val="00887B05"/>
    <w:rsid w:val="008931F0"/>
    <w:rsid w:val="008933FA"/>
    <w:rsid w:val="00895C63"/>
    <w:rsid w:val="00897A21"/>
    <w:rsid w:val="00897B5F"/>
    <w:rsid w:val="008A23F6"/>
    <w:rsid w:val="008A3D65"/>
    <w:rsid w:val="008A46D6"/>
    <w:rsid w:val="008A6532"/>
    <w:rsid w:val="008B1735"/>
    <w:rsid w:val="008B19EF"/>
    <w:rsid w:val="008B27BA"/>
    <w:rsid w:val="008C09B6"/>
    <w:rsid w:val="008C0B80"/>
    <w:rsid w:val="008C16EB"/>
    <w:rsid w:val="008C18F7"/>
    <w:rsid w:val="008C37B3"/>
    <w:rsid w:val="008C4C69"/>
    <w:rsid w:val="008C643E"/>
    <w:rsid w:val="008C6DF7"/>
    <w:rsid w:val="008C7804"/>
    <w:rsid w:val="008C7837"/>
    <w:rsid w:val="008D18C8"/>
    <w:rsid w:val="008D21D3"/>
    <w:rsid w:val="008D5DE3"/>
    <w:rsid w:val="008D60EF"/>
    <w:rsid w:val="008D6FA6"/>
    <w:rsid w:val="008E526B"/>
    <w:rsid w:val="008E5A50"/>
    <w:rsid w:val="008E68CD"/>
    <w:rsid w:val="008E795F"/>
    <w:rsid w:val="008F1FB4"/>
    <w:rsid w:val="008F20BE"/>
    <w:rsid w:val="008F31FA"/>
    <w:rsid w:val="008F508B"/>
    <w:rsid w:val="008F5955"/>
    <w:rsid w:val="00902C2A"/>
    <w:rsid w:val="00904BC6"/>
    <w:rsid w:val="00905467"/>
    <w:rsid w:val="0090662B"/>
    <w:rsid w:val="0090764F"/>
    <w:rsid w:val="00910D28"/>
    <w:rsid w:val="009125B0"/>
    <w:rsid w:val="00925100"/>
    <w:rsid w:val="009264F0"/>
    <w:rsid w:val="00932652"/>
    <w:rsid w:val="009338F1"/>
    <w:rsid w:val="00936127"/>
    <w:rsid w:val="009413D8"/>
    <w:rsid w:val="0094151D"/>
    <w:rsid w:val="009478D7"/>
    <w:rsid w:val="00947CA0"/>
    <w:rsid w:val="00950DF7"/>
    <w:rsid w:val="009518D9"/>
    <w:rsid w:val="00952190"/>
    <w:rsid w:val="009554D6"/>
    <w:rsid w:val="00955EDC"/>
    <w:rsid w:val="00955FF2"/>
    <w:rsid w:val="0095623A"/>
    <w:rsid w:val="00956750"/>
    <w:rsid w:val="009642D0"/>
    <w:rsid w:val="00972298"/>
    <w:rsid w:val="00972D8D"/>
    <w:rsid w:val="0097419C"/>
    <w:rsid w:val="00974640"/>
    <w:rsid w:val="00982005"/>
    <w:rsid w:val="0098260F"/>
    <w:rsid w:val="00982977"/>
    <w:rsid w:val="00991466"/>
    <w:rsid w:val="00991D81"/>
    <w:rsid w:val="00991E15"/>
    <w:rsid w:val="0099279D"/>
    <w:rsid w:val="009930F1"/>
    <w:rsid w:val="00993917"/>
    <w:rsid w:val="009944C9"/>
    <w:rsid w:val="0099672A"/>
    <w:rsid w:val="00996AF2"/>
    <w:rsid w:val="009A498C"/>
    <w:rsid w:val="009A5E82"/>
    <w:rsid w:val="009A7A61"/>
    <w:rsid w:val="009A7AF6"/>
    <w:rsid w:val="009B2DCE"/>
    <w:rsid w:val="009B45AC"/>
    <w:rsid w:val="009B5B5E"/>
    <w:rsid w:val="009C082D"/>
    <w:rsid w:val="009C1487"/>
    <w:rsid w:val="009C2E34"/>
    <w:rsid w:val="009C48C6"/>
    <w:rsid w:val="009C628A"/>
    <w:rsid w:val="009D0E1C"/>
    <w:rsid w:val="009D1FA0"/>
    <w:rsid w:val="009D278D"/>
    <w:rsid w:val="009D436E"/>
    <w:rsid w:val="009E2EE6"/>
    <w:rsid w:val="009E3B1E"/>
    <w:rsid w:val="009E65DC"/>
    <w:rsid w:val="009F29A0"/>
    <w:rsid w:val="009F3F93"/>
    <w:rsid w:val="009F5DA7"/>
    <w:rsid w:val="009F619F"/>
    <w:rsid w:val="009F6B50"/>
    <w:rsid w:val="009F7613"/>
    <w:rsid w:val="00A0019E"/>
    <w:rsid w:val="00A001FA"/>
    <w:rsid w:val="00A0276E"/>
    <w:rsid w:val="00A07A7E"/>
    <w:rsid w:val="00A07F2E"/>
    <w:rsid w:val="00A105C6"/>
    <w:rsid w:val="00A11285"/>
    <w:rsid w:val="00A159FB"/>
    <w:rsid w:val="00A21A80"/>
    <w:rsid w:val="00A21DE2"/>
    <w:rsid w:val="00A22DD6"/>
    <w:rsid w:val="00A25E1F"/>
    <w:rsid w:val="00A263C3"/>
    <w:rsid w:val="00A31BC1"/>
    <w:rsid w:val="00A32EF4"/>
    <w:rsid w:val="00A33200"/>
    <w:rsid w:val="00A337EF"/>
    <w:rsid w:val="00A33855"/>
    <w:rsid w:val="00A33B55"/>
    <w:rsid w:val="00A37995"/>
    <w:rsid w:val="00A37D50"/>
    <w:rsid w:val="00A4002A"/>
    <w:rsid w:val="00A400D6"/>
    <w:rsid w:val="00A45582"/>
    <w:rsid w:val="00A62A7C"/>
    <w:rsid w:val="00A65498"/>
    <w:rsid w:val="00A672C5"/>
    <w:rsid w:val="00A71018"/>
    <w:rsid w:val="00A71FC7"/>
    <w:rsid w:val="00A72568"/>
    <w:rsid w:val="00A80068"/>
    <w:rsid w:val="00A824A8"/>
    <w:rsid w:val="00A84329"/>
    <w:rsid w:val="00A85B63"/>
    <w:rsid w:val="00A86FEB"/>
    <w:rsid w:val="00A904E4"/>
    <w:rsid w:val="00A92855"/>
    <w:rsid w:val="00A931F1"/>
    <w:rsid w:val="00A94811"/>
    <w:rsid w:val="00A96826"/>
    <w:rsid w:val="00A969E4"/>
    <w:rsid w:val="00AA0325"/>
    <w:rsid w:val="00AA0713"/>
    <w:rsid w:val="00AA12B4"/>
    <w:rsid w:val="00AA6107"/>
    <w:rsid w:val="00AB4E1F"/>
    <w:rsid w:val="00AB5450"/>
    <w:rsid w:val="00AB58A5"/>
    <w:rsid w:val="00AB6077"/>
    <w:rsid w:val="00AC4098"/>
    <w:rsid w:val="00AC4804"/>
    <w:rsid w:val="00AC50A8"/>
    <w:rsid w:val="00AC63AA"/>
    <w:rsid w:val="00AD04CF"/>
    <w:rsid w:val="00AD1073"/>
    <w:rsid w:val="00AD35D7"/>
    <w:rsid w:val="00AF023D"/>
    <w:rsid w:val="00AF2120"/>
    <w:rsid w:val="00AF23CD"/>
    <w:rsid w:val="00AF2A2A"/>
    <w:rsid w:val="00AF5F34"/>
    <w:rsid w:val="00AF6158"/>
    <w:rsid w:val="00B0040A"/>
    <w:rsid w:val="00B02BB7"/>
    <w:rsid w:val="00B0437E"/>
    <w:rsid w:val="00B04CBD"/>
    <w:rsid w:val="00B04D0D"/>
    <w:rsid w:val="00B07C18"/>
    <w:rsid w:val="00B1475F"/>
    <w:rsid w:val="00B15390"/>
    <w:rsid w:val="00B22EB9"/>
    <w:rsid w:val="00B23DB5"/>
    <w:rsid w:val="00B30895"/>
    <w:rsid w:val="00B31748"/>
    <w:rsid w:val="00B334D2"/>
    <w:rsid w:val="00B33E36"/>
    <w:rsid w:val="00B363EC"/>
    <w:rsid w:val="00B410E4"/>
    <w:rsid w:val="00B41286"/>
    <w:rsid w:val="00B419CE"/>
    <w:rsid w:val="00B423ED"/>
    <w:rsid w:val="00B43DD6"/>
    <w:rsid w:val="00B468D1"/>
    <w:rsid w:val="00B478BC"/>
    <w:rsid w:val="00B517BE"/>
    <w:rsid w:val="00B55488"/>
    <w:rsid w:val="00B62D0D"/>
    <w:rsid w:val="00B63CED"/>
    <w:rsid w:val="00B64A7F"/>
    <w:rsid w:val="00B65FAC"/>
    <w:rsid w:val="00B66B9C"/>
    <w:rsid w:val="00B72B30"/>
    <w:rsid w:val="00B72F97"/>
    <w:rsid w:val="00B73C95"/>
    <w:rsid w:val="00B77A91"/>
    <w:rsid w:val="00B8049E"/>
    <w:rsid w:val="00B87B08"/>
    <w:rsid w:val="00B90656"/>
    <w:rsid w:val="00B93079"/>
    <w:rsid w:val="00B95069"/>
    <w:rsid w:val="00B95893"/>
    <w:rsid w:val="00B95FEF"/>
    <w:rsid w:val="00B961B5"/>
    <w:rsid w:val="00B9743D"/>
    <w:rsid w:val="00B97ECA"/>
    <w:rsid w:val="00BA2513"/>
    <w:rsid w:val="00BA3DD0"/>
    <w:rsid w:val="00BA4C87"/>
    <w:rsid w:val="00BA71DC"/>
    <w:rsid w:val="00BA7DC4"/>
    <w:rsid w:val="00BB1AD9"/>
    <w:rsid w:val="00BB313A"/>
    <w:rsid w:val="00BB5DAB"/>
    <w:rsid w:val="00BB6555"/>
    <w:rsid w:val="00BB6E0E"/>
    <w:rsid w:val="00BC0E62"/>
    <w:rsid w:val="00BC0EC8"/>
    <w:rsid w:val="00BC4938"/>
    <w:rsid w:val="00BD2570"/>
    <w:rsid w:val="00BD2593"/>
    <w:rsid w:val="00BD31B2"/>
    <w:rsid w:val="00BD31BA"/>
    <w:rsid w:val="00BD6F4B"/>
    <w:rsid w:val="00BD708D"/>
    <w:rsid w:val="00BE4866"/>
    <w:rsid w:val="00BE575F"/>
    <w:rsid w:val="00BF6FE8"/>
    <w:rsid w:val="00BF7F70"/>
    <w:rsid w:val="00C0345F"/>
    <w:rsid w:val="00C03DEF"/>
    <w:rsid w:val="00C040F3"/>
    <w:rsid w:val="00C052DB"/>
    <w:rsid w:val="00C0539B"/>
    <w:rsid w:val="00C0679D"/>
    <w:rsid w:val="00C10492"/>
    <w:rsid w:val="00C10DEE"/>
    <w:rsid w:val="00C12006"/>
    <w:rsid w:val="00C14813"/>
    <w:rsid w:val="00C165DF"/>
    <w:rsid w:val="00C1766A"/>
    <w:rsid w:val="00C17A12"/>
    <w:rsid w:val="00C209CE"/>
    <w:rsid w:val="00C20ED0"/>
    <w:rsid w:val="00C250A6"/>
    <w:rsid w:val="00C252D0"/>
    <w:rsid w:val="00C25CDD"/>
    <w:rsid w:val="00C26C91"/>
    <w:rsid w:val="00C27AA4"/>
    <w:rsid w:val="00C33A4C"/>
    <w:rsid w:val="00C34C19"/>
    <w:rsid w:val="00C3724E"/>
    <w:rsid w:val="00C4330F"/>
    <w:rsid w:val="00C445D5"/>
    <w:rsid w:val="00C44D61"/>
    <w:rsid w:val="00C4535C"/>
    <w:rsid w:val="00C47DAB"/>
    <w:rsid w:val="00C50F3D"/>
    <w:rsid w:val="00C539AB"/>
    <w:rsid w:val="00C543D9"/>
    <w:rsid w:val="00C5524A"/>
    <w:rsid w:val="00C55B93"/>
    <w:rsid w:val="00C5668F"/>
    <w:rsid w:val="00C57195"/>
    <w:rsid w:val="00C573FA"/>
    <w:rsid w:val="00C579E1"/>
    <w:rsid w:val="00C60B97"/>
    <w:rsid w:val="00C61D65"/>
    <w:rsid w:val="00C63B91"/>
    <w:rsid w:val="00C6459D"/>
    <w:rsid w:val="00C655FC"/>
    <w:rsid w:val="00C66720"/>
    <w:rsid w:val="00C709FA"/>
    <w:rsid w:val="00C71091"/>
    <w:rsid w:val="00C731F0"/>
    <w:rsid w:val="00C74CC3"/>
    <w:rsid w:val="00C755BC"/>
    <w:rsid w:val="00C76680"/>
    <w:rsid w:val="00C77A6E"/>
    <w:rsid w:val="00C8142A"/>
    <w:rsid w:val="00C86E5F"/>
    <w:rsid w:val="00C875AF"/>
    <w:rsid w:val="00C90C58"/>
    <w:rsid w:val="00C91D40"/>
    <w:rsid w:val="00C91F19"/>
    <w:rsid w:val="00C959E6"/>
    <w:rsid w:val="00C96E86"/>
    <w:rsid w:val="00C97096"/>
    <w:rsid w:val="00CA047E"/>
    <w:rsid w:val="00CA1A1A"/>
    <w:rsid w:val="00CA3A41"/>
    <w:rsid w:val="00CA3B2F"/>
    <w:rsid w:val="00CA6DF1"/>
    <w:rsid w:val="00CA79FA"/>
    <w:rsid w:val="00CA7E6D"/>
    <w:rsid w:val="00CB1136"/>
    <w:rsid w:val="00CB277F"/>
    <w:rsid w:val="00CB3CE7"/>
    <w:rsid w:val="00CB4A69"/>
    <w:rsid w:val="00CB55CF"/>
    <w:rsid w:val="00CB56D5"/>
    <w:rsid w:val="00CB5C0B"/>
    <w:rsid w:val="00CB5C7E"/>
    <w:rsid w:val="00CB6BB8"/>
    <w:rsid w:val="00CC358B"/>
    <w:rsid w:val="00CC45B5"/>
    <w:rsid w:val="00CC66B8"/>
    <w:rsid w:val="00CC6A5B"/>
    <w:rsid w:val="00CC7A33"/>
    <w:rsid w:val="00CD147C"/>
    <w:rsid w:val="00CD2FD0"/>
    <w:rsid w:val="00CD397E"/>
    <w:rsid w:val="00CD5630"/>
    <w:rsid w:val="00CD7778"/>
    <w:rsid w:val="00CD7AFE"/>
    <w:rsid w:val="00CE6D96"/>
    <w:rsid w:val="00CE7B86"/>
    <w:rsid w:val="00CF1700"/>
    <w:rsid w:val="00CF371E"/>
    <w:rsid w:val="00CF3B5E"/>
    <w:rsid w:val="00CF6075"/>
    <w:rsid w:val="00D04B3E"/>
    <w:rsid w:val="00D07CF5"/>
    <w:rsid w:val="00D1163F"/>
    <w:rsid w:val="00D1286B"/>
    <w:rsid w:val="00D145FE"/>
    <w:rsid w:val="00D15ADA"/>
    <w:rsid w:val="00D170B2"/>
    <w:rsid w:val="00D246B4"/>
    <w:rsid w:val="00D2575F"/>
    <w:rsid w:val="00D273A2"/>
    <w:rsid w:val="00D27B50"/>
    <w:rsid w:val="00D27F44"/>
    <w:rsid w:val="00D30D55"/>
    <w:rsid w:val="00D3210A"/>
    <w:rsid w:val="00D40D57"/>
    <w:rsid w:val="00D443B1"/>
    <w:rsid w:val="00D507A6"/>
    <w:rsid w:val="00D52291"/>
    <w:rsid w:val="00D52AA7"/>
    <w:rsid w:val="00D52DB4"/>
    <w:rsid w:val="00D53BEF"/>
    <w:rsid w:val="00D5730F"/>
    <w:rsid w:val="00D608E7"/>
    <w:rsid w:val="00D634F7"/>
    <w:rsid w:val="00D64454"/>
    <w:rsid w:val="00D64785"/>
    <w:rsid w:val="00D675DF"/>
    <w:rsid w:val="00D76DAF"/>
    <w:rsid w:val="00D77010"/>
    <w:rsid w:val="00D77036"/>
    <w:rsid w:val="00D77335"/>
    <w:rsid w:val="00D814DF"/>
    <w:rsid w:val="00D815EE"/>
    <w:rsid w:val="00D81DE2"/>
    <w:rsid w:val="00D81F5E"/>
    <w:rsid w:val="00D82301"/>
    <w:rsid w:val="00D838F9"/>
    <w:rsid w:val="00D84B55"/>
    <w:rsid w:val="00D85DC5"/>
    <w:rsid w:val="00D873F7"/>
    <w:rsid w:val="00D94ADA"/>
    <w:rsid w:val="00D953C1"/>
    <w:rsid w:val="00D956D6"/>
    <w:rsid w:val="00D97A8B"/>
    <w:rsid w:val="00DA481B"/>
    <w:rsid w:val="00DA5DC0"/>
    <w:rsid w:val="00DA64E0"/>
    <w:rsid w:val="00DA660A"/>
    <w:rsid w:val="00DA6FDD"/>
    <w:rsid w:val="00DB0819"/>
    <w:rsid w:val="00DB165E"/>
    <w:rsid w:val="00DB580C"/>
    <w:rsid w:val="00DB624E"/>
    <w:rsid w:val="00DB7F68"/>
    <w:rsid w:val="00DC140C"/>
    <w:rsid w:val="00DC3130"/>
    <w:rsid w:val="00DD22F4"/>
    <w:rsid w:val="00DD289E"/>
    <w:rsid w:val="00DD50ED"/>
    <w:rsid w:val="00DD5937"/>
    <w:rsid w:val="00DE4D51"/>
    <w:rsid w:val="00DE5D9F"/>
    <w:rsid w:val="00DE5F5C"/>
    <w:rsid w:val="00DF11AD"/>
    <w:rsid w:val="00DF4EE1"/>
    <w:rsid w:val="00E043D1"/>
    <w:rsid w:val="00E078BD"/>
    <w:rsid w:val="00E11407"/>
    <w:rsid w:val="00E11B2C"/>
    <w:rsid w:val="00E12AC5"/>
    <w:rsid w:val="00E14D80"/>
    <w:rsid w:val="00E17A50"/>
    <w:rsid w:val="00E2194E"/>
    <w:rsid w:val="00E22C47"/>
    <w:rsid w:val="00E2540B"/>
    <w:rsid w:val="00E32BA4"/>
    <w:rsid w:val="00E33A5B"/>
    <w:rsid w:val="00E36DEB"/>
    <w:rsid w:val="00E37A62"/>
    <w:rsid w:val="00E41BD0"/>
    <w:rsid w:val="00E426E2"/>
    <w:rsid w:val="00E428F6"/>
    <w:rsid w:val="00E44283"/>
    <w:rsid w:val="00E45969"/>
    <w:rsid w:val="00E46BDD"/>
    <w:rsid w:val="00E46E46"/>
    <w:rsid w:val="00E50B61"/>
    <w:rsid w:val="00E50B7F"/>
    <w:rsid w:val="00E5254D"/>
    <w:rsid w:val="00E52D6F"/>
    <w:rsid w:val="00E5332B"/>
    <w:rsid w:val="00E539CA"/>
    <w:rsid w:val="00E55008"/>
    <w:rsid w:val="00E551A4"/>
    <w:rsid w:val="00E618A7"/>
    <w:rsid w:val="00E61CC1"/>
    <w:rsid w:val="00E633F2"/>
    <w:rsid w:val="00E645D7"/>
    <w:rsid w:val="00E66225"/>
    <w:rsid w:val="00E666E6"/>
    <w:rsid w:val="00E71E4E"/>
    <w:rsid w:val="00E733F7"/>
    <w:rsid w:val="00E7481B"/>
    <w:rsid w:val="00E765D7"/>
    <w:rsid w:val="00E77DFB"/>
    <w:rsid w:val="00E8189D"/>
    <w:rsid w:val="00E81EDD"/>
    <w:rsid w:val="00E85662"/>
    <w:rsid w:val="00E86E0D"/>
    <w:rsid w:val="00E91B84"/>
    <w:rsid w:val="00E93A0D"/>
    <w:rsid w:val="00E93F36"/>
    <w:rsid w:val="00E95F3A"/>
    <w:rsid w:val="00EA0CBD"/>
    <w:rsid w:val="00EA11E7"/>
    <w:rsid w:val="00EA1412"/>
    <w:rsid w:val="00EA26F6"/>
    <w:rsid w:val="00EB1721"/>
    <w:rsid w:val="00EB4A2F"/>
    <w:rsid w:val="00EB5A94"/>
    <w:rsid w:val="00EB7BAE"/>
    <w:rsid w:val="00EC19FB"/>
    <w:rsid w:val="00EC36FD"/>
    <w:rsid w:val="00EC3763"/>
    <w:rsid w:val="00EC6006"/>
    <w:rsid w:val="00EC6355"/>
    <w:rsid w:val="00EC68F9"/>
    <w:rsid w:val="00EC70CF"/>
    <w:rsid w:val="00EC71D7"/>
    <w:rsid w:val="00EE1E6D"/>
    <w:rsid w:val="00EE4378"/>
    <w:rsid w:val="00EE6773"/>
    <w:rsid w:val="00EE7196"/>
    <w:rsid w:val="00EE7377"/>
    <w:rsid w:val="00EF14B3"/>
    <w:rsid w:val="00EF5038"/>
    <w:rsid w:val="00F00828"/>
    <w:rsid w:val="00F01053"/>
    <w:rsid w:val="00F0259C"/>
    <w:rsid w:val="00F0297B"/>
    <w:rsid w:val="00F03C44"/>
    <w:rsid w:val="00F116E4"/>
    <w:rsid w:val="00F12066"/>
    <w:rsid w:val="00F14418"/>
    <w:rsid w:val="00F1700F"/>
    <w:rsid w:val="00F179BE"/>
    <w:rsid w:val="00F20EC3"/>
    <w:rsid w:val="00F2788D"/>
    <w:rsid w:val="00F30198"/>
    <w:rsid w:val="00F30BAC"/>
    <w:rsid w:val="00F3166E"/>
    <w:rsid w:val="00F317DD"/>
    <w:rsid w:val="00F32E5C"/>
    <w:rsid w:val="00F335FB"/>
    <w:rsid w:val="00F34961"/>
    <w:rsid w:val="00F3669A"/>
    <w:rsid w:val="00F378C8"/>
    <w:rsid w:val="00F40E0B"/>
    <w:rsid w:val="00F4278D"/>
    <w:rsid w:val="00F4570E"/>
    <w:rsid w:val="00F50F63"/>
    <w:rsid w:val="00F5426D"/>
    <w:rsid w:val="00F542E8"/>
    <w:rsid w:val="00F5569F"/>
    <w:rsid w:val="00F55D01"/>
    <w:rsid w:val="00F562AD"/>
    <w:rsid w:val="00F56951"/>
    <w:rsid w:val="00F604AA"/>
    <w:rsid w:val="00F62D0F"/>
    <w:rsid w:val="00F6322E"/>
    <w:rsid w:val="00F647A3"/>
    <w:rsid w:val="00F65767"/>
    <w:rsid w:val="00F66DBA"/>
    <w:rsid w:val="00F675A2"/>
    <w:rsid w:val="00F720A1"/>
    <w:rsid w:val="00F73BA4"/>
    <w:rsid w:val="00F74CBC"/>
    <w:rsid w:val="00F776E4"/>
    <w:rsid w:val="00F82BFC"/>
    <w:rsid w:val="00F85FC0"/>
    <w:rsid w:val="00F8629D"/>
    <w:rsid w:val="00F9310F"/>
    <w:rsid w:val="00F9712A"/>
    <w:rsid w:val="00F97B72"/>
    <w:rsid w:val="00F97FE9"/>
    <w:rsid w:val="00FA2BD3"/>
    <w:rsid w:val="00FA463A"/>
    <w:rsid w:val="00FA53F6"/>
    <w:rsid w:val="00FA7981"/>
    <w:rsid w:val="00FA7FBE"/>
    <w:rsid w:val="00FB0CFE"/>
    <w:rsid w:val="00FB1713"/>
    <w:rsid w:val="00FB5671"/>
    <w:rsid w:val="00FB64E5"/>
    <w:rsid w:val="00FC0802"/>
    <w:rsid w:val="00FC4A4E"/>
    <w:rsid w:val="00FC59B4"/>
    <w:rsid w:val="00FC74EA"/>
    <w:rsid w:val="00FC7845"/>
    <w:rsid w:val="00FC7CDE"/>
    <w:rsid w:val="00FD1BF7"/>
    <w:rsid w:val="00FD53EB"/>
    <w:rsid w:val="00FD57BE"/>
    <w:rsid w:val="00FD7929"/>
    <w:rsid w:val="00FE338B"/>
    <w:rsid w:val="00FE5D85"/>
    <w:rsid w:val="00FE7CB5"/>
    <w:rsid w:val="00FF1739"/>
    <w:rsid w:val="00FF2844"/>
    <w:rsid w:val="00FF4579"/>
    <w:rsid w:val="00FF5606"/>
    <w:rsid w:val="09F4DCF5"/>
    <w:rsid w:val="192990B6"/>
    <w:rsid w:val="1BDF6EC5"/>
    <w:rsid w:val="2824E4A6"/>
    <w:rsid w:val="2F8F8DF9"/>
    <w:rsid w:val="4D1ED3CF"/>
    <w:rsid w:val="7F04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0F259BB9-BC77-4FDD-9D4A-0EE0590C0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CC6A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6773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DC140C"/>
    <w:pPr>
      <w:ind w:firstLine="720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DC140C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DC140C"/>
    <w:rPr>
      <w:vertAlign w:val="superscript"/>
    </w:rPr>
  </w:style>
  <w:style w:type="paragraph" w:customStyle="1" w:styleId="Lenteliutekstas">
    <w:name w:val="Lenteliu tekstas"/>
    <w:basedOn w:val="prastasis"/>
    <w:next w:val="prastasis"/>
    <w:link w:val="LenteliutekstasChar"/>
    <w:qFormat/>
    <w:rsid w:val="00DC140C"/>
    <w:pPr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LenteliutekstasChar">
    <w:name w:val="Lenteliu tekstas Char"/>
    <w:basedOn w:val="Numatytasispastraiposriftas"/>
    <w:link w:val="Lenteliutekstas"/>
    <w:rsid w:val="00DC140C"/>
    <w:rPr>
      <w:rFonts w:ascii="Calibri" w:eastAsia="Calibri" w:hAnsi="Calibri"/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DC140C"/>
    <w:rPr>
      <w:sz w:val="24"/>
      <w:szCs w:val="24"/>
      <w:lang w:eastAsia="en-US"/>
    </w:rPr>
  </w:style>
  <w:style w:type="character" w:styleId="Vietosrezervavimoenklotekstas">
    <w:name w:val="Placeholder Text"/>
    <w:basedOn w:val="Numatytasispastraiposriftas"/>
    <w:uiPriority w:val="99"/>
    <w:rsid w:val="00185E97"/>
    <w:rPr>
      <w:color w:val="808080"/>
    </w:rPr>
  </w:style>
  <w:style w:type="character" w:styleId="Perirtashipersaitas">
    <w:name w:val="FollowedHyperlink"/>
    <w:basedOn w:val="Numatytasispastraiposriftas"/>
    <w:semiHidden/>
    <w:unhideWhenUsed/>
    <w:rsid w:val="00185E97"/>
    <w:rPr>
      <w:color w:val="954F72" w:themeColor="followedHyperlink"/>
      <w:u w:val="single"/>
    </w:rPr>
  </w:style>
  <w:style w:type="character" w:customStyle="1" w:styleId="normaltextrun">
    <w:name w:val="normaltextrun"/>
    <w:basedOn w:val="Numatytasispastraiposriftas"/>
    <w:rsid w:val="00EE1E6D"/>
  </w:style>
  <w:style w:type="paragraph" w:customStyle="1" w:styleId="paragraph">
    <w:name w:val="paragraph"/>
    <w:basedOn w:val="prastasis"/>
    <w:rsid w:val="00EE1E6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CC6A5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cid:image013.png@01DBE775.5CB028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3755F-AE64-45AD-B35E-49F23FD8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547</Words>
  <Characters>313</Characters>
  <Application>Microsoft Office Word</Application>
  <DocSecurity>0</DocSecurity>
  <Lines>2</Lines>
  <Paragraphs>1</Paragraphs>
  <ScaleCrop>false</ScaleCrop>
  <Company>KRS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2023-12-21T11:47:00Z</cp:lastPrinted>
  <dcterms:created xsi:type="dcterms:W3CDTF">2025-08-06T06:49:00Z</dcterms:created>
  <dcterms:modified xsi:type="dcterms:W3CDTF">2025-08-06T06:49:00Z</dcterms:modified>
</cp:coreProperties>
</file>