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C616F" w:rsidRDefault="00B961B5" w:rsidP="00B942A5">
      <w:pPr>
        <w:jc w:val="center"/>
        <w:rPr>
          <w:rFonts w:ascii="Arial" w:hAnsi="Arial" w:cs="Arial"/>
        </w:rPr>
      </w:pPr>
      <w:r w:rsidRPr="006C616F">
        <w:rPr>
          <w:rFonts w:ascii="Arial" w:hAnsi="Arial" w:cs="Arial"/>
          <w:noProof/>
          <w:lang w:eastAsia="lt-LT"/>
        </w:rPr>
        <w:drawing>
          <wp:inline distT="0" distB="0" distL="0" distR="0" wp14:anchorId="66DC37AF" wp14:editId="2B97E97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C616F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6AEFBFF5" w14:textId="35A4C13F" w:rsidR="00A21A80" w:rsidRPr="006C616F" w:rsidRDefault="00A21A80" w:rsidP="00B942A5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6C616F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  <w:r w:rsidR="005B728C" w:rsidRPr="006C616F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4F215B">
        <w:rPr>
          <w:rFonts w:ascii="Arial" w:hAnsi="Arial" w:cs="Arial"/>
          <w:b/>
          <w:bCs/>
          <w:caps/>
          <w:sz w:val="28"/>
          <w:szCs w:val="20"/>
        </w:rPr>
        <w:t xml:space="preserve">STATYBOS IR KELIŲ PRIEŽIŪROS </w:t>
      </w:r>
      <w:r w:rsidR="00A21C59" w:rsidRPr="006C616F">
        <w:rPr>
          <w:rFonts w:ascii="Arial" w:hAnsi="Arial" w:cs="Arial"/>
          <w:b/>
          <w:bCs/>
          <w:caps/>
          <w:sz w:val="28"/>
          <w:szCs w:val="20"/>
        </w:rPr>
        <w:t xml:space="preserve"> </w:t>
      </w:r>
      <w:r w:rsidR="005B728C" w:rsidRPr="006C616F">
        <w:rPr>
          <w:rFonts w:ascii="Arial" w:hAnsi="Arial" w:cs="Arial"/>
          <w:b/>
          <w:bCs/>
          <w:caps/>
          <w:sz w:val="28"/>
          <w:szCs w:val="20"/>
        </w:rPr>
        <w:t>SKYRIUS</w:t>
      </w:r>
    </w:p>
    <w:p w14:paraId="0AA40B60" w14:textId="77777777" w:rsidR="00A21A80" w:rsidRPr="006C616F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345CF9DC" w14:textId="77777777" w:rsidR="003B0F62" w:rsidRPr="006C616F" w:rsidRDefault="003B0F62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1D4836F5" w14:textId="2F1F2A57" w:rsidR="00FB4409" w:rsidRPr="00537CAF" w:rsidRDefault="00FB4409" w:rsidP="00FB4409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>Klaipėdos rajono administracijos                                      2025-0</w:t>
      </w:r>
      <w:r w:rsidR="008D6811">
        <w:rPr>
          <w:rFonts w:ascii="Arial" w:hAnsi="Arial" w:cs="Arial"/>
          <w:bCs/>
        </w:rPr>
        <w:t>6</w:t>
      </w:r>
      <w:r w:rsidRPr="00537CA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  </w:t>
      </w:r>
      <w:r w:rsidRPr="00537CAF">
        <w:rPr>
          <w:rFonts w:ascii="Arial" w:hAnsi="Arial" w:cs="Arial"/>
          <w:bCs/>
        </w:rPr>
        <w:t xml:space="preserve"> Nr.</w:t>
      </w:r>
    </w:p>
    <w:p w14:paraId="76710435" w14:textId="77777777" w:rsidR="00FB4409" w:rsidRPr="00537CAF" w:rsidRDefault="00FB4409" w:rsidP="00FB4409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 xml:space="preserve">Turto skyriaus vedėjai A. Indzelei                                                                                                        </w:t>
      </w:r>
    </w:p>
    <w:p w14:paraId="68BB4FBA" w14:textId="77777777" w:rsidR="00FB4409" w:rsidRPr="00537CAF" w:rsidRDefault="00FB4409" w:rsidP="00FB4409">
      <w:pPr>
        <w:jc w:val="both"/>
        <w:rPr>
          <w:rFonts w:ascii="Arial" w:hAnsi="Arial" w:cs="Arial"/>
          <w:b/>
        </w:rPr>
      </w:pPr>
    </w:p>
    <w:p w14:paraId="74EE70C1" w14:textId="77777777" w:rsidR="00FB4409" w:rsidRPr="00537CAF" w:rsidRDefault="00FB4409" w:rsidP="00FB4409">
      <w:pPr>
        <w:rPr>
          <w:rFonts w:ascii="Arial" w:hAnsi="Arial" w:cs="Arial"/>
          <w:b/>
        </w:rPr>
      </w:pPr>
    </w:p>
    <w:p w14:paraId="7A688250" w14:textId="094B5F69" w:rsidR="00FB4409" w:rsidRPr="00537CAF" w:rsidRDefault="00FB4409" w:rsidP="00FB4409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>DĖL ESMINIO PAGERINIMO DARBŲ PERDAVIMO</w:t>
      </w:r>
    </w:p>
    <w:p w14:paraId="165C2DFA" w14:textId="77777777" w:rsidR="00FB4409" w:rsidRPr="00537CAF" w:rsidRDefault="00FB4409" w:rsidP="00FB4409">
      <w:pPr>
        <w:rPr>
          <w:rFonts w:ascii="Arial" w:hAnsi="Arial" w:cs="Arial"/>
          <w:b/>
        </w:rPr>
      </w:pPr>
    </w:p>
    <w:p w14:paraId="695C8D7C" w14:textId="77777777" w:rsidR="00FB4409" w:rsidRPr="00537CAF" w:rsidRDefault="00FB4409" w:rsidP="00FB4409">
      <w:pPr>
        <w:rPr>
          <w:rFonts w:ascii="Arial" w:hAnsi="Arial" w:cs="Arial"/>
          <w:b/>
        </w:rPr>
      </w:pPr>
    </w:p>
    <w:p w14:paraId="1EACBAB2" w14:textId="377BA5D0" w:rsidR="00FB4409" w:rsidRPr="007B6FDF" w:rsidRDefault="008D6811" w:rsidP="00FB4409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Atlikus</w:t>
      </w:r>
      <w:r w:rsidR="00FB4409" w:rsidRPr="007B6FDF">
        <w:rPr>
          <w:rFonts w:ascii="Arial" w:hAnsi="Arial" w:cs="Arial"/>
          <w:lang w:eastAsia="lt-LT"/>
        </w:rPr>
        <w:t xml:space="preserve"> </w:t>
      </w:r>
      <w:r w:rsidRPr="008D6811">
        <w:rPr>
          <w:rFonts w:ascii="Arial" w:hAnsi="Arial" w:cs="Arial"/>
          <w:lang w:eastAsia="lt-LT"/>
        </w:rPr>
        <w:t>Priekulės I.Simonaitytės gimnazijos pastato rekonstrukcijos darb</w:t>
      </w:r>
      <w:r>
        <w:rPr>
          <w:rFonts w:ascii="Arial" w:hAnsi="Arial" w:cs="Arial"/>
          <w:lang w:eastAsia="lt-LT"/>
        </w:rPr>
        <w:t>us</w:t>
      </w:r>
      <w:r w:rsidRPr="008D6811">
        <w:rPr>
          <w:rFonts w:ascii="Arial" w:hAnsi="Arial" w:cs="Arial"/>
          <w:lang w:eastAsia="lt-LT"/>
        </w:rPr>
        <w:t xml:space="preserve"> (esminio pagerinimo darbai)</w:t>
      </w:r>
      <w:r w:rsidR="00FB4409" w:rsidRPr="007B6FDF">
        <w:rPr>
          <w:rFonts w:ascii="Arial" w:hAnsi="Arial" w:cs="Arial"/>
          <w:lang w:eastAsia="lt-LT"/>
        </w:rPr>
        <w:t xml:space="preserve">, prašau perduoti esminio pagerinimo darbus ir </w:t>
      </w:r>
      <w:r w:rsidR="007B6FDF" w:rsidRPr="007B6FDF">
        <w:rPr>
          <w:rFonts w:ascii="Arial" w:hAnsi="Arial" w:cs="Arial"/>
          <w:lang w:eastAsia="lt-LT"/>
        </w:rPr>
        <w:t>ilgalaik</w:t>
      </w:r>
      <w:r>
        <w:rPr>
          <w:rFonts w:ascii="Arial" w:hAnsi="Arial" w:cs="Arial"/>
          <w:lang w:eastAsia="lt-LT"/>
        </w:rPr>
        <w:t>į</w:t>
      </w:r>
      <w:r w:rsidR="007B6FDF" w:rsidRPr="007B6FDF">
        <w:rPr>
          <w:rFonts w:ascii="Arial" w:hAnsi="Arial" w:cs="Arial"/>
          <w:lang w:eastAsia="lt-LT"/>
        </w:rPr>
        <w:t xml:space="preserve"> </w:t>
      </w:r>
      <w:r w:rsidR="00FB4409" w:rsidRPr="007B6FDF">
        <w:rPr>
          <w:rFonts w:ascii="Arial" w:hAnsi="Arial" w:cs="Arial"/>
          <w:lang w:eastAsia="lt-LT"/>
        </w:rPr>
        <w:t xml:space="preserve">turtą </w:t>
      </w:r>
      <w:r w:rsidRPr="008D6811">
        <w:rPr>
          <w:rFonts w:ascii="Arial" w:hAnsi="Arial" w:cs="Arial"/>
          <w:lang w:eastAsia="lt-LT"/>
        </w:rPr>
        <w:t>Priekulės I.Simonaitytės gimnazij</w:t>
      </w:r>
      <w:r>
        <w:rPr>
          <w:rFonts w:ascii="Arial" w:hAnsi="Arial" w:cs="Arial"/>
          <w:lang w:eastAsia="lt-LT"/>
        </w:rPr>
        <w:t>ai</w:t>
      </w:r>
      <w:r w:rsidR="00FB4409" w:rsidRPr="007B6FDF">
        <w:rPr>
          <w:rFonts w:ascii="Arial" w:hAnsi="Arial" w:cs="Arial"/>
          <w:lang w:eastAsia="lt-LT"/>
        </w:rPr>
        <w:t>. Įsigyto ilgalaikio turto korteles pateiks Centrinės buhalterijos specialistė Audronė Armalienė.</w:t>
      </w:r>
    </w:p>
    <w:p w14:paraId="638300AD" w14:textId="77777777" w:rsidR="00FB4409" w:rsidRPr="007B6FDF" w:rsidRDefault="00FB4409" w:rsidP="00FB4409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7B6FDF">
        <w:rPr>
          <w:rFonts w:ascii="Arial" w:hAnsi="Arial" w:cs="Arial"/>
          <w:lang w:eastAsia="lt-LT"/>
        </w:rPr>
        <w:t>PRIDEDAMA:</w:t>
      </w:r>
    </w:p>
    <w:p w14:paraId="18AA3F5B" w14:textId="37845C2E" w:rsidR="00EC7A4A" w:rsidRPr="00EC7A4A" w:rsidRDefault="008D6811" w:rsidP="00FB4409">
      <w:pPr>
        <w:pStyle w:val="tajtin"/>
        <w:numPr>
          <w:ilvl w:val="0"/>
          <w:numId w:val="9"/>
        </w:numPr>
        <w:tabs>
          <w:tab w:val="left" w:pos="709"/>
          <w:tab w:val="left" w:pos="993"/>
        </w:tabs>
        <w:spacing w:before="0" w:beforeAutospacing="0" w:after="0" w:afterAutospacing="0" w:line="276" w:lineRule="auto"/>
        <w:jc w:val="both"/>
        <w:rPr>
          <w:rFonts w:ascii="Arial" w:hAnsi="Arial" w:cs="Arial"/>
          <w:lang w:val="lt-LT" w:eastAsia="lt-LT"/>
        </w:rPr>
      </w:pPr>
      <w:r w:rsidRPr="008D6811">
        <w:rPr>
          <w:rFonts w:ascii="Arial" w:hAnsi="Arial" w:cs="Arial"/>
          <w:bCs/>
        </w:rPr>
        <w:t>Rekonstrukcijos darbų ir finansavimo sumų paskirstymo pažyma</w:t>
      </w:r>
      <w:r w:rsidR="00FB4409" w:rsidRPr="00537CAF">
        <w:rPr>
          <w:rFonts w:ascii="Arial" w:hAnsi="Arial" w:cs="Arial"/>
          <w:bCs/>
        </w:rPr>
        <w:t>, 1 egz.</w:t>
      </w:r>
    </w:p>
    <w:p w14:paraId="4AF90F20" w14:textId="77777777" w:rsidR="003B0F62" w:rsidRPr="006C616F" w:rsidRDefault="003B0F62" w:rsidP="003B0F62">
      <w:pPr>
        <w:tabs>
          <w:tab w:val="left" w:pos="0"/>
        </w:tabs>
        <w:ind w:firstLine="709"/>
        <w:jc w:val="both"/>
        <w:rPr>
          <w:rFonts w:ascii="Arial" w:hAnsi="Arial" w:cs="Arial"/>
          <w:lang w:eastAsia="lt-LT"/>
        </w:rPr>
      </w:pPr>
    </w:p>
    <w:p w14:paraId="43F03DDA" w14:textId="77777777" w:rsidR="003B0F62" w:rsidRPr="006C616F" w:rsidRDefault="003B0F62" w:rsidP="003B0F62">
      <w:pPr>
        <w:rPr>
          <w:rFonts w:ascii="Arial" w:hAnsi="Arial" w:cs="Arial"/>
          <w:lang w:eastAsia="lt-LT"/>
        </w:rPr>
      </w:pPr>
    </w:p>
    <w:p w14:paraId="64A632FC" w14:textId="3ABC8B25" w:rsidR="007B6FDF" w:rsidRDefault="003B0F62" w:rsidP="007B6FDF">
      <w:pPr>
        <w:spacing w:after="5000"/>
        <w:rPr>
          <w:rFonts w:ascii="Arial" w:hAnsi="Arial" w:cs="Arial"/>
        </w:rPr>
      </w:pPr>
      <w:r w:rsidRPr="006C616F">
        <w:rPr>
          <w:rFonts w:ascii="Arial" w:hAnsi="Arial" w:cs="Arial"/>
          <w:lang w:eastAsia="lt-LT"/>
        </w:rPr>
        <w:t xml:space="preserve"> </w:t>
      </w:r>
      <w:r w:rsidR="00EE48EC" w:rsidRPr="006C616F">
        <w:rPr>
          <w:rFonts w:ascii="Arial" w:hAnsi="Arial" w:cs="Arial"/>
        </w:rPr>
        <w:t>Vedėjas</w:t>
      </w:r>
      <w:r w:rsidR="009304EB" w:rsidRPr="006C616F">
        <w:rPr>
          <w:rFonts w:ascii="Arial" w:hAnsi="Arial" w:cs="Arial"/>
        </w:rPr>
        <w:tab/>
      </w:r>
      <w:r w:rsidR="009304EB" w:rsidRPr="006C616F">
        <w:rPr>
          <w:rFonts w:ascii="Arial" w:hAnsi="Arial" w:cs="Arial"/>
        </w:rPr>
        <w:tab/>
      </w:r>
      <w:r w:rsidR="009304EB" w:rsidRPr="006C616F">
        <w:rPr>
          <w:rFonts w:ascii="Arial" w:hAnsi="Arial" w:cs="Arial"/>
        </w:rPr>
        <w:tab/>
      </w:r>
      <w:r w:rsidR="009304EB" w:rsidRPr="006C616F">
        <w:rPr>
          <w:rFonts w:ascii="Arial" w:hAnsi="Arial" w:cs="Arial"/>
        </w:rPr>
        <w:tab/>
      </w:r>
      <w:r w:rsidR="00EE48EC" w:rsidRPr="006C616F">
        <w:rPr>
          <w:rFonts w:ascii="Arial" w:hAnsi="Arial" w:cs="Arial"/>
        </w:rPr>
        <w:tab/>
      </w:r>
      <w:r w:rsidR="008D6811">
        <w:rPr>
          <w:rFonts w:ascii="Arial" w:hAnsi="Arial" w:cs="Arial"/>
        </w:rPr>
        <w:tab/>
        <w:t>Algirdas Ronkus</w:t>
      </w:r>
    </w:p>
    <w:sectPr w:rsidR="007B6FDF" w:rsidSect="004C55EF">
      <w:footerReference w:type="default" r:id="rId9"/>
      <w:footerReference w:type="first" r:id="rId10"/>
      <w:type w:val="continuous"/>
      <w:pgSz w:w="11906" w:h="16838" w:code="9"/>
      <w:pgMar w:top="851" w:right="567" w:bottom="0" w:left="1560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1D835" w14:textId="77777777" w:rsidR="00D80C7B" w:rsidRDefault="00D80C7B" w:rsidP="00F3669A">
      <w:r>
        <w:separator/>
      </w:r>
    </w:p>
  </w:endnote>
  <w:endnote w:type="continuationSeparator" w:id="0">
    <w:p w14:paraId="40DC517C" w14:textId="77777777" w:rsidR="00D80C7B" w:rsidRDefault="00D80C7B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CB3EE1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CB3EE1">
      <w:rPr>
        <w:rFonts w:ascii="Arial" w:hAnsi="Arial" w:cs="Arial"/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3EE1">
      <w:rPr>
        <w:rFonts w:ascii="Arial" w:hAnsi="Arial" w:cs="Arial"/>
        <w:sz w:val="20"/>
        <w:szCs w:val="20"/>
      </w:rPr>
      <w:t xml:space="preserve">          Biudžetinė įstaiga</w:t>
    </w:r>
    <w:r w:rsidRPr="00CB3EE1">
      <w:rPr>
        <w:rFonts w:ascii="Arial" w:hAnsi="Arial" w:cs="Arial"/>
        <w:sz w:val="20"/>
        <w:szCs w:val="20"/>
      </w:rPr>
      <w:tab/>
      <w:t xml:space="preserve">                 Duomenys kaupiami ir saugomi</w:t>
    </w:r>
    <w:r w:rsidRPr="00CB3EE1">
      <w:rPr>
        <w:rFonts w:ascii="Arial" w:hAnsi="Arial" w:cs="Arial"/>
        <w:sz w:val="20"/>
        <w:szCs w:val="20"/>
      </w:rPr>
      <w:tab/>
    </w:r>
  </w:p>
  <w:p w14:paraId="3E47B81C" w14:textId="13B3603A" w:rsidR="00763883" w:rsidRPr="00CB3EE1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sz w:val="20"/>
        <w:szCs w:val="20"/>
      </w:rPr>
      <w:t xml:space="preserve">          Klaipėdos g. 2, LT-96130,  Gargždai</w:t>
    </w:r>
    <w:r w:rsidRPr="00CB3EE1">
      <w:rPr>
        <w:rFonts w:ascii="Arial" w:hAnsi="Arial" w:cs="Arial"/>
        <w:sz w:val="20"/>
        <w:szCs w:val="20"/>
      </w:rPr>
      <w:tab/>
      <w:t xml:space="preserve">                 Juridinių asmenų registre</w:t>
    </w:r>
    <w:r w:rsidRPr="00CB3EE1">
      <w:rPr>
        <w:rFonts w:ascii="Arial" w:hAnsi="Arial" w:cs="Arial"/>
        <w:sz w:val="20"/>
        <w:szCs w:val="20"/>
      </w:rPr>
      <w:tab/>
    </w:r>
  </w:p>
  <w:p w14:paraId="606ED4F3" w14:textId="2AE4A270" w:rsidR="00763883" w:rsidRPr="00CB3EE1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sz w:val="20"/>
        <w:szCs w:val="20"/>
      </w:rPr>
      <w:t xml:space="preserve">          Tel. (8 46)  42 11  16 </w:t>
    </w:r>
    <w:r w:rsidRPr="00CB3EE1">
      <w:rPr>
        <w:rFonts w:ascii="Arial" w:hAnsi="Arial" w:cs="Arial"/>
        <w:sz w:val="20"/>
        <w:szCs w:val="20"/>
      </w:rPr>
      <w:tab/>
      <w:t xml:space="preserve">                 Kodas </w:t>
    </w:r>
    <w:r w:rsidRPr="00CB3EE1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16EC52C2" w14:textId="471D8CF1" w:rsidR="00763883" w:rsidRPr="00CB3EE1" w:rsidRDefault="00763883" w:rsidP="00763883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sz w:val="20"/>
        <w:szCs w:val="20"/>
      </w:rPr>
      <w:t xml:space="preserve">          El. paštas </w:t>
    </w:r>
    <w:hyperlink r:id="rId2" w:history="1">
      <w:r w:rsidRPr="00CB3EE1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Pr="00CB3EE1">
      <w:rPr>
        <w:rFonts w:ascii="Arial" w:hAnsi="Arial" w:cs="Arial"/>
        <w:sz w:val="20"/>
        <w:szCs w:val="20"/>
      </w:rPr>
      <w:t xml:space="preserve">                 </w:t>
    </w:r>
    <w:hyperlink r:id="rId3" w:history="1">
      <w:r w:rsidR="00CB3EE1" w:rsidRPr="007260EB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032FA636" w14:textId="3D264A95" w:rsidR="00CB3EE1" w:rsidRPr="00CB3EE1" w:rsidRDefault="00763883" w:rsidP="00CB3EE1">
    <w:pPr>
      <w:pStyle w:val="Porat"/>
      <w:tabs>
        <w:tab w:val="clear" w:pos="4680"/>
        <w:tab w:val="clear" w:pos="9360"/>
        <w:tab w:val="left" w:pos="8685"/>
      </w:tabs>
      <w:ind w:hanging="1134"/>
      <w:rPr>
        <w:rFonts w:ascii="Arial" w:hAnsi="Arial" w:cs="Arial"/>
        <w:lang w:val="en-US"/>
      </w:rPr>
    </w:pPr>
    <w:r w:rsidRPr="00CB3EE1">
      <w:rPr>
        <w:rFonts w:ascii="Arial" w:hAnsi="Arial" w:cs="Arial"/>
        <w:sz w:val="20"/>
        <w:szCs w:val="20"/>
      </w:rPr>
      <w:t xml:space="preserve">          </w:t>
    </w:r>
  </w:p>
  <w:p w14:paraId="1473909B" w14:textId="1766DB79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181C9" w14:textId="77777777" w:rsidR="00D80C7B" w:rsidRDefault="00D80C7B" w:rsidP="00F3669A">
      <w:r>
        <w:separator/>
      </w:r>
    </w:p>
  </w:footnote>
  <w:footnote w:type="continuationSeparator" w:id="0">
    <w:p w14:paraId="3F689593" w14:textId="77777777" w:rsidR="00D80C7B" w:rsidRDefault="00D80C7B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2C0C"/>
    <w:multiLevelType w:val="hybridMultilevel"/>
    <w:tmpl w:val="476EAA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08444AD"/>
    <w:multiLevelType w:val="hybridMultilevel"/>
    <w:tmpl w:val="12D85502"/>
    <w:lvl w:ilvl="0" w:tplc="C476754E">
      <w:start w:val="1"/>
      <w:numFmt w:val="decimal"/>
      <w:lvlText w:val="%1."/>
      <w:lvlJc w:val="left"/>
      <w:pPr>
        <w:ind w:left="1495" w:hanging="360"/>
      </w:pPr>
      <w:rPr>
        <w:rFonts w:hint="default"/>
        <w:i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44E00620"/>
    <w:multiLevelType w:val="hybridMultilevel"/>
    <w:tmpl w:val="EBDC05B4"/>
    <w:lvl w:ilvl="0" w:tplc="31E2F1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3B4573"/>
    <w:multiLevelType w:val="hybridMultilevel"/>
    <w:tmpl w:val="116482E0"/>
    <w:lvl w:ilvl="0" w:tplc="85A0E5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320180">
    <w:abstractNumId w:val="1"/>
  </w:num>
  <w:num w:numId="2" w16cid:durableId="1644314709">
    <w:abstractNumId w:val="2"/>
  </w:num>
  <w:num w:numId="3" w16cid:durableId="530537414">
    <w:abstractNumId w:val="4"/>
  </w:num>
  <w:num w:numId="4" w16cid:durableId="1901551634">
    <w:abstractNumId w:val="10"/>
  </w:num>
  <w:num w:numId="5" w16cid:durableId="1014572724">
    <w:abstractNumId w:val="3"/>
  </w:num>
  <w:num w:numId="6" w16cid:durableId="32656376">
    <w:abstractNumId w:val="5"/>
  </w:num>
  <w:num w:numId="7" w16cid:durableId="52506970">
    <w:abstractNumId w:val="7"/>
  </w:num>
  <w:num w:numId="8" w16cid:durableId="372464678">
    <w:abstractNumId w:val="6"/>
  </w:num>
  <w:num w:numId="9" w16cid:durableId="1400859014">
    <w:abstractNumId w:val="0"/>
  </w:num>
  <w:num w:numId="10" w16cid:durableId="1455637136">
    <w:abstractNumId w:val="9"/>
  </w:num>
  <w:num w:numId="11" w16cid:durableId="1363855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264"/>
    <w:rsid w:val="000003F1"/>
    <w:rsid w:val="00003755"/>
    <w:rsid w:val="00003BCB"/>
    <w:rsid w:val="00004F05"/>
    <w:rsid w:val="000077B3"/>
    <w:rsid w:val="00007819"/>
    <w:rsid w:val="00012987"/>
    <w:rsid w:val="00013254"/>
    <w:rsid w:val="00013E8F"/>
    <w:rsid w:val="00013F9E"/>
    <w:rsid w:val="00015CDC"/>
    <w:rsid w:val="0001602C"/>
    <w:rsid w:val="0002008D"/>
    <w:rsid w:val="000200DF"/>
    <w:rsid w:val="00021A50"/>
    <w:rsid w:val="00021E53"/>
    <w:rsid w:val="0002339C"/>
    <w:rsid w:val="0002518A"/>
    <w:rsid w:val="00025E96"/>
    <w:rsid w:val="000270AB"/>
    <w:rsid w:val="0003199A"/>
    <w:rsid w:val="00033737"/>
    <w:rsid w:val="00033D8D"/>
    <w:rsid w:val="00034462"/>
    <w:rsid w:val="00034B58"/>
    <w:rsid w:val="00034EE8"/>
    <w:rsid w:val="0003504A"/>
    <w:rsid w:val="000361DC"/>
    <w:rsid w:val="00037936"/>
    <w:rsid w:val="0004021E"/>
    <w:rsid w:val="00040AB4"/>
    <w:rsid w:val="0004450E"/>
    <w:rsid w:val="00044836"/>
    <w:rsid w:val="0004612C"/>
    <w:rsid w:val="0004671E"/>
    <w:rsid w:val="00050962"/>
    <w:rsid w:val="0005188E"/>
    <w:rsid w:val="00051E5B"/>
    <w:rsid w:val="00054637"/>
    <w:rsid w:val="00056807"/>
    <w:rsid w:val="00056AEE"/>
    <w:rsid w:val="00056CA7"/>
    <w:rsid w:val="00060092"/>
    <w:rsid w:val="000631D2"/>
    <w:rsid w:val="0006390A"/>
    <w:rsid w:val="00063A73"/>
    <w:rsid w:val="00064559"/>
    <w:rsid w:val="00064BD8"/>
    <w:rsid w:val="0006520E"/>
    <w:rsid w:val="000663EE"/>
    <w:rsid w:val="00072D14"/>
    <w:rsid w:val="00073C5F"/>
    <w:rsid w:val="000759BD"/>
    <w:rsid w:val="00075C0D"/>
    <w:rsid w:val="00076375"/>
    <w:rsid w:val="0007657B"/>
    <w:rsid w:val="0007739A"/>
    <w:rsid w:val="00080DAA"/>
    <w:rsid w:val="00081111"/>
    <w:rsid w:val="00082429"/>
    <w:rsid w:val="00085493"/>
    <w:rsid w:val="00085CA7"/>
    <w:rsid w:val="00087326"/>
    <w:rsid w:val="00090D0F"/>
    <w:rsid w:val="0009169E"/>
    <w:rsid w:val="000959A7"/>
    <w:rsid w:val="000959D4"/>
    <w:rsid w:val="00095D16"/>
    <w:rsid w:val="00097E3C"/>
    <w:rsid w:val="000A195D"/>
    <w:rsid w:val="000A2600"/>
    <w:rsid w:val="000A2EDF"/>
    <w:rsid w:val="000A3EAA"/>
    <w:rsid w:val="000A454D"/>
    <w:rsid w:val="000A4725"/>
    <w:rsid w:val="000A5FE3"/>
    <w:rsid w:val="000B36F0"/>
    <w:rsid w:val="000B5C93"/>
    <w:rsid w:val="000C1C8A"/>
    <w:rsid w:val="000C2816"/>
    <w:rsid w:val="000C495F"/>
    <w:rsid w:val="000D05A0"/>
    <w:rsid w:val="000D1768"/>
    <w:rsid w:val="000D24DA"/>
    <w:rsid w:val="000E1E1D"/>
    <w:rsid w:val="000E3D51"/>
    <w:rsid w:val="000E5342"/>
    <w:rsid w:val="000F0917"/>
    <w:rsid w:val="000F1D7D"/>
    <w:rsid w:val="00102D22"/>
    <w:rsid w:val="00104652"/>
    <w:rsid w:val="00104895"/>
    <w:rsid w:val="0010701F"/>
    <w:rsid w:val="001100B4"/>
    <w:rsid w:val="00112208"/>
    <w:rsid w:val="00113323"/>
    <w:rsid w:val="0011490A"/>
    <w:rsid w:val="001173B6"/>
    <w:rsid w:val="0012042A"/>
    <w:rsid w:val="001212CD"/>
    <w:rsid w:val="00124BED"/>
    <w:rsid w:val="00125169"/>
    <w:rsid w:val="00127EFE"/>
    <w:rsid w:val="00133095"/>
    <w:rsid w:val="00133531"/>
    <w:rsid w:val="00142B14"/>
    <w:rsid w:val="001500B4"/>
    <w:rsid w:val="00152674"/>
    <w:rsid w:val="00152C82"/>
    <w:rsid w:val="00157997"/>
    <w:rsid w:val="00163177"/>
    <w:rsid w:val="00164830"/>
    <w:rsid w:val="00166E52"/>
    <w:rsid w:val="001671D0"/>
    <w:rsid w:val="0016762F"/>
    <w:rsid w:val="00172665"/>
    <w:rsid w:val="001734D3"/>
    <w:rsid w:val="0017582A"/>
    <w:rsid w:val="00175C3A"/>
    <w:rsid w:val="00180E70"/>
    <w:rsid w:val="00181B2D"/>
    <w:rsid w:val="00182BDC"/>
    <w:rsid w:val="00183825"/>
    <w:rsid w:val="00183C9D"/>
    <w:rsid w:val="00186B17"/>
    <w:rsid w:val="00190F04"/>
    <w:rsid w:val="001943C3"/>
    <w:rsid w:val="001953C9"/>
    <w:rsid w:val="00195E99"/>
    <w:rsid w:val="00197B11"/>
    <w:rsid w:val="00197BEE"/>
    <w:rsid w:val="001A1119"/>
    <w:rsid w:val="001A32BF"/>
    <w:rsid w:val="001A3442"/>
    <w:rsid w:val="001A3730"/>
    <w:rsid w:val="001A49A2"/>
    <w:rsid w:val="001A67E0"/>
    <w:rsid w:val="001B097A"/>
    <w:rsid w:val="001B1527"/>
    <w:rsid w:val="001B2094"/>
    <w:rsid w:val="001B39D4"/>
    <w:rsid w:val="001B522F"/>
    <w:rsid w:val="001B5E4B"/>
    <w:rsid w:val="001C02C8"/>
    <w:rsid w:val="001C1B12"/>
    <w:rsid w:val="001C1E12"/>
    <w:rsid w:val="001C5296"/>
    <w:rsid w:val="001C6497"/>
    <w:rsid w:val="001C66E8"/>
    <w:rsid w:val="001C6E8A"/>
    <w:rsid w:val="001C752D"/>
    <w:rsid w:val="001D0A29"/>
    <w:rsid w:val="001D1CC7"/>
    <w:rsid w:val="001D1FEF"/>
    <w:rsid w:val="001D20D3"/>
    <w:rsid w:val="001D256A"/>
    <w:rsid w:val="001D33B8"/>
    <w:rsid w:val="001D5F78"/>
    <w:rsid w:val="001D6679"/>
    <w:rsid w:val="001D6BD4"/>
    <w:rsid w:val="001D7B36"/>
    <w:rsid w:val="001D7E83"/>
    <w:rsid w:val="001E0CD9"/>
    <w:rsid w:val="001E1534"/>
    <w:rsid w:val="001E1807"/>
    <w:rsid w:val="001E1CA1"/>
    <w:rsid w:val="001F0711"/>
    <w:rsid w:val="001F0AD1"/>
    <w:rsid w:val="001F2A79"/>
    <w:rsid w:val="001F5DB6"/>
    <w:rsid w:val="001F706D"/>
    <w:rsid w:val="001F72FA"/>
    <w:rsid w:val="002012FD"/>
    <w:rsid w:val="002019A6"/>
    <w:rsid w:val="002031A5"/>
    <w:rsid w:val="0020342B"/>
    <w:rsid w:val="00204B5E"/>
    <w:rsid w:val="00205B9C"/>
    <w:rsid w:val="002100E9"/>
    <w:rsid w:val="0021053F"/>
    <w:rsid w:val="00211CCB"/>
    <w:rsid w:val="0021429D"/>
    <w:rsid w:val="00216E4C"/>
    <w:rsid w:val="00220FD7"/>
    <w:rsid w:val="00221EE7"/>
    <w:rsid w:val="00225E5E"/>
    <w:rsid w:val="002275A3"/>
    <w:rsid w:val="00230BEE"/>
    <w:rsid w:val="002313CB"/>
    <w:rsid w:val="00233ED8"/>
    <w:rsid w:val="002343FD"/>
    <w:rsid w:val="00234845"/>
    <w:rsid w:val="0023606D"/>
    <w:rsid w:val="0024698C"/>
    <w:rsid w:val="00247429"/>
    <w:rsid w:val="00247E62"/>
    <w:rsid w:val="0025012D"/>
    <w:rsid w:val="002503C6"/>
    <w:rsid w:val="00251BD5"/>
    <w:rsid w:val="00252E1F"/>
    <w:rsid w:val="002542BB"/>
    <w:rsid w:val="002602AC"/>
    <w:rsid w:val="00261494"/>
    <w:rsid w:val="00262FA6"/>
    <w:rsid w:val="00263A9C"/>
    <w:rsid w:val="00266E26"/>
    <w:rsid w:val="00266E8B"/>
    <w:rsid w:val="00272A02"/>
    <w:rsid w:val="002730F5"/>
    <w:rsid w:val="00273EBD"/>
    <w:rsid w:val="0027502D"/>
    <w:rsid w:val="002757D6"/>
    <w:rsid w:val="00275E66"/>
    <w:rsid w:val="00277F7C"/>
    <w:rsid w:val="0028160D"/>
    <w:rsid w:val="00281E0B"/>
    <w:rsid w:val="00282DAE"/>
    <w:rsid w:val="00283426"/>
    <w:rsid w:val="00283B74"/>
    <w:rsid w:val="0028597B"/>
    <w:rsid w:val="002860E7"/>
    <w:rsid w:val="00286CAA"/>
    <w:rsid w:val="00286FFD"/>
    <w:rsid w:val="0028714A"/>
    <w:rsid w:val="002938A0"/>
    <w:rsid w:val="00293BE6"/>
    <w:rsid w:val="0029593B"/>
    <w:rsid w:val="0029642F"/>
    <w:rsid w:val="002A0B97"/>
    <w:rsid w:val="002A1F01"/>
    <w:rsid w:val="002A4673"/>
    <w:rsid w:val="002A69E3"/>
    <w:rsid w:val="002B0764"/>
    <w:rsid w:val="002B0933"/>
    <w:rsid w:val="002B0CA1"/>
    <w:rsid w:val="002B3FA0"/>
    <w:rsid w:val="002B683A"/>
    <w:rsid w:val="002C09DC"/>
    <w:rsid w:val="002C1789"/>
    <w:rsid w:val="002C1BE4"/>
    <w:rsid w:val="002C62A2"/>
    <w:rsid w:val="002C68C2"/>
    <w:rsid w:val="002C6CB7"/>
    <w:rsid w:val="002D242B"/>
    <w:rsid w:val="002D34B2"/>
    <w:rsid w:val="002D5C73"/>
    <w:rsid w:val="002D5DC9"/>
    <w:rsid w:val="002D6C18"/>
    <w:rsid w:val="002D798E"/>
    <w:rsid w:val="002E0BE1"/>
    <w:rsid w:val="002E13CF"/>
    <w:rsid w:val="002E3E4E"/>
    <w:rsid w:val="002E45F7"/>
    <w:rsid w:val="002E6134"/>
    <w:rsid w:val="002E7C97"/>
    <w:rsid w:val="002E7F79"/>
    <w:rsid w:val="002F228D"/>
    <w:rsid w:val="002F353F"/>
    <w:rsid w:val="002F505C"/>
    <w:rsid w:val="002F5B8B"/>
    <w:rsid w:val="002F7C56"/>
    <w:rsid w:val="0030093A"/>
    <w:rsid w:val="003009DA"/>
    <w:rsid w:val="00301C6B"/>
    <w:rsid w:val="00302862"/>
    <w:rsid w:val="00302F00"/>
    <w:rsid w:val="00304FBE"/>
    <w:rsid w:val="00305AF2"/>
    <w:rsid w:val="00305E38"/>
    <w:rsid w:val="00307642"/>
    <w:rsid w:val="0031047F"/>
    <w:rsid w:val="0031553D"/>
    <w:rsid w:val="00315C8F"/>
    <w:rsid w:val="003169E1"/>
    <w:rsid w:val="00316B67"/>
    <w:rsid w:val="003178D8"/>
    <w:rsid w:val="00317E6A"/>
    <w:rsid w:val="0032319B"/>
    <w:rsid w:val="00323830"/>
    <w:rsid w:val="00325657"/>
    <w:rsid w:val="0032756E"/>
    <w:rsid w:val="00327DB6"/>
    <w:rsid w:val="00331ADA"/>
    <w:rsid w:val="00332D0B"/>
    <w:rsid w:val="00333C0C"/>
    <w:rsid w:val="00336B0A"/>
    <w:rsid w:val="00336D8B"/>
    <w:rsid w:val="00337075"/>
    <w:rsid w:val="00341011"/>
    <w:rsid w:val="003424B5"/>
    <w:rsid w:val="00344AC4"/>
    <w:rsid w:val="00344EAB"/>
    <w:rsid w:val="003464C7"/>
    <w:rsid w:val="0034756F"/>
    <w:rsid w:val="00347842"/>
    <w:rsid w:val="00347A82"/>
    <w:rsid w:val="00347D33"/>
    <w:rsid w:val="00350278"/>
    <w:rsid w:val="003510AE"/>
    <w:rsid w:val="00354A16"/>
    <w:rsid w:val="00360365"/>
    <w:rsid w:val="00361D3C"/>
    <w:rsid w:val="00366DC0"/>
    <w:rsid w:val="0036794D"/>
    <w:rsid w:val="00374004"/>
    <w:rsid w:val="00376866"/>
    <w:rsid w:val="003773F1"/>
    <w:rsid w:val="00381AE7"/>
    <w:rsid w:val="00382BA6"/>
    <w:rsid w:val="00387755"/>
    <w:rsid w:val="00387CB9"/>
    <w:rsid w:val="00391610"/>
    <w:rsid w:val="003929E9"/>
    <w:rsid w:val="00392ED4"/>
    <w:rsid w:val="0039334E"/>
    <w:rsid w:val="00394D91"/>
    <w:rsid w:val="00396A5E"/>
    <w:rsid w:val="003A057A"/>
    <w:rsid w:val="003A0987"/>
    <w:rsid w:val="003A3247"/>
    <w:rsid w:val="003A3BCD"/>
    <w:rsid w:val="003A6AA4"/>
    <w:rsid w:val="003B0F62"/>
    <w:rsid w:val="003B431B"/>
    <w:rsid w:val="003B521B"/>
    <w:rsid w:val="003C117C"/>
    <w:rsid w:val="003C3796"/>
    <w:rsid w:val="003C3E32"/>
    <w:rsid w:val="003C46D2"/>
    <w:rsid w:val="003C5831"/>
    <w:rsid w:val="003D2ACF"/>
    <w:rsid w:val="003D2F0C"/>
    <w:rsid w:val="003D4428"/>
    <w:rsid w:val="003D452A"/>
    <w:rsid w:val="003D58B1"/>
    <w:rsid w:val="003E0CD2"/>
    <w:rsid w:val="003E1DED"/>
    <w:rsid w:val="003E2798"/>
    <w:rsid w:val="003E3E3C"/>
    <w:rsid w:val="003E3EE3"/>
    <w:rsid w:val="003E4322"/>
    <w:rsid w:val="003E4B4F"/>
    <w:rsid w:val="003E50F7"/>
    <w:rsid w:val="003F0B69"/>
    <w:rsid w:val="003F1F5D"/>
    <w:rsid w:val="003F5B48"/>
    <w:rsid w:val="003F6EB7"/>
    <w:rsid w:val="004037AD"/>
    <w:rsid w:val="0040457C"/>
    <w:rsid w:val="004056E3"/>
    <w:rsid w:val="004067D3"/>
    <w:rsid w:val="004071E9"/>
    <w:rsid w:val="00411F90"/>
    <w:rsid w:val="00412370"/>
    <w:rsid w:val="00415510"/>
    <w:rsid w:val="00415BBD"/>
    <w:rsid w:val="00416E37"/>
    <w:rsid w:val="00417B25"/>
    <w:rsid w:val="004214BD"/>
    <w:rsid w:val="00423ADB"/>
    <w:rsid w:val="00423D81"/>
    <w:rsid w:val="0042407D"/>
    <w:rsid w:val="0043026F"/>
    <w:rsid w:val="00431EB4"/>
    <w:rsid w:val="00436898"/>
    <w:rsid w:val="00440F1E"/>
    <w:rsid w:val="00441E96"/>
    <w:rsid w:val="00444166"/>
    <w:rsid w:val="00445171"/>
    <w:rsid w:val="0045099F"/>
    <w:rsid w:val="00450EC4"/>
    <w:rsid w:val="00450F97"/>
    <w:rsid w:val="0045121A"/>
    <w:rsid w:val="00451683"/>
    <w:rsid w:val="00452331"/>
    <w:rsid w:val="00452D12"/>
    <w:rsid w:val="004531C4"/>
    <w:rsid w:val="00453225"/>
    <w:rsid w:val="00454ABF"/>
    <w:rsid w:val="00454C17"/>
    <w:rsid w:val="00454C4C"/>
    <w:rsid w:val="00457480"/>
    <w:rsid w:val="00461EFF"/>
    <w:rsid w:val="004627AB"/>
    <w:rsid w:val="00463F41"/>
    <w:rsid w:val="00465454"/>
    <w:rsid w:val="0046700A"/>
    <w:rsid w:val="00467CE0"/>
    <w:rsid w:val="004714A2"/>
    <w:rsid w:val="00472B7D"/>
    <w:rsid w:val="004731E9"/>
    <w:rsid w:val="00476834"/>
    <w:rsid w:val="004770AB"/>
    <w:rsid w:val="00480C6A"/>
    <w:rsid w:val="00481AEB"/>
    <w:rsid w:val="00482462"/>
    <w:rsid w:val="004857D6"/>
    <w:rsid w:val="00487337"/>
    <w:rsid w:val="00487565"/>
    <w:rsid w:val="004875F6"/>
    <w:rsid w:val="00487748"/>
    <w:rsid w:val="00490EA9"/>
    <w:rsid w:val="0049166A"/>
    <w:rsid w:val="00492098"/>
    <w:rsid w:val="004929EB"/>
    <w:rsid w:val="004943BC"/>
    <w:rsid w:val="00494C96"/>
    <w:rsid w:val="004A0635"/>
    <w:rsid w:val="004A40FE"/>
    <w:rsid w:val="004A598B"/>
    <w:rsid w:val="004A6212"/>
    <w:rsid w:val="004B1DBA"/>
    <w:rsid w:val="004B26FD"/>
    <w:rsid w:val="004B5AB8"/>
    <w:rsid w:val="004B5DF8"/>
    <w:rsid w:val="004B7E5F"/>
    <w:rsid w:val="004C03C0"/>
    <w:rsid w:val="004C0E4B"/>
    <w:rsid w:val="004C0FB7"/>
    <w:rsid w:val="004C1CB7"/>
    <w:rsid w:val="004C27C2"/>
    <w:rsid w:val="004C3F57"/>
    <w:rsid w:val="004C55EF"/>
    <w:rsid w:val="004C5D80"/>
    <w:rsid w:val="004C67AA"/>
    <w:rsid w:val="004C79BA"/>
    <w:rsid w:val="004D0531"/>
    <w:rsid w:val="004D73F0"/>
    <w:rsid w:val="004D768C"/>
    <w:rsid w:val="004E122A"/>
    <w:rsid w:val="004E2FFB"/>
    <w:rsid w:val="004E3528"/>
    <w:rsid w:val="004E3A01"/>
    <w:rsid w:val="004E3A9F"/>
    <w:rsid w:val="004E3DEB"/>
    <w:rsid w:val="004E4DBF"/>
    <w:rsid w:val="004E61FA"/>
    <w:rsid w:val="004E759B"/>
    <w:rsid w:val="004E7B56"/>
    <w:rsid w:val="004E7C75"/>
    <w:rsid w:val="004F215B"/>
    <w:rsid w:val="004F3240"/>
    <w:rsid w:val="004F4204"/>
    <w:rsid w:val="004F61F8"/>
    <w:rsid w:val="00502ED9"/>
    <w:rsid w:val="00503832"/>
    <w:rsid w:val="00504744"/>
    <w:rsid w:val="00504A50"/>
    <w:rsid w:val="005077E0"/>
    <w:rsid w:val="00512E16"/>
    <w:rsid w:val="005134DA"/>
    <w:rsid w:val="00513D2C"/>
    <w:rsid w:val="005172D0"/>
    <w:rsid w:val="00517EEF"/>
    <w:rsid w:val="005239D3"/>
    <w:rsid w:val="00525F7B"/>
    <w:rsid w:val="0053170F"/>
    <w:rsid w:val="005321DF"/>
    <w:rsid w:val="00532629"/>
    <w:rsid w:val="005368B5"/>
    <w:rsid w:val="00536B32"/>
    <w:rsid w:val="005426CC"/>
    <w:rsid w:val="00545157"/>
    <w:rsid w:val="005518A7"/>
    <w:rsid w:val="0055252B"/>
    <w:rsid w:val="0055510C"/>
    <w:rsid w:val="005569E3"/>
    <w:rsid w:val="005579E6"/>
    <w:rsid w:val="00557D69"/>
    <w:rsid w:val="00557FDB"/>
    <w:rsid w:val="00560679"/>
    <w:rsid w:val="00561057"/>
    <w:rsid w:val="00563582"/>
    <w:rsid w:val="00564738"/>
    <w:rsid w:val="005648CF"/>
    <w:rsid w:val="005653F5"/>
    <w:rsid w:val="00565F39"/>
    <w:rsid w:val="00566B83"/>
    <w:rsid w:val="00566D21"/>
    <w:rsid w:val="00574DAE"/>
    <w:rsid w:val="00574DFE"/>
    <w:rsid w:val="00575503"/>
    <w:rsid w:val="00576496"/>
    <w:rsid w:val="00580A3E"/>
    <w:rsid w:val="00582F13"/>
    <w:rsid w:val="00583188"/>
    <w:rsid w:val="005922BD"/>
    <w:rsid w:val="005926CB"/>
    <w:rsid w:val="00593F3C"/>
    <w:rsid w:val="00595420"/>
    <w:rsid w:val="005A1EB6"/>
    <w:rsid w:val="005A2C84"/>
    <w:rsid w:val="005A314B"/>
    <w:rsid w:val="005A4201"/>
    <w:rsid w:val="005A6699"/>
    <w:rsid w:val="005A67D9"/>
    <w:rsid w:val="005B1C11"/>
    <w:rsid w:val="005B1E6F"/>
    <w:rsid w:val="005B32AA"/>
    <w:rsid w:val="005B38F0"/>
    <w:rsid w:val="005B4751"/>
    <w:rsid w:val="005B4BFD"/>
    <w:rsid w:val="005B5618"/>
    <w:rsid w:val="005B630C"/>
    <w:rsid w:val="005B728C"/>
    <w:rsid w:val="005B74FA"/>
    <w:rsid w:val="005B750C"/>
    <w:rsid w:val="005B7B07"/>
    <w:rsid w:val="005B7C61"/>
    <w:rsid w:val="005C1B90"/>
    <w:rsid w:val="005C22EC"/>
    <w:rsid w:val="005C3FB5"/>
    <w:rsid w:val="005C5A5C"/>
    <w:rsid w:val="005C73D4"/>
    <w:rsid w:val="005D135A"/>
    <w:rsid w:val="005D3632"/>
    <w:rsid w:val="005D54F5"/>
    <w:rsid w:val="005D7ADD"/>
    <w:rsid w:val="005E1E94"/>
    <w:rsid w:val="005E3935"/>
    <w:rsid w:val="005E734A"/>
    <w:rsid w:val="005F6358"/>
    <w:rsid w:val="00600EC0"/>
    <w:rsid w:val="0060258E"/>
    <w:rsid w:val="006037CA"/>
    <w:rsid w:val="00607F11"/>
    <w:rsid w:val="006106E1"/>
    <w:rsid w:val="00611361"/>
    <w:rsid w:val="00611BF5"/>
    <w:rsid w:val="00613EA5"/>
    <w:rsid w:val="00615CAA"/>
    <w:rsid w:val="00616400"/>
    <w:rsid w:val="00616CF6"/>
    <w:rsid w:val="00616D9D"/>
    <w:rsid w:val="00617452"/>
    <w:rsid w:val="00617D81"/>
    <w:rsid w:val="0062013E"/>
    <w:rsid w:val="00620224"/>
    <w:rsid w:val="00621D97"/>
    <w:rsid w:val="00622037"/>
    <w:rsid w:val="006228FE"/>
    <w:rsid w:val="00622E57"/>
    <w:rsid w:val="00625BAE"/>
    <w:rsid w:val="006264EA"/>
    <w:rsid w:val="00626B05"/>
    <w:rsid w:val="00627E16"/>
    <w:rsid w:val="00630C52"/>
    <w:rsid w:val="00631972"/>
    <w:rsid w:val="0063483F"/>
    <w:rsid w:val="0064002E"/>
    <w:rsid w:val="00640E4A"/>
    <w:rsid w:val="00640FC6"/>
    <w:rsid w:val="00641834"/>
    <w:rsid w:val="00642C2B"/>
    <w:rsid w:val="00642F20"/>
    <w:rsid w:val="006446AC"/>
    <w:rsid w:val="00644DA0"/>
    <w:rsid w:val="0064618E"/>
    <w:rsid w:val="00646766"/>
    <w:rsid w:val="006469F8"/>
    <w:rsid w:val="00647D2B"/>
    <w:rsid w:val="00650BF6"/>
    <w:rsid w:val="00651A9D"/>
    <w:rsid w:val="00652E23"/>
    <w:rsid w:val="006538DC"/>
    <w:rsid w:val="00654162"/>
    <w:rsid w:val="0066018A"/>
    <w:rsid w:val="00661141"/>
    <w:rsid w:val="0066206B"/>
    <w:rsid w:val="00662374"/>
    <w:rsid w:val="0067208E"/>
    <w:rsid w:val="0067318A"/>
    <w:rsid w:val="00673301"/>
    <w:rsid w:val="006759C5"/>
    <w:rsid w:val="00676497"/>
    <w:rsid w:val="006773E5"/>
    <w:rsid w:val="00680B55"/>
    <w:rsid w:val="00680B9B"/>
    <w:rsid w:val="006816DE"/>
    <w:rsid w:val="00681F47"/>
    <w:rsid w:val="006828DD"/>
    <w:rsid w:val="00684ADA"/>
    <w:rsid w:val="00685442"/>
    <w:rsid w:val="006860E7"/>
    <w:rsid w:val="00686193"/>
    <w:rsid w:val="006870F2"/>
    <w:rsid w:val="006905D1"/>
    <w:rsid w:val="00693061"/>
    <w:rsid w:val="006958C1"/>
    <w:rsid w:val="00695AEC"/>
    <w:rsid w:val="00696730"/>
    <w:rsid w:val="006978D4"/>
    <w:rsid w:val="00697D79"/>
    <w:rsid w:val="006A4397"/>
    <w:rsid w:val="006A4AAA"/>
    <w:rsid w:val="006A4B0A"/>
    <w:rsid w:val="006A4ED4"/>
    <w:rsid w:val="006A651F"/>
    <w:rsid w:val="006A6C0E"/>
    <w:rsid w:val="006B56DB"/>
    <w:rsid w:val="006B5786"/>
    <w:rsid w:val="006B6584"/>
    <w:rsid w:val="006B77B6"/>
    <w:rsid w:val="006C3D8E"/>
    <w:rsid w:val="006C616F"/>
    <w:rsid w:val="006C64AB"/>
    <w:rsid w:val="006C6B52"/>
    <w:rsid w:val="006C7698"/>
    <w:rsid w:val="006C7AD1"/>
    <w:rsid w:val="006D1358"/>
    <w:rsid w:val="006D15AB"/>
    <w:rsid w:val="006D3D11"/>
    <w:rsid w:val="006D4212"/>
    <w:rsid w:val="006D550E"/>
    <w:rsid w:val="006D642C"/>
    <w:rsid w:val="006D6CFB"/>
    <w:rsid w:val="006E1308"/>
    <w:rsid w:val="006E149E"/>
    <w:rsid w:val="006E1BE2"/>
    <w:rsid w:val="006E22C5"/>
    <w:rsid w:val="006E279D"/>
    <w:rsid w:val="006E2C2A"/>
    <w:rsid w:val="006E3B09"/>
    <w:rsid w:val="006E503A"/>
    <w:rsid w:val="006E60A0"/>
    <w:rsid w:val="006E6C26"/>
    <w:rsid w:val="006E6E6C"/>
    <w:rsid w:val="006E736B"/>
    <w:rsid w:val="006E7A88"/>
    <w:rsid w:val="006F0779"/>
    <w:rsid w:val="006F09BA"/>
    <w:rsid w:val="006F3824"/>
    <w:rsid w:val="006F5E67"/>
    <w:rsid w:val="007011BE"/>
    <w:rsid w:val="007028F9"/>
    <w:rsid w:val="0070305D"/>
    <w:rsid w:val="00704203"/>
    <w:rsid w:val="00705462"/>
    <w:rsid w:val="00705ED3"/>
    <w:rsid w:val="0070601E"/>
    <w:rsid w:val="00713CFC"/>
    <w:rsid w:val="0071428A"/>
    <w:rsid w:val="00715026"/>
    <w:rsid w:val="00715B23"/>
    <w:rsid w:val="00717A13"/>
    <w:rsid w:val="00717C5E"/>
    <w:rsid w:val="007202F7"/>
    <w:rsid w:val="007220E2"/>
    <w:rsid w:val="00722F5A"/>
    <w:rsid w:val="00724BC1"/>
    <w:rsid w:val="00727791"/>
    <w:rsid w:val="0073332B"/>
    <w:rsid w:val="007365CC"/>
    <w:rsid w:val="00741E7B"/>
    <w:rsid w:val="00745803"/>
    <w:rsid w:val="00745E70"/>
    <w:rsid w:val="00746034"/>
    <w:rsid w:val="00746DE4"/>
    <w:rsid w:val="0075068D"/>
    <w:rsid w:val="0075091F"/>
    <w:rsid w:val="00750F6B"/>
    <w:rsid w:val="00751EC8"/>
    <w:rsid w:val="007532EF"/>
    <w:rsid w:val="00755058"/>
    <w:rsid w:val="00755AD5"/>
    <w:rsid w:val="0076036F"/>
    <w:rsid w:val="00760594"/>
    <w:rsid w:val="00760B55"/>
    <w:rsid w:val="00761068"/>
    <w:rsid w:val="00762D82"/>
    <w:rsid w:val="00763883"/>
    <w:rsid w:val="007638AE"/>
    <w:rsid w:val="00764973"/>
    <w:rsid w:val="00765B1F"/>
    <w:rsid w:val="007664CF"/>
    <w:rsid w:val="007669D3"/>
    <w:rsid w:val="0076742D"/>
    <w:rsid w:val="00767E91"/>
    <w:rsid w:val="0077076A"/>
    <w:rsid w:val="00772673"/>
    <w:rsid w:val="00772E8A"/>
    <w:rsid w:val="00774501"/>
    <w:rsid w:val="00774645"/>
    <w:rsid w:val="00774C71"/>
    <w:rsid w:val="00776AC0"/>
    <w:rsid w:val="0077723B"/>
    <w:rsid w:val="0078000B"/>
    <w:rsid w:val="00780E10"/>
    <w:rsid w:val="00781BAF"/>
    <w:rsid w:val="007831B4"/>
    <w:rsid w:val="00783254"/>
    <w:rsid w:val="007833CA"/>
    <w:rsid w:val="0078395E"/>
    <w:rsid w:val="00784BB3"/>
    <w:rsid w:val="00785851"/>
    <w:rsid w:val="0078631B"/>
    <w:rsid w:val="0078708A"/>
    <w:rsid w:val="00787CEE"/>
    <w:rsid w:val="00792A80"/>
    <w:rsid w:val="00792E7D"/>
    <w:rsid w:val="007931A1"/>
    <w:rsid w:val="007931AB"/>
    <w:rsid w:val="0079540C"/>
    <w:rsid w:val="00796C36"/>
    <w:rsid w:val="00797748"/>
    <w:rsid w:val="007A0304"/>
    <w:rsid w:val="007A2900"/>
    <w:rsid w:val="007A4B24"/>
    <w:rsid w:val="007A5D3B"/>
    <w:rsid w:val="007B1D39"/>
    <w:rsid w:val="007B5956"/>
    <w:rsid w:val="007B65A5"/>
    <w:rsid w:val="007B6FDF"/>
    <w:rsid w:val="007C0474"/>
    <w:rsid w:val="007C197F"/>
    <w:rsid w:val="007C5991"/>
    <w:rsid w:val="007C7F2A"/>
    <w:rsid w:val="007D25E0"/>
    <w:rsid w:val="007D445B"/>
    <w:rsid w:val="007D781A"/>
    <w:rsid w:val="007E07C1"/>
    <w:rsid w:val="007E46D9"/>
    <w:rsid w:val="007E6871"/>
    <w:rsid w:val="007E6D2E"/>
    <w:rsid w:val="007F0B23"/>
    <w:rsid w:val="007F2C55"/>
    <w:rsid w:val="007F5E6A"/>
    <w:rsid w:val="007F6009"/>
    <w:rsid w:val="007F6621"/>
    <w:rsid w:val="008050BF"/>
    <w:rsid w:val="008058A8"/>
    <w:rsid w:val="0080689E"/>
    <w:rsid w:val="00807A91"/>
    <w:rsid w:val="00811EE6"/>
    <w:rsid w:val="00814744"/>
    <w:rsid w:val="00814896"/>
    <w:rsid w:val="00814B59"/>
    <w:rsid w:val="008150F6"/>
    <w:rsid w:val="008154BA"/>
    <w:rsid w:val="0081680B"/>
    <w:rsid w:val="0082012B"/>
    <w:rsid w:val="00820C28"/>
    <w:rsid w:val="00820C4D"/>
    <w:rsid w:val="00820E80"/>
    <w:rsid w:val="00823123"/>
    <w:rsid w:val="00825E82"/>
    <w:rsid w:val="008261FF"/>
    <w:rsid w:val="00826555"/>
    <w:rsid w:val="008272C5"/>
    <w:rsid w:val="0083005F"/>
    <w:rsid w:val="00830C7A"/>
    <w:rsid w:val="008340A6"/>
    <w:rsid w:val="00834599"/>
    <w:rsid w:val="0083459E"/>
    <w:rsid w:val="00835420"/>
    <w:rsid w:val="00835499"/>
    <w:rsid w:val="008407D7"/>
    <w:rsid w:val="00841DDF"/>
    <w:rsid w:val="00843326"/>
    <w:rsid w:val="00843F21"/>
    <w:rsid w:val="00844BF9"/>
    <w:rsid w:val="00845468"/>
    <w:rsid w:val="008468EA"/>
    <w:rsid w:val="00850C5D"/>
    <w:rsid w:val="00851E5B"/>
    <w:rsid w:val="00851EAF"/>
    <w:rsid w:val="00852F50"/>
    <w:rsid w:val="00853EB1"/>
    <w:rsid w:val="00860AF8"/>
    <w:rsid w:val="00861BEC"/>
    <w:rsid w:val="008633DC"/>
    <w:rsid w:val="0086419F"/>
    <w:rsid w:val="00865267"/>
    <w:rsid w:val="00866A7E"/>
    <w:rsid w:val="00867C37"/>
    <w:rsid w:val="00870B0E"/>
    <w:rsid w:val="00871227"/>
    <w:rsid w:val="0087318D"/>
    <w:rsid w:val="0087342F"/>
    <w:rsid w:val="00874D2F"/>
    <w:rsid w:val="00875794"/>
    <w:rsid w:val="008769B4"/>
    <w:rsid w:val="00883395"/>
    <w:rsid w:val="00885535"/>
    <w:rsid w:val="00887D37"/>
    <w:rsid w:val="00892CA3"/>
    <w:rsid w:val="008933FA"/>
    <w:rsid w:val="008934DE"/>
    <w:rsid w:val="00895014"/>
    <w:rsid w:val="00895019"/>
    <w:rsid w:val="00896995"/>
    <w:rsid w:val="00897A21"/>
    <w:rsid w:val="008A3D65"/>
    <w:rsid w:val="008A46D6"/>
    <w:rsid w:val="008A6615"/>
    <w:rsid w:val="008A7CE4"/>
    <w:rsid w:val="008B146F"/>
    <w:rsid w:val="008B1603"/>
    <w:rsid w:val="008B22B7"/>
    <w:rsid w:val="008B27BA"/>
    <w:rsid w:val="008B3480"/>
    <w:rsid w:val="008B6D63"/>
    <w:rsid w:val="008B76E9"/>
    <w:rsid w:val="008C09B6"/>
    <w:rsid w:val="008C0B80"/>
    <w:rsid w:val="008C16EB"/>
    <w:rsid w:val="008C18F7"/>
    <w:rsid w:val="008C3629"/>
    <w:rsid w:val="008C7804"/>
    <w:rsid w:val="008C7837"/>
    <w:rsid w:val="008D18C8"/>
    <w:rsid w:val="008D231F"/>
    <w:rsid w:val="008D60EF"/>
    <w:rsid w:val="008D6811"/>
    <w:rsid w:val="008E1400"/>
    <w:rsid w:val="008E3CB4"/>
    <w:rsid w:val="008E795F"/>
    <w:rsid w:val="008E7FF9"/>
    <w:rsid w:val="008F1FF8"/>
    <w:rsid w:val="008F20BE"/>
    <w:rsid w:val="008F31FA"/>
    <w:rsid w:val="008F6AD8"/>
    <w:rsid w:val="009018A4"/>
    <w:rsid w:val="00901F74"/>
    <w:rsid w:val="00902C2A"/>
    <w:rsid w:val="0090348E"/>
    <w:rsid w:val="009036EE"/>
    <w:rsid w:val="00903D0C"/>
    <w:rsid w:val="00904BC6"/>
    <w:rsid w:val="009062EA"/>
    <w:rsid w:val="0090662B"/>
    <w:rsid w:val="00907E1C"/>
    <w:rsid w:val="00910041"/>
    <w:rsid w:val="00910299"/>
    <w:rsid w:val="00911832"/>
    <w:rsid w:val="00914918"/>
    <w:rsid w:val="009149A9"/>
    <w:rsid w:val="00920DEB"/>
    <w:rsid w:val="009215A2"/>
    <w:rsid w:val="00923667"/>
    <w:rsid w:val="00924171"/>
    <w:rsid w:val="00925100"/>
    <w:rsid w:val="00926D44"/>
    <w:rsid w:val="0093025D"/>
    <w:rsid w:val="009304EB"/>
    <w:rsid w:val="0093202A"/>
    <w:rsid w:val="009323BA"/>
    <w:rsid w:val="00932652"/>
    <w:rsid w:val="00933045"/>
    <w:rsid w:val="009338F1"/>
    <w:rsid w:val="009342B4"/>
    <w:rsid w:val="00934788"/>
    <w:rsid w:val="009355F2"/>
    <w:rsid w:val="00943983"/>
    <w:rsid w:val="00943E06"/>
    <w:rsid w:val="00944876"/>
    <w:rsid w:val="009471DD"/>
    <w:rsid w:val="009478D7"/>
    <w:rsid w:val="00947CA0"/>
    <w:rsid w:val="00950450"/>
    <w:rsid w:val="009518D9"/>
    <w:rsid w:val="00952190"/>
    <w:rsid w:val="0095244B"/>
    <w:rsid w:val="00955EDC"/>
    <w:rsid w:val="00956750"/>
    <w:rsid w:val="00957DB0"/>
    <w:rsid w:val="00972D8F"/>
    <w:rsid w:val="0097419C"/>
    <w:rsid w:val="00976471"/>
    <w:rsid w:val="009816C3"/>
    <w:rsid w:val="00982005"/>
    <w:rsid w:val="0098260F"/>
    <w:rsid w:val="009841B2"/>
    <w:rsid w:val="009873F5"/>
    <w:rsid w:val="00987B94"/>
    <w:rsid w:val="00991D81"/>
    <w:rsid w:val="00991E15"/>
    <w:rsid w:val="009930F1"/>
    <w:rsid w:val="00996AF2"/>
    <w:rsid w:val="009974B0"/>
    <w:rsid w:val="009A0569"/>
    <w:rsid w:val="009A2DA8"/>
    <w:rsid w:val="009A3E19"/>
    <w:rsid w:val="009A4533"/>
    <w:rsid w:val="009A4C69"/>
    <w:rsid w:val="009A5E82"/>
    <w:rsid w:val="009A6B99"/>
    <w:rsid w:val="009A7449"/>
    <w:rsid w:val="009A7867"/>
    <w:rsid w:val="009B2DCE"/>
    <w:rsid w:val="009B45AC"/>
    <w:rsid w:val="009C082D"/>
    <w:rsid w:val="009C2E34"/>
    <w:rsid w:val="009C48C6"/>
    <w:rsid w:val="009C628A"/>
    <w:rsid w:val="009C7ADF"/>
    <w:rsid w:val="009D0E1C"/>
    <w:rsid w:val="009D278D"/>
    <w:rsid w:val="009D436E"/>
    <w:rsid w:val="009D4DA2"/>
    <w:rsid w:val="009D7623"/>
    <w:rsid w:val="009E0369"/>
    <w:rsid w:val="009E2EE6"/>
    <w:rsid w:val="009E49D5"/>
    <w:rsid w:val="009E4CB2"/>
    <w:rsid w:val="009E5060"/>
    <w:rsid w:val="009F29A0"/>
    <w:rsid w:val="009F4197"/>
    <w:rsid w:val="009F4FFC"/>
    <w:rsid w:val="009F7613"/>
    <w:rsid w:val="00A001FA"/>
    <w:rsid w:val="00A009B2"/>
    <w:rsid w:val="00A02E01"/>
    <w:rsid w:val="00A03912"/>
    <w:rsid w:val="00A06919"/>
    <w:rsid w:val="00A07AF8"/>
    <w:rsid w:val="00A105C6"/>
    <w:rsid w:val="00A11285"/>
    <w:rsid w:val="00A15AD5"/>
    <w:rsid w:val="00A16116"/>
    <w:rsid w:val="00A17A1E"/>
    <w:rsid w:val="00A20B28"/>
    <w:rsid w:val="00A21A80"/>
    <w:rsid w:val="00A21C59"/>
    <w:rsid w:val="00A22DD6"/>
    <w:rsid w:val="00A26307"/>
    <w:rsid w:val="00A263C3"/>
    <w:rsid w:val="00A26E00"/>
    <w:rsid w:val="00A31BC1"/>
    <w:rsid w:val="00A32EF4"/>
    <w:rsid w:val="00A33AF5"/>
    <w:rsid w:val="00A33E23"/>
    <w:rsid w:val="00A375A6"/>
    <w:rsid w:val="00A37995"/>
    <w:rsid w:val="00A37D50"/>
    <w:rsid w:val="00A4002A"/>
    <w:rsid w:val="00A4087A"/>
    <w:rsid w:val="00A44949"/>
    <w:rsid w:val="00A45582"/>
    <w:rsid w:val="00A46394"/>
    <w:rsid w:val="00A46D23"/>
    <w:rsid w:val="00A53774"/>
    <w:rsid w:val="00A56F0B"/>
    <w:rsid w:val="00A672B1"/>
    <w:rsid w:val="00A672C5"/>
    <w:rsid w:val="00A705C0"/>
    <w:rsid w:val="00A71018"/>
    <w:rsid w:val="00A71FC7"/>
    <w:rsid w:val="00A74CDA"/>
    <w:rsid w:val="00A80068"/>
    <w:rsid w:val="00A802FC"/>
    <w:rsid w:val="00A824A8"/>
    <w:rsid w:val="00A84329"/>
    <w:rsid w:val="00A904E4"/>
    <w:rsid w:val="00A91C2A"/>
    <w:rsid w:val="00A92893"/>
    <w:rsid w:val="00A931F1"/>
    <w:rsid w:val="00AA0CC8"/>
    <w:rsid w:val="00AA1A24"/>
    <w:rsid w:val="00AA6899"/>
    <w:rsid w:val="00AA6C20"/>
    <w:rsid w:val="00AB5450"/>
    <w:rsid w:val="00AB59AD"/>
    <w:rsid w:val="00AC478F"/>
    <w:rsid w:val="00AC4804"/>
    <w:rsid w:val="00AC50A8"/>
    <w:rsid w:val="00AC63AA"/>
    <w:rsid w:val="00AE2A86"/>
    <w:rsid w:val="00AE3269"/>
    <w:rsid w:val="00AE5C88"/>
    <w:rsid w:val="00AF023D"/>
    <w:rsid w:val="00AF17E5"/>
    <w:rsid w:val="00AF23B2"/>
    <w:rsid w:val="00AF2A2A"/>
    <w:rsid w:val="00AF53F9"/>
    <w:rsid w:val="00AF6158"/>
    <w:rsid w:val="00B0040A"/>
    <w:rsid w:val="00B00691"/>
    <w:rsid w:val="00B0184A"/>
    <w:rsid w:val="00B02A8A"/>
    <w:rsid w:val="00B02BB7"/>
    <w:rsid w:val="00B042CC"/>
    <w:rsid w:val="00B0437E"/>
    <w:rsid w:val="00B04D0D"/>
    <w:rsid w:val="00B054D0"/>
    <w:rsid w:val="00B07A87"/>
    <w:rsid w:val="00B1418F"/>
    <w:rsid w:val="00B1475F"/>
    <w:rsid w:val="00B1780D"/>
    <w:rsid w:val="00B23CE0"/>
    <w:rsid w:val="00B23DB5"/>
    <w:rsid w:val="00B26AAA"/>
    <w:rsid w:val="00B26C12"/>
    <w:rsid w:val="00B31748"/>
    <w:rsid w:val="00B345E4"/>
    <w:rsid w:val="00B350A0"/>
    <w:rsid w:val="00B356D2"/>
    <w:rsid w:val="00B36014"/>
    <w:rsid w:val="00B3692F"/>
    <w:rsid w:val="00B374B8"/>
    <w:rsid w:val="00B405BD"/>
    <w:rsid w:val="00B41286"/>
    <w:rsid w:val="00B419CE"/>
    <w:rsid w:val="00B41D1B"/>
    <w:rsid w:val="00B478BC"/>
    <w:rsid w:val="00B517BE"/>
    <w:rsid w:val="00B55488"/>
    <w:rsid w:val="00B57F18"/>
    <w:rsid w:val="00B60B87"/>
    <w:rsid w:val="00B621CB"/>
    <w:rsid w:val="00B62D0D"/>
    <w:rsid w:val="00B63CED"/>
    <w:rsid w:val="00B6426B"/>
    <w:rsid w:val="00B64A7F"/>
    <w:rsid w:val="00B706BA"/>
    <w:rsid w:val="00B72F97"/>
    <w:rsid w:val="00B73750"/>
    <w:rsid w:val="00B73C95"/>
    <w:rsid w:val="00B75879"/>
    <w:rsid w:val="00B8049E"/>
    <w:rsid w:val="00B81457"/>
    <w:rsid w:val="00B83474"/>
    <w:rsid w:val="00B90656"/>
    <w:rsid w:val="00B942A5"/>
    <w:rsid w:val="00B95893"/>
    <w:rsid w:val="00B95B51"/>
    <w:rsid w:val="00B961B5"/>
    <w:rsid w:val="00B968BE"/>
    <w:rsid w:val="00B9743D"/>
    <w:rsid w:val="00BA0E28"/>
    <w:rsid w:val="00BA2513"/>
    <w:rsid w:val="00BA2E56"/>
    <w:rsid w:val="00BA386D"/>
    <w:rsid w:val="00BA3DD0"/>
    <w:rsid w:val="00BA4C87"/>
    <w:rsid w:val="00BB26D9"/>
    <w:rsid w:val="00BB34DF"/>
    <w:rsid w:val="00BB3B13"/>
    <w:rsid w:val="00BB4BCE"/>
    <w:rsid w:val="00BB5B7F"/>
    <w:rsid w:val="00BB6E0E"/>
    <w:rsid w:val="00BC0E62"/>
    <w:rsid w:val="00BC0EC8"/>
    <w:rsid w:val="00BC6491"/>
    <w:rsid w:val="00BD2570"/>
    <w:rsid w:val="00BD31B2"/>
    <w:rsid w:val="00BD34BE"/>
    <w:rsid w:val="00BD5374"/>
    <w:rsid w:val="00BD6F4B"/>
    <w:rsid w:val="00BD708D"/>
    <w:rsid w:val="00BE04AA"/>
    <w:rsid w:val="00BE236A"/>
    <w:rsid w:val="00BE34E5"/>
    <w:rsid w:val="00BE370C"/>
    <w:rsid w:val="00BE449B"/>
    <w:rsid w:val="00BE4F38"/>
    <w:rsid w:val="00BE5851"/>
    <w:rsid w:val="00BE69D4"/>
    <w:rsid w:val="00BF1566"/>
    <w:rsid w:val="00BF19DB"/>
    <w:rsid w:val="00BF2C58"/>
    <w:rsid w:val="00BF59FE"/>
    <w:rsid w:val="00C01F87"/>
    <w:rsid w:val="00C03DEF"/>
    <w:rsid w:val="00C052DB"/>
    <w:rsid w:val="00C0539B"/>
    <w:rsid w:val="00C063D1"/>
    <w:rsid w:val="00C06F07"/>
    <w:rsid w:val="00C07B7F"/>
    <w:rsid w:val="00C10DEE"/>
    <w:rsid w:val="00C165DF"/>
    <w:rsid w:val="00C1766A"/>
    <w:rsid w:val="00C17A12"/>
    <w:rsid w:val="00C20B91"/>
    <w:rsid w:val="00C20ED0"/>
    <w:rsid w:val="00C226DE"/>
    <w:rsid w:val="00C250A6"/>
    <w:rsid w:val="00C256AD"/>
    <w:rsid w:val="00C26524"/>
    <w:rsid w:val="00C33A4C"/>
    <w:rsid w:val="00C37A10"/>
    <w:rsid w:val="00C43F6E"/>
    <w:rsid w:val="00C445D5"/>
    <w:rsid w:val="00C44D61"/>
    <w:rsid w:val="00C51C7F"/>
    <w:rsid w:val="00C5201F"/>
    <w:rsid w:val="00C5262B"/>
    <w:rsid w:val="00C539AB"/>
    <w:rsid w:val="00C53F9E"/>
    <w:rsid w:val="00C543D9"/>
    <w:rsid w:val="00C5524A"/>
    <w:rsid w:val="00C556C3"/>
    <w:rsid w:val="00C55B93"/>
    <w:rsid w:val="00C5668F"/>
    <w:rsid w:val="00C568BA"/>
    <w:rsid w:val="00C57195"/>
    <w:rsid w:val="00C60B97"/>
    <w:rsid w:val="00C61A66"/>
    <w:rsid w:val="00C63B91"/>
    <w:rsid w:val="00C64CA2"/>
    <w:rsid w:val="00C655FC"/>
    <w:rsid w:val="00C656A2"/>
    <w:rsid w:val="00C6602E"/>
    <w:rsid w:val="00C71091"/>
    <w:rsid w:val="00C71C82"/>
    <w:rsid w:val="00C731F0"/>
    <w:rsid w:val="00C73EA6"/>
    <w:rsid w:val="00C74426"/>
    <w:rsid w:val="00C755BC"/>
    <w:rsid w:val="00C77A6E"/>
    <w:rsid w:val="00C81D5D"/>
    <w:rsid w:val="00C82646"/>
    <w:rsid w:val="00C82744"/>
    <w:rsid w:val="00C8391D"/>
    <w:rsid w:val="00C90C58"/>
    <w:rsid w:val="00C91D40"/>
    <w:rsid w:val="00C91F19"/>
    <w:rsid w:val="00C9210C"/>
    <w:rsid w:val="00C92146"/>
    <w:rsid w:val="00C93670"/>
    <w:rsid w:val="00C948E7"/>
    <w:rsid w:val="00C94A63"/>
    <w:rsid w:val="00C95082"/>
    <w:rsid w:val="00C96E86"/>
    <w:rsid w:val="00C97096"/>
    <w:rsid w:val="00CA047E"/>
    <w:rsid w:val="00CA1CE8"/>
    <w:rsid w:val="00CA2557"/>
    <w:rsid w:val="00CA2B36"/>
    <w:rsid w:val="00CA3A41"/>
    <w:rsid w:val="00CA79FA"/>
    <w:rsid w:val="00CA7E6D"/>
    <w:rsid w:val="00CB0DA3"/>
    <w:rsid w:val="00CB1136"/>
    <w:rsid w:val="00CB3404"/>
    <w:rsid w:val="00CB3CE7"/>
    <w:rsid w:val="00CB3EE1"/>
    <w:rsid w:val="00CB4A69"/>
    <w:rsid w:val="00CB55EC"/>
    <w:rsid w:val="00CB56D5"/>
    <w:rsid w:val="00CB5C0B"/>
    <w:rsid w:val="00CB5C7E"/>
    <w:rsid w:val="00CC0A66"/>
    <w:rsid w:val="00CC0B90"/>
    <w:rsid w:val="00CC358B"/>
    <w:rsid w:val="00CC45B5"/>
    <w:rsid w:val="00CC53BB"/>
    <w:rsid w:val="00CC66B8"/>
    <w:rsid w:val="00CD1DFA"/>
    <w:rsid w:val="00CD397E"/>
    <w:rsid w:val="00CD426C"/>
    <w:rsid w:val="00CD44E9"/>
    <w:rsid w:val="00CD5B41"/>
    <w:rsid w:val="00CD7AFE"/>
    <w:rsid w:val="00CE1B9F"/>
    <w:rsid w:val="00CE221C"/>
    <w:rsid w:val="00CE7B86"/>
    <w:rsid w:val="00CF0959"/>
    <w:rsid w:val="00CF0EEC"/>
    <w:rsid w:val="00CF371E"/>
    <w:rsid w:val="00D00DD7"/>
    <w:rsid w:val="00D01BE9"/>
    <w:rsid w:val="00D01F22"/>
    <w:rsid w:val="00D02245"/>
    <w:rsid w:val="00D02840"/>
    <w:rsid w:val="00D02A90"/>
    <w:rsid w:val="00D030C7"/>
    <w:rsid w:val="00D04853"/>
    <w:rsid w:val="00D05E0A"/>
    <w:rsid w:val="00D1045D"/>
    <w:rsid w:val="00D1163F"/>
    <w:rsid w:val="00D222B7"/>
    <w:rsid w:val="00D23C0D"/>
    <w:rsid w:val="00D25752"/>
    <w:rsid w:val="00D273A2"/>
    <w:rsid w:val="00D27F44"/>
    <w:rsid w:val="00D30D55"/>
    <w:rsid w:val="00D334E8"/>
    <w:rsid w:val="00D3451F"/>
    <w:rsid w:val="00D36DAB"/>
    <w:rsid w:val="00D40D57"/>
    <w:rsid w:val="00D4318D"/>
    <w:rsid w:val="00D47B47"/>
    <w:rsid w:val="00D52AA7"/>
    <w:rsid w:val="00D52DB4"/>
    <w:rsid w:val="00D53112"/>
    <w:rsid w:val="00D5460A"/>
    <w:rsid w:val="00D548FE"/>
    <w:rsid w:val="00D5730F"/>
    <w:rsid w:val="00D608E7"/>
    <w:rsid w:val="00D6174A"/>
    <w:rsid w:val="00D63260"/>
    <w:rsid w:val="00D634F7"/>
    <w:rsid w:val="00D64785"/>
    <w:rsid w:val="00D65D4A"/>
    <w:rsid w:val="00D675DF"/>
    <w:rsid w:val="00D724FB"/>
    <w:rsid w:val="00D73470"/>
    <w:rsid w:val="00D73E97"/>
    <w:rsid w:val="00D7485D"/>
    <w:rsid w:val="00D76D54"/>
    <w:rsid w:val="00D76DAF"/>
    <w:rsid w:val="00D77010"/>
    <w:rsid w:val="00D77036"/>
    <w:rsid w:val="00D77335"/>
    <w:rsid w:val="00D80C7B"/>
    <w:rsid w:val="00D815EE"/>
    <w:rsid w:val="00D81DE2"/>
    <w:rsid w:val="00D81F5E"/>
    <w:rsid w:val="00D838F9"/>
    <w:rsid w:val="00D85DC5"/>
    <w:rsid w:val="00D85E98"/>
    <w:rsid w:val="00D873F7"/>
    <w:rsid w:val="00D9047B"/>
    <w:rsid w:val="00D94ADA"/>
    <w:rsid w:val="00D963F8"/>
    <w:rsid w:val="00D96784"/>
    <w:rsid w:val="00D96915"/>
    <w:rsid w:val="00D97A8B"/>
    <w:rsid w:val="00DA1721"/>
    <w:rsid w:val="00DA287E"/>
    <w:rsid w:val="00DA5AC0"/>
    <w:rsid w:val="00DB00C4"/>
    <w:rsid w:val="00DB00DC"/>
    <w:rsid w:val="00DB423B"/>
    <w:rsid w:val="00DB580C"/>
    <w:rsid w:val="00DB58CA"/>
    <w:rsid w:val="00DC1AC7"/>
    <w:rsid w:val="00DC3130"/>
    <w:rsid w:val="00DC427E"/>
    <w:rsid w:val="00DC4FBE"/>
    <w:rsid w:val="00DC7E30"/>
    <w:rsid w:val="00DD2320"/>
    <w:rsid w:val="00DD255C"/>
    <w:rsid w:val="00DD47FF"/>
    <w:rsid w:val="00DD4BEC"/>
    <w:rsid w:val="00DD50ED"/>
    <w:rsid w:val="00DD5937"/>
    <w:rsid w:val="00DD5A25"/>
    <w:rsid w:val="00DD5E67"/>
    <w:rsid w:val="00DD6F33"/>
    <w:rsid w:val="00DE0542"/>
    <w:rsid w:val="00DE14E8"/>
    <w:rsid w:val="00DE2336"/>
    <w:rsid w:val="00DE2505"/>
    <w:rsid w:val="00DE28A2"/>
    <w:rsid w:val="00DE558F"/>
    <w:rsid w:val="00DE5D9F"/>
    <w:rsid w:val="00DE5F5C"/>
    <w:rsid w:val="00DF1C4A"/>
    <w:rsid w:val="00DF7E0A"/>
    <w:rsid w:val="00E02A30"/>
    <w:rsid w:val="00E043D1"/>
    <w:rsid w:val="00E048FD"/>
    <w:rsid w:val="00E12AC5"/>
    <w:rsid w:val="00E14183"/>
    <w:rsid w:val="00E14243"/>
    <w:rsid w:val="00E177A5"/>
    <w:rsid w:val="00E210F6"/>
    <w:rsid w:val="00E2600E"/>
    <w:rsid w:val="00E26043"/>
    <w:rsid w:val="00E26F34"/>
    <w:rsid w:val="00E32BA4"/>
    <w:rsid w:val="00E335AB"/>
    <w:rsid w:val="00E344B2"/>
    <w:rsid w:val="00E345F1"/>
    <w:rsid w:val="00E35669"/>
    <w:rsid w:val="00E407FA"/>
    <w:rsid w:val="00E41BFA"/>
    <w:rsid w:val="00E41E94"/>
    <w:rsid w:val="00E44283"/>
    <w:rsid w:val="00E45F09"/>
    <w:rsid w:val="00E46527"/>
    <w:rsid w:val="00E46BDD"/>
    <w:rsid w:val="00E46E46"/>
    <w:rsid w:val="00E50B61"/>
    <w:rsid w:val="00E50B7F"/>
    <w:rsid w:val="00E513FA"/>
    <w:rsid w:val="00E5254D"/>
    <w:rsid w:val="00E539CA"/>
    <w:rsid w:val="00E55008"/>
    <w:rsid w:val="00E551A4"/>
    <w:rsid w:val="00E56B3A"/>
    <w:rsid w:val="00E618A7"/>
    <w:rsid w:val="00E61953"/>
    <w:rsid w:val="00E62457"/>
    <w:rsid w:val="00E6447C"/>
    <w:rsid w:val="00E645D7"/>
    <w:rsid w:val="00E650AF"/>
    <w:rsid w:val="00E6580C"/>
    <w:rsid w:val="00E65904"/>
    <w:rsid w:val="00E66225"/>
    <w:rsid w:val="00E71CBE"/>
    <w:rsid w:val="00E71E4E"/>
    <w:rsid w:val="00E733F7"/>
    <w:rsid w:val="00E73BFD"/>
    <w:rsid w:val="00E750C2"/>
    <w:rsid w:val="00E765D7"/>
    <w:rsid w:val="00E80F8A"/>
    <w:rsid w:val="00E81EDD"/>
    <w:rsid w:val="00E81FF8"/>
    <w:rsid w:val="00E82BBF"/>
    <w:rsid w:val="00E86E0D"/>
    <w:rsid w:val="00E912EB"/>
    <w:rsid w:val="00E91B84"/>
    <w:rsid w:val="00E92A26"/>
    <w:rsid w:val="00E93A0D"/>
    <w:rsid w:val="00E95F61"/>
    <w:rsid w:val="00EA0426"/>
    <w:rsid w:val="00EA0CBD"/>
    <w:rsid w:val="00EA0DB3"/>
    <w:rsid w:val="00EA11E7"/>
    <w:rsid w:val="00EA26F6"/>
    <w:rsid w:val="00EB0C84"/>
    <w:rsid w:val="00EB5A94"/>
    <w:rsid w:val="00EB75B2"/>
    <w:rsid w:val="00EC08E7"/>
    <w:rsid w:val="00EC162F"/>
    <w:rsid w:val="00EC3763"/>
    <w:rsid w:val="00EC3990"/>
    <w:rsid w:val="00EC3AAF"/>
    <w:rsid w:val="00EC476A"/>
    <w:rsid w:val="00EC584E"/>
    <w:rsid w:val="00EC6355"/>
    <w:rsid w:val="00EC68F9"/>
    <w:rsid w:val="00EC69AF"/>
    <w:rsid w:val="00EC70CF"/>
    <w:rsid w:val="00EC71D7"/>
    <w:rsid w:val="00EC7A4A"/>
    <w:rsid w:val="00ED02E6"/>
    <w:rsid w:val="00ED10A8"/>
    <w:rsid w:val="00EE215F"/>
    <w:rsid w:val="00EE31F0"/>
    <w:rsid w:val="00EE420C"/>
    <w:rsid w:val="00EE4297"/>
    <w:rsid w:val="00EE48EC"/>
    <w:rsid w:val="00EE7196"/>
    <w:rsid w:val="00EE7377"/>
    <w:rsid w:val="00EF14B3"/>
    <w:rsid w:val="00EF1990"/>
    <w:rsid w:val="00EF1D6B"/>
    <w:rsid w:val="00EF6357"/>
    <w:rsid w:val="00F012EA"/>
    <w:rsid w:val="00F03D26"/>
    <w:rsid w:val="00F05AE0"/>
    <w:rsid w:val="00F069AB"/>
    <w:rsid w:val="00F07040"/>
    <w:rsid w:val="00F10D58"/>
    <w:rsid w:val="00F116E4"/>
    <w:rsid w:val="00F12066"/>
    <w:rsid w:val="00F12E78"/>
    <w:rsid w:val="00F1362A"/>
    <w:rsid w:val="00F16AFF"/>
    <w:rsid w:val="00F179BE"/>
    <w:rsid w:val="00F20EC3"/>
    <w:rsid w:val="00F21E3B"/>
    <w:rsid w:val="00F226BF"/>
    <w:rsid w:val="00F30198"/>
    <w:rsid w:val="00F3384E"/>
    <w:rsid w:val="00F34961"/>
    <w:rsid w:val="00F35AF1"/>
    <w:rsid w:val="00F3669A"/>
    <w:rsid w:val="00F37D05"/>
    <w:rsid w:val="00F40E0B"/>
    <w:rsid w:val="00F4570E"/>
    <w:rsid w:val="00F505A3"/>
    <w:rsid w:val="00F53240"/>
    <w:rsid w:val="00F5426D"/>
    <w:rsid w:val="00F562AD"/>
    <w:rsid w:val="00F56951"/>
    <w:rsid w:val="00F56F51"/>
    <w:rsid w:val="00F57FC1"/>
    <w:rsid w:val="00F6029F"/>
    <w:rsid w:val="00F60455"/>
    <w:rsid w:val="00F62D0F"/>
    <w:rsid w:val="00F6322E"/>
    <w:rsid w:val="00F63E04"/>
    <w:rsid w:val="00F6443E"/>
    <w:rsid w:val="00F65767"/>
    <w:rsid w:val="00F675A2"/>
    <w:rsid w:val="00F70411"/>
    <w:rsid w:val="00F77E0F"/>
    <w:rsid w:val="00F77FF1"/>
    <w:rsid w:val="00F8077C"/>
    <w:rsid w:val="00F82BFC"/>
    <w:rsid w:val="00F85FC0"/>
    <w:rsid w:val="00F8629D"/>
    <w:rsid w:val="00F90242"/>
    <w:rsid w:val="00F90819"/>
    <w:rsid w:val="00FA25FA"/>
    <w:rsid w:val="00FA6CCA"/>
    <w:rsid w:val="00FA759B"/>
    <w:rsid w:val="00FA7981"/>
    <w:rsid w:val="00FA7FBE"/>
    <w:rsid w:val="00FB0CFE"/>
    <w:rsid w:val="00FB1CEF"/>
    <w:rsid w:val="00FB4409"/>
    <w:rsid w:val="00FB48D0"/>
    <w:rsid w:val="00FB5671"/>
    <w:rsid w:val="00FC74EA"/>
    <w:rsid w:val="00FC7CDE"/>
    <w:rsid w:val="00FD1666"/>
    <w:rsid w:val="00FD53EB"/>
    <w:rsid w:val="00FD7929"/>
    <w:rsid w:val="00FE0CEF"/>
    <w:rsid w:val="00FE338B"/>
    <w:rsid w:val="00FE5D85"/>
    <w:rsid w:val="00FE5E2C"/>
    <w:rsid w:val="00FF1200"/>
    <w:rsid w:val="00FF1739"/>
    <w:rsid w:val="00FF2844"/>
    <w:rsid w:val="00FF3592"/>
    <w:rsid w:val="00FF4579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customStyle="1" w:styleId="BodyText21">
    <w:name w:val="Body Text 21"/>
    <w:basedOn w:val="prastasis"/>
    <w:rsid w:val="009018A4"/>
    <w:pPr>
      <w:widowControl w:val="0"/>
      <w:jc w:val="both"/>
    </w:pPr>
    <w:rPr>
      <w:rFonts w:ascii="TimesLT" w:hAnsi="TimesLT"/>
      <w:szCs w:val="20"/>
      <w:lang w:val="en-GB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9018A4"/>
    <w:rPr>
      <w:color w:val="605E5C"/>
      <w:shd w:val="clear" w:color="auto" w:fill="E1DFDD"/>
    </w:rPr>
  </w:style>
  <w:style w:type="paragraph" w:customStyle="1" w:styleId="tajtin">
    <w:name w:val="tajtin"/>
    <w:basedOn w:val="prastasis"/>
    <w:uiPriority w:val="99"/>
    <w:rsid w:val="003B0F62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39666-38EA-4449-B27B-9558F653B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7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766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Algirdas Ronkus</cp:lastModifiedBy>
  <cp:revision>4</cp:revision>
  <cp:lastPrinted>2020-05-12T12:42:00Z</cp:lastPrinted>
  <dcterms:created xsi:type="dcterms:W3CDTF">2025-06-17T13:26:00Z</dcterms:created>
  <dcterms:modified xsi:type="dcterms:W3CDTF">2025-06-17T13:29:00Z</dcterms:modified>
</cp:coreProperties>
</file>