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50B2B6A2" w:rsidR="00EB06D4" w:rsidRPr="00EB06D4" w:rsidRDefault="00234E76" w:rsidP="00BE78AD">
      <w:pPr>
        <w:pStyle w:val="Antrat1"/>
        <w:ind w:firstLine="720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45FC851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F64234">
        <w:rPr>
          <w:spacing w:val="20"/>
        </w:rPr>
        <w:t>5</w:t>
      </w:r>
      <w:r w:rsidR="00AF2CF3">
        <w:rPr>
          <w:rFonts w:ascii="Century Gothic" w:hAnsi="Century Gothic"/>
          <w:spacing w:val="20"/>
        </w:rPr>
        <w:t>−</w:t>
      </w:r>
      <w:r w:rsidR="00F64234">
        <w:rPr>
          <w:spacing w:val="20"/>
        </w:rPr>
        <w:t>2027</w:t>
      </w:r>
      <w:r w:rsidR="00FD0096">
        <w:rPr>
          <w:spacing w:val="20"/>
        </w:rPr>
        <w:t xml:space="preserve"> METŲ BIUDŽETO PATIKSLINIMO</w:t>
      </w:r>
    </w:p>
    <w:p w14:paraId="01BC177C" w14:textId="48C18A4D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106DDA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3270D6">
        <w:rPr>
          <w:rFonts w:ascii="Arial" w:hAnsi="Arial" w:cs="Arial"/>
        </w:rPr>
        <w:t>spalio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2CBF22B3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FB3F43">
        <w:rPr>
          <w:rFonts w:ascii="Arial" w:hAnsi="Arial" w:cs="Arial"/>
        </w:rPr>
        <w:t>Padidinti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3637E7">
        <w:rPr>
          <w:rFonts w:ascii="Arial" w:hAnsi="Arial" w:cs="Arial"/>
        </w:rPr>
        <w:t>5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91087B">
        <w:rPr>
          <w:rFonts w:ascii="Arial" w:hAnsi="Arial" w:cs="Arial"/>
        </w:rPr>
        <w:t>1970,099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234E76" w:rsidRPr="000D331B">
        <w:rPr>
          <w:rFonts w:ascii="Arial" w:hAnsi="Arial" w:cs="Arial"/>
        </w:rPr>
        <w:t>.</w:t>
      </w:r>
      <w:r w:rsidR="003B7CF5" w:rsidRPr="000D331B">
        <w:rPr>
          <w:rFonts w:ascii="Arial" w:hAnsi="Arial" w:cs="Arial"/>
        </w:rPr>
        <w:t xml:space="preserve">    </w:t>
      </w:r>
    </w:p>
    <w:p w14:paraId="3D2CF4FF" w14:textId="7994B66C" w:rsidR="00EB06D4" w:rsidRDefault="00E0359D" w:rsidP="00DB5936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875D3B">
        <w:rPr>
          <w:rFonts w:ascii="Arial" w:hAnsi="Arial" w:cs="Arial"/>
        </w:rPr>
        <w:t>5</w:t>
      </w:r>
      <w:r w:rsidR="00E44A08" w:rsidRPr="00DE7F8A">
        <w:rPr>
          <w:rFonts w:ascii="Arial" w:hAnsi="Arial" w:cs="Arial"/>
        </w:rPr>
        <w:t xml:space="preserve"> m. sausio </w:t>
      </w:r>
      <w:r w:rsidR="00875D3B">
        <w:rPr>
          <w:rFonts w:ascii="Arial" w:hAnsi="Arial" w:cs="Arial"/>
        </w:rPr>
        <w:t>30</w:t>
      </w:r>
      <w:r w:rsidR="00E44A08" w:rsidRPr="00DE7F8A">
        <w:rPr>
          <w:rFonts w:ascii="Arial" w:hAnsi="Arial" w:cs="Arial"/>
        </w:rPr>
        <w:t xml:space="preserve"> d. sprendimo Nr. T11-</w:t>
      </w:r>
      <w:r w:rsidR="00875D3B">
        <w:rPr>
          <w:rFonts w:ascii="Arial" w:hAnsi="Arial" w:cs="Arial"/>
        </w:rPr>
        <w:t>20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875D3B">
        <w:rPr>
          <w:rFonts w:ascii="Arial" w:hAnsi="Arial" w:cs="Arial"/>
        </w:rPr>
        <w:t>5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2027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60195B">
        <w:rPr>
          <w:rFonts w:ascii="Arial" w:hAnsi="Arial" w:cs="Arial"/>
        </w:rPr>
        <w:t>, 3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2B4B413C" w14:textId="60F5F3BA" w:rsidR="00BB2814" w:rsidRPr="00694670" w:rsidRDefault="00013C8B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7C62A96F" w14:textId="235F770E" w:rsidR="00BA3F2D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Šatkus</w:t>
      </w:r>
    </w:p>
    <w:p w14:paraId="2889BE79" w14:textId="45862C4B" w:rsidR="00BB2814" w:rsidRDefault="00BF5712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E. Kuturys</w:t>
      </w:r>
    </w:p>
    <w:p w14:paraId="5AA559D3" w14:textId="2508A9A4" w:rsidR="00214D09" w:rsidRDefault="003E6C59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L. Liutikienė</w:t>
      </w:r>
      <w:r w:rsidR="00214D09">
        <w:rPr>
          <w:rFonts w:ascii="Arial" w:hAnsi="Arial" w:cs="Arial"/>
        </w:rPr>
        <w:br w:type="page"/>
      </w:r>
    </w:p>
    <w:p w14:paraId="181AAB2A" w14:textId="1AE7EAFE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BB2814">
        <w:rPr>
          <w:rFonts w:ascii="Arial" w:hAnsi="Arial" w:cs="Arial"/>
          <w:b/>
          <w:bCs/>
          <w:color w:val="auto"/>
        </w:rPr>
        <w:t>5– 2027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78A7453F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0762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spalio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0762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3E6C59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7941B7F3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 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2727BBBF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 ir Klaipėdos rajono strateginio veiklos plano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metų programų įgyvendinimas.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77777777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4462BF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C41E50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77777777" w:rsidR="00271DDF" w:rsidRDefault="004462BF" w:rsidP="00F17DD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</w:t>
      </w:r>
      <w:r w:rsidR="00271DDF">
        <w:rPr>
          <w:rFonts w:ascii="Arial" w:hAnsi="Arial" w:cs="Arial"/>
        </w:rPr>
        <w:t xml:space="preserve"> (sumos tūkst. eurų)</w:t>
      </w:r>
      <w:r w:rsidR="004351D5">
        <w:rPr>
          <w:rFonts w:ascii="Arial" w:hAnsi="Arial" w:cs="Arial"/>
        </w:rPr>
        <w:t>: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800"/>
        <w:gridCol w:w="6740"/>
        <w:gridCol w:w="2020"/>
      </w:tblGrid>
      <w:tr w:rsidR="00A50D87" w14:paraId="02716EDA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F5B12" w14:textId="77777777" w:rsidR="00A50D87" w:rsidRDefault="00A50D8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59CE1" w14:textId="77777777" w:rsidR="00A50D87" w:rsidRDefault="00A50D8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02753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A50D87" w14:paraId="17B4802F" w14:textId="77777777" w:rsidTr="00A50D87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6508D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D0345" w14:textId="77777777" w:rsidR="00A50D87" w:rsidRDefault="00A50D8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35AF0" w14:textId="77777777" w:rsidR="00A50D87" w:rsidRDefault="00A50D8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 m.</w:t>
            </w:r>
          </w:p>
        </w:tc>
      </w:tr>
      <w:tr w:rsidR="00A50D87" w14:paraId="2BEB3765" w14:textId="77777777" w:rsidTr="00A50D87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3A22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0E086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(15)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25B09" w14:textId="77777777" w:rsidR="00A50D87" w:rsidRDefault="00A50D8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497,3</w:t>
            </w:r>
          </w:p>
        </w:tc>
      </w:tr>
      <w:tr w:rsidR="00A50D87" w14:paraId="60ABFD88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8F056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FA7E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E994C" w14:textId="77777777" w:rsidR="00A50D87" w:rsidRDefault="00A50D8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497,3</w:t>
            </w:r>
          </w:p>
        </w:tc>
      </w:tr>
      <w:tr w:rsidR="00A50D87" w14:paraId="6803C129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2D3D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470B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02839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497,3</w:t>
            </w:r>
          </w:p>
        </w:tc>
      </w:tr>
      <w:tr w:rsidR="00A50D87" w14:paraId="19736617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3368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241A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8D516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</w:t>
            </w:r>
          </w:p>
        </w:tc>
      </w:tr>
      <w:tr w:rsidR="00A50D87" w14:paraId="6EAF5F7E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04390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CF465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89957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</w:tr>
      <w:tr w:rsidR="00A50D87" w14:paraId="5D59C5C8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F4A26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8ADD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Įmokos už išlaikymą švietimo, socialinės apsaugos įstaigose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8322D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381,3</w:t>
            </w:r>
          </w:p>
        </w:tc>
      </w:tr>
      <w:tr w:rsidR="00A50D87" w14:paraId="0FE5899A" w14:textId="77777777" w:rsidTr="00A50D87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576E7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F4F50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(9)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29045" w14:textId="77777777" w:rsidR="00A50D87" w:rsidRDefault="00A50D8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497,3</w:t>
            </w:r>
          </w:p>
        </w:tc>
      </w:tr>
      <w:tr w:rsidR="00A50D87" w14:paraId="43745ADA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C86F3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20658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A57BB" w14:textId="77777777" w:rsidR="00A50D87" w:rsidRDefault="00A50D8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1 472,799</w:t>
            </w:r>
          </w:p>
        </w:tc>
      </w:tr>
      <w:tr w:rsidR="00A50D87" w14:paraId="53EBD127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E46B1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EAEA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(25+26+29)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2DB17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1 472,799</w:t>
            </w:r>
          </w:p>
        </w:tc>
      </w:tr>
      <w:tr w:rsidR="00A50D87" w14:paraId="4022A513" w14:textId="77777777" w:rsidTr="00A50D87">
        <w:trPr>
          <w:trHeight w:val="6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B02B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A23C9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B9869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17,499</w:t>
            </w:r>
          </w:p>
        </w:tc>
      </w:tr>
      <w:tr w:rsidR="00A50D87" w14:paraId="381385F6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394D6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17B6E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Ugdymo reikmėms finansuoti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912D0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1 490,9</w:t>
            </w:r>
          </w:p>
        </w:tc>
      </w:tr>
      <w:tr w:rsidR="00A50D87" w14:paraId="4C34D24B" w14:textId="77777777" w:rsidTr="00A50D8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70462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1186" w14:textId="77777777" w:rsidR="00A50D87" w:rsidRDefault="00A50D8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0711" w14:textId="77777777" w:rsidR="00A50D87" w:rsidRDefault="00A50D8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-35,600</w:t>
            </w:r>
          </w:p>
        </w:tc>
      </w:tr>
      <w:tr w:rsidR="00A50D87" w14:paraId="096CC1AE" w14:textId="77777777" w:rsidTr="00A50D87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46D27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C25D9" w14:textId="77777777" w:rsidR="00A50D87" w:rsidRDefault="00A50D8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49D8B" w14:textId="77777777" w:rsidR="00A50D87" w:rsidRDefault="00A50D8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1 970,099</w:t>
            </w:r>
          </w:p>
        </w:tc>
      </w:tr>
    </w:tbl>
    <w:p w14:paraId="1485AEC1" w14:textId="20873132" w:rsidR="002776C0" w:rsidRDefault="002776C0" w:rsidP="00EF679F">
      <w:pPr>
        <w:tabs>
          <w:tab w:val="left" w:pos="142"/>
        </w:tabs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Biudžetinių įstaigų pajamų įmokų į savivaldybės biudžetą pakeitimai pateikiami lentelėje (sumos tūkst. eurų):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1033"/>
        <w:gridCol w:w="1304"/>
        <w:gridCol w:w="1264"/>
        <w:gridCol w:w="1361"/>
      </w:tblGrid>
      <w:tr w:rsidR="00B12208" w14:paraId="28CB694E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C9B06" w14:textId="77777777" w:rsidR="00F66D67" w:rsidRDefault="00F66D67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3FC10" w14:textId="77777777" w:rsidR="00F66D67" w:rsidRDefault="00F66D6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9C535" w14:textId="77777777" w:rsidR="00F66D67" w:rsidRDefault="00F66D6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F6276" w14:textId="77777777" w:rsidR="00F66D67" w:rsidRDefault="00F66D6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812B66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6ABC6C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B12208" w14:paraId="1F2DD018" w14:textId="77777777" w:rsidTr="00B12208">
        <w:trPr>
          <w:trHeight w:val="25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A8A9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A0E46" w14:textId="77777777" w:rsidR="00F66D67" w:rsidRDefault="00F66D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C253B7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128DD7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D83C68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250AE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B12208" w14:paraId="4895685A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FAFE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DA6AE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05B32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75BE9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DF62E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F1FD" w14:textId="77777777" w:rsidR="00F66D67" w:rsidRDefault="00F66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12208" w14:paraId="548E5464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11ED6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8BEED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Veiviržėnų Jurgio Šaulio gimnazija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15300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1D17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AB905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8E177" w14:textId="77777777" w:rsidR="00F66D67" w:rsidRDefault="00F66D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</w:tr>
      <w:tr w:rsidR="00B12208" w14:paraId="0740138F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86913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FB8F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Ievos Simonaitytės  gimnazija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667F5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ECEA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0D20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5567" w14:textId="77777777" w:rsidR="00F66D67" w:rsidRDefault="00F66D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5,5</w:t>
            </w:r>
          </w:p>
        </w:tc>
      </w:tr>
      <w:tr w:rsidR="00B12208" w14:paraId="1AB05746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AFED6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1FD3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,,Kranto"  progimnazija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4B174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73C7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5B74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59E3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2208" w14:paraId="568AD777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0CAEE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5F6A2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Dovilų pagrindinė mokykla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38D87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94472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7911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86F18" w14:textId="77777777" w:rsidR="00F66D67" w:rsidRDefault="00F66D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B12208" w14:paraId="7E957410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8D1DD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D8C2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Kretingalės  pagrindinė mokykla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383A2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DD30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603C5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B6DF0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2208" w14:paraId="081F4F7B" w14:textId="77777777" w:rsidTr="00B12208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28EF6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344A9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Plikių Ievos Labutytės  pagrindinė mokykla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E0AAB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C24F3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26E86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6C20D" w14:textId="77777777" w:rsidR="00F66D67" w:rsidRDefault="00F66D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B12208" w14:paraId="6790C911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8E498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67CEE" w14:textId="2C325F24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3648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F72D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2230" w14:textId="77777777" w:rsidR="00F66D67" w:rsidRDefault="00F66D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3EAF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2208" w14:paraId="1D2AD45A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E7701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356E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Sendvario ,,Saulės" mokykla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6B585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E931F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E402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C8BE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2208" w14:paraId="2EA27F09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1446F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B1D19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Gargždų lopšelis-darželis ,,Saulutė"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7FDD7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1AAE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640ED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5BB62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2208" w14:paraId="6F525EE8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04D58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3F0F9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Klaipėdos rajono švietimo centras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06FA6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8226D" w14:textId="77777777" w:rsidR="00F66D67" w:rsidRDefault="00F66D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D7162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3A8E0" w14:textId="77777777" w:rsidR="00F66D67" w:rsidRDefault="00F66D6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2208" w14:paraId="18D6388E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FD9B3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F85C3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Jono Lankučio viešoji biblioteka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B6C98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EC7E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7F8F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C45FF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19545DD4" w14:textId="77777777" w:rsidTr="00B12208">
        <w:trPr>
          <w:trHeight w:val="6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46F3B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6C2DDB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turizmo informacijos centras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281B7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2E6F8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39527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DE9F0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3EA5132C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045FD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9DFB1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socialinių paslaugų centras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7488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6BBA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20F4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1352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723CBCD8" w14:textId="77777777" w:rsidTr="00B12208">
        <w:trPr>
          <w:trHeight w:val="61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D456A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CE9D3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sav. visuomenės sveikatos biuras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2EFDC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AB34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D363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67395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07492F89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5A0A2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02B91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Sporto centras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3FC72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5FAE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B7962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5442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64D7010D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16028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299A7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meno ir kultūros centras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D5B36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DB4A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99A53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2201E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25A3C23F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04DFB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C4C22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Viliaus Gaigalaičio globos namai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185CD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6CDF4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0A99" w14:textId="77777777" w:rsidR="00F66D67" w:rsidRDefault="00F66D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33EC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B12208" w14:paraId="2DFA95E7" w14:textId="77777777" w:rsidTr="00B1220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FB8BD" w14:textId="77777777" w:rsidR="00F66D67" w:rsidRDefault="00F6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EF9EE" w14:textId="77777777" w:rsidR="00F66D67" w:rsidRDefault="00F66D6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72669" w14:textId="77777777" w:rsidR="00F66D67" w:rsidRDefault="00F66D6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497,3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942DD" w14:textId="77777777" w:rsidR="00F66D67" w:rsidRDefault="00F66D6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70562" w14:textId="77777777" w:rsidR="00F66D67" w:rsidRDefault="00F66D6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381,3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64610" w14:textId="77777777" w:rsidR="00F66D67" w:rsidRDefault="00F66D6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7,2</w:t>
            </w:r>
          </w:p>
        </w:tc>
      </w:tr>
    </w:tbl>
    <w:p w14:paraId="55B36E20" w14:textId="1C3E1133" w:rsidR="001053A8" w:rsidRDefault="0069339A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 (sumos tūkst. eurų):</w:t>
      </w:r>
    </w:p>
    <w:tbl>
      <w:tblPr>
        <w:tblW w:w="9224" w:type="dxa"/>
        <w:tblLook w:val="04A0" w:firstRow="1" w:lastRow="0" w:firstColumn="1" w:lastColumn="0" w:noHBand="0" w:noVBand="1"/>
      </w:tblPr>
      <w:tblGrid>
        <w:gridCol w:w="1551"/>
        <w:gridCol w:w="4900"/>
        <w:gridCol w:w="1550"/>
        <w:gridCol w:w="1420"/>
      </w:tblGrid>
      <w:tr w:rsidR="00467000" w:rsidRPr="00467000" w14:paraId="120AB44A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50467" w14:textId="77777777" w:rsidR="00467000" w:rsidRPr="00467000" w:rsidRDefault="00467000" w:rsidP="00467000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467000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6E318" w14:textId="77777777" w:rsidR="00467000" w:rsidRPr="00467000" w:rsidRDefault="00467000" w:rsidP="00467000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467000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2FD57" w14:textId="77777777" w:rsidR="00467000" w:rsidRPr="00467000" w:rsidRDefault="00467000" w:rsidP="00467000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467000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DC27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tūkst. eurų</w:t>
            </w:r>
          </w:p>
        </w:tc>
      </w:tr>
      <w:tr w:rsidR="00467000" w:rsidRPr="00467000" w14:paraId="795ACAD5" w14:textId="77777777" w:rsidTr="00467000">
        <w:trPr>
          <w:trHeight w:val="14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338E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67000">
              <w:rPr>
                <w:rFonts w:ascii="Arial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B9ED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2A31B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Funkcinės klasifikacijos kodas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12FF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2025 m.</w:t>
            </w:r>
          </w:p>
        </w:tc>
      </w:tr>
      <w:tr w:rsidR="00467000" w:rsidRPr="00467000" w14:paraId="2E7286D6" w14:textId="77777777" w:rsidTr="00467000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449F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67000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7251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67000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967CF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67000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587A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467000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</w:tr>
      <w:tr w:rsidR="00467000" w:rsidRPr="00467000" w14:paraId="3AC31131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B7FC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52E74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,,Vaivorykštės" gimnazija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FD9A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C9D7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63,806</w:t>
            </w:r>
          </w:p>
        </w:tc>
      </w:tr>
      <w:tr w:rsidR="00467000" w:rsidRPr="00467000" w14:paraId="5AA5381A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7489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29714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B53C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A193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723816FB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662C5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BFD8D9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EEF57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BC10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63,806</w:t>
            </w:r>
          </w:p>
        </w:tc>
      </w:tr>
      <w:tr w:rsidR="00467000" w:rsidRPr="00467000" w14:paraId="568716E0" w14:textId="77777777" w:rsidTr="00467000">
        <w:trPr>
          <w:trHeight w:val="3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6904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1.1.1.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6A89D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74CB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87885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6,200</w:t>
            </w:r>
          </w:p>
        </w:tc>
      </w:tr>
      <w:tr w:rsidR="00467000" w:rsidRPr="00467000" w14:paraId="251DF87A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8566F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CBF88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0A5B5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EDBA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56,570</w:t>
            </w:r>
          </w:p>
        </w:tc>
      </w:tr>
      <w:tr w:rsidR="00467000" w:rsidRPr="00467000" w14:paraId="24B240B3" w14:textId="77777777" w:rsidTr="00467000">
        <w:trPr>
          <w:trHeight w:val="93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D2339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1113F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3715B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7D48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1,036</w:t>
            </w:r>
          </w:p>
        </w:tc>
      </w:tr>
      <w:tr w:rsidR="00467000" w:rsidRPr="00467000" w14:paraId="3EE2A03B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8E945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9D88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 xml:space="preserve">Priekulės Ievos Simonaitytės gimnazija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4926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F2423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153,693</w:t>
            </w:r>
          </w:p>
        </w:tc>
      </w:tr>
      <w:tr w:rsidR="00467000" w:rsidRPr="00467000" w14:paraId="07D17655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29BB0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8828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B3B14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5F5B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08B31DA5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55B7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2D41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FA43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1AAED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153,693</w:t>
            </w:r>
          </w:p>
        </w:tc>
      </w:tr>
      <w:tr w:rsidR="00467000" w:rsidRPr="00467000" w14:paraId="42FBA936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84EFB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E640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81359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C1A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4,877</w:t>
            </w:r>
          </w:p>
        </w:tc>
      </w:tr>
      <w:tr w:rsidR="00467000" w:rsidRPr="00467000" w14:paraId="230AC75A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97678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A6BFAB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7D1EC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3C21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130,816</w:t>
            </w:r>
          </w:p>
        </w:tc>
      </w:tr>
      <w:tr w:rsidR="00467000" w:rsidRPr="00467000" w14:paraId="6C288A16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8E81F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1DACE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467000">
              <w:rPr>
                <w:rFonts w:ascii="Arial" w:hAnsi="Arial" w:cs="Arial"/>
                <w:color w:val="444444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E628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9765C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18,000</w:t>
            </w:r>
          </w:p>
        </w:tc>
      </w:tr>
      <w:tr w:rsidR="00467000" w:rsidRPr="00467000" w14:paraId="488095C0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6656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DF51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Veiviržėnų Jurgio Šaulio gimnazija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156A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869EA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83,335</w:t>
            </w:r>
          </w:p>
        </w:tc>
      </w:tr>
      <w:tr w:rsidR="00467000" w:rsidRPr="00467000" w14:paraId="34DB2B10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FDCBF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71ED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B81DD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C9560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55219CEB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FDE9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AB57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0B76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38B91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83,335</w:t>
            </w:r>
          </w:p>
        </w:tc>
      </w:tr>
      <w:tr w:rsidR="00467000" w:rsidRPr="00467000" w14:paraId="628E29ED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8DBCF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809A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B834E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2297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467000" w:rsidRPr="00467000" w14:paraId="6BC46ED8" w14:textId="77777777" w:rsidTr="00467000">
        <w:trPr>
          <w:trHeight w:val="55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EB459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85E5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A7C57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186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79,765</w:t>
            </w:r>
          </w:p>
        </w:tc>
      </w:tr>
      <w:tr w:rsidR="00467000" w:rsidRPr="00467000" w14:paraId="4FFBE7EC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DD4F5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3.1.4.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A055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EBA5A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40049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0,500</w:t>
            </w:r>
          </w:p>
        </w:tc>
      </w:tr>
      <w:tr w:rsidR="00467000" w:rsidRPr="00467000" w14:paraId="47E516E8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FD19E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D6C21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03DF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68F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2,070</w:t>
            </w:r>
          </w:p>
        </w:tc>
      </w:tr>
      <w:tr w:rsidR="00467000" w:rsidRPr="00467000" w14:paraId="3537D762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C99F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AC6B0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Endriejavo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5056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6C6A5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2,830</w:t>
            </w:r>
          </w:p>
        </w:tc>
      </w:tr>
      <w:tr w:rsidR="00467000" w:rsidRPr="00467000" w14:paraId="3D2E1102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4E8D4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F1CA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4C466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EB2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66DB2BDB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F4B6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C6172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320A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07FF5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2,830</w:t>
            </w:r>
          </w:p>
        </w:tc>
      </w:tr>
      <w:tr w:rsidR="00467000" w:rsidRPr="00467000" w14:paraId="44D6A59C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E519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CF04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9BFA7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47E8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-5,100</w:t>
            </w:r>
          </w:p>
        </w:tc>
      </w:tr>
      <w:tr w:rsidR="00467000" w:rsidRPr="00467000" w14:paraId="512A7167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C1DB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D2A0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B351F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D87A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7,412</w:t>
            </w:r>
          </w:p>
        </w:tc>
      </w:tr>
      <w:tr w:rsidR="00467000" w:rsidRPr="00467000" w14:paraId="404F7E2B" w14:textId="77777777" w:rsidTr="00467000">
        <w:trPr>
          <w:trHeight w:val="82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D64C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09A9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63F7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4E423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0,518</w:t>
            </w:r>
          </w:p>
        </w:tc>
      </w:tr>
      <w:tr w:rsidR="00467000" w:rsidRPr="00467000" w14:paraId="580556DF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7FBF5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9B2A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,,Kranto" progimnazija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7A9E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CDD8D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169,299</w:t>
            </w:r>
          </w:p>
        </w:tc>
      </w:tr>
      <w:tr w:rsidR="00467000" w:rsidRPr="00467000" w14:paraId="5FDE2F28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298E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FD0D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CBD7E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357A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78B47CE3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4075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99CF3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6C6A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60E81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169,299</w:t>
            </w:r>
          </w:p>
        </w:tc>
      </w:tr>
      <w:tr w:rsidR="00467000" w:rsidRPr="00467000" w14:paraId="346AF30F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281C0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92E3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FEA16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22FA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5,731</w:t>
            </w:r>
          </w:p>
        </w:tc>
      </w:tr>
      <w:tr w:rsidR="00467000" w:rsidRPr="00467000" w14:paraId="41294AEB" w14:textId="77777777" w:rsidTr="00467000">
        <w:trPr>
          <w:trHeight w:val="555"/>
        </w:trPr>
        <w:tc>
          <w:tcPr>
            <w:tcW w:w="1540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FB54A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5EC3C9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DDABE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5D9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127,924</w:t>
            </w:r>
          </w:p>
        </w:tc>
      </w:tr>
      <w:tr w:rsidR="00467000" w:rsidRPr="00467000" w14:paraId="79A45B10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2BEF0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5.1.4.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7D378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C8366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A05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31,500</w:t>
            </w:r>
          </w:p>
        </w:tc>
      </w:tr>
      <w:tr w:rsidR="00467000" w:rsidRPr="00467000" w14:paraId="7B21960D" w14:textId="77777777" w:rsidTr="00467000">
        <w:trPr>
          <w:trHeight w:val="912"/>
        </w:trPr>
        <w:tc>
          <w:tcPr>
            <w:tcW w:w="1540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466D1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5D339E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61687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D91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4,144</w:t>
            </w:r>
          </w:p>
        </w:tc>
      </w:tr>
      <w:tr w:rsidR="00467000" w:rsidRPr="00467000" w14:paraId="03D2633D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865CF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A6840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,,Minijos" progimnazija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E08E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58AC2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125,126</w:t>
            </w:r>
          </w:p>
        </w:tc>
      </w:tr>
      <w:tr w:rsidR="00467000" w:rsidRPr="00467000" w14:paraId="73B99FBC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35DEA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C393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1BA67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A82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3012F001" w14:textId="77777777" w:rsidTr="00467000">
        <w:trPr>
          <w:trHeight w:val="2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1E3E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04738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8FB5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8E59A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125,126</w:t>
            </w:r>
          </w:p>
        </w:tc>
      </w:tr>
      <w:tr w:rsidR="00467000" w:rsidRPr="00467000" w14:paraId="081F787E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8E2C0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B13C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39FD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414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122,536</w:t>
            </w:r>
          </w:p>
        </w:tc>
      </w:tr>
      <w:tr w:rsidR="00467000" w:rsidRPr="00467000" w14:paraId="32520372" w14:textId="77777777" w:rsidTr="00467000">
        <w:trPr>
          <w:trHeight w:val="938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E226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59F4A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C59F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E4B07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2,590</w:t>
            </w:r>
          </w:p>
        </w:tc>
      </w:tr>
      <w:tr w:rsidR="00467000" w:rsidRPr="00467000" w14:paraId="787B4ABA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AF3F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7.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E5CD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Agluonėnų mokykla-darželis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C8596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ADB16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8,496</w:t>
            </w:r>
          </w:p>
        </w:tc>
      </w:tr>
      <w:tr w:rsidR="00467000" w:rsidRPr="00467000" w14:paraId="00EBB6D3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EEB60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94F0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EAAE3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B586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290B9A7A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167B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58226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EAB9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68C99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8,496</w:t>
            </w:r>
          </w:p>
        </w:tc>
      </w:tr>
      <w:tr w:rsidR="00467000" w:rsidRPr="00467000" w14:paraId="62653DB3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31F94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448F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1275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2F9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5,100</w:t>
            </w:r>
          </w:p>
        </w:tc>
      </w:tr>
      <w:tr w:rsidR="00467000" w:rsidRPr="00467000" w14:paraId="1FD1C606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FCE78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4BD8C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C8FC6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6C8C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2,878</w:t>
            </w:r>
          </w:p>
        </w:tc>
      </w:tr>
      <w:tr w:rsidR="00467000" w:rsidRPr="00467000" w14:paraId="42D9E9A4" w14:textId="77777777" w:rsidTr="00467000">
        <w:trPr>
          <w:trHeight w:val="87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A6A98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24F4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670E5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EBD8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0,518</w:t>
            </w:r>
          </w:p>
        </w:tc>
      </w:tr>
      <w:tr w:rsidR="00467000" w:rsidRPr="00467000" w14:paraId="49E82FF6" w14:textId="77777777" w:rsidTr="00467000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50D5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8.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CED56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Dituvos Aleksandro Teodoro Kuršaičio pagrindinė mokykla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9E15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F5E1E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25,784</w:t>
            </w:r>
          </w:p>
        </w:tc>
      </w:tr>
      <w:tr w:rsidR="00467000" w:rsidRPr="00467000" w14:paraId="42A4F47C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84D06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CBA3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BFC67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E7755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165E80F1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4158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9FB9C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6724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CAE92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25,784</w:t>
            </w:r>
          </w:p>
        </w:tc>
      </w:tr>
      <w:tr w:rsidR="00467000" w:rsidRPr="00467000" w14:paraId="3FA04A28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854AE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8.1.2.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695D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FE6B5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981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25,784</w:t>
            </w:r>
          </w:p>
        </w:tc>
      </w:tr>
      <w:tr w:rsidR="00467000" w:rsidRPr="00467000" w14:paraId="27EB0669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9AE2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B1544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Dovilų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B984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EE1D6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89,170</w:t>
            </w:r>
          </w:p>
        </w:tc>
      </w:tr>
      <w:tr w:rsidR="00467000" w:rsidRPr="00467000" w14:paraId="2838BD25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61A5B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F207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2D5E0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1D5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46EF8CC8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CF7C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B58A1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3D43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F0C62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89,170</w:t>
            </w:r>
          </w:p>
        </w:tc>
      </w:tr>
      <w:tr w:rsidR="00467000" w:rsidRPr="00467000" w14:paraId="25B3D91A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F8A5B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ABEF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7BEC7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143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4,681</w:t>
            </w:r>
          </w:p>
        </w:tc>
      </w:tr>
      <w:tr w:rsidR="00467000" w:rsidRPr="00467000" w14:paraId="00BD93E2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9C80B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347F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EBE9C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543F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81,099</w:t>
            </w:r>
          </w:p>
        </w:tc>
      </w:tr>
      <w:tr w:rsidR="00467000" w:rsidRPr="00467000" w14:paraId="276DAE28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EF24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9.1.4.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1A24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BC49C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739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0,800</w:t>
            </w:r>
          </w:p>
        </w:tc>
      </w:tr>
      <w:tr w:rsidR="00467000" w:rsidRPr="00467000" w14:paraId="5449F94B" w14:textId="77777777" w:rsidTr="00467000">
        <w:trPr>
          <w:trHeight w:val="9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BEF02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0B84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B468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4D79E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2,590</w:t>
            </w:r>
          </w:p>
        </w:tc>
      </w:tr>
      <w:tr w:rsidR="00467000" w:rsidRPr="00467000" w14:paraId="6C6C5DC8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D877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10.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1C1AF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Ketvergių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022E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E8BB7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40,859</w:t>
            </w:r>
          </w:p>
        </w:tc>
      </w:tr>
      <w:tr w:rsidR="00467000" w:rsidRPr="00467000" w14:paraId="53ADDC6D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56B02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1853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4F704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35EE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5EC8E291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E272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10.1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FD52E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24EC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14247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40,859</w:t>
            </w:r>
          </w:p>
        </w:tc>
      </w:tr>
      <w:tr w:rsidR="00467000" w:rsidRPr="00467000" w14:paraId="1C84748E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A8CAF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10.1.2.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01E7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1E34F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D14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40,341</w:t>
            </w:r>
          </w:p>
        </w:tc>
      </w:tr>
      <w:tr w:rsidR="00467000" w:rsidRPr="00467000" w14:paraId="131E2FF1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82F8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10.1.5.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C4DE0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86C06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438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0,518</w:t>
            </w:r>
          </w:p>
        </w:tc>
      </w:tr>
      <w:tr w:rsidR="00467000" w:rsidRPr="00467000" w14:paraId="180CCF35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1F63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03E4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Kretingalės pagrindinė mokykla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280F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69C73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39,771</w:t>
            </w:r>
          </w:p>
        </w:tc>
      </w:tr>
      <w:tr w:rsidR="00467000" w:rsidRPr="00467000" w14:paraId="4F432145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5D8E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FF08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8B9BF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A8D7F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17C57A98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02FA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00BF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8638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FE95C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39,771</w:t>
            </w:r>
          </w:p>
        </w:tc>
      </w:tr>
      <w:tr w:rsidR="00467000" w:rsidRPr="00467000" w14:paraId="290DDDE5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FCD7A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11.1.1.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9477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6712A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408A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2,750</w:t>
            </w:r>
          </w:p>
        </w:tc>
      </w:tr>
      <w:tr w:rsidR="00467000" w:rsidRPr="00467000" w14:paraId="02989501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06562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11.1.2.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233C2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C884C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ABED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32,021</w:t>
            </w:r>
          </w:p>
        </w:tc>
      </w:tr>
      <w:tr w:rsidR="00467000" w:rsidRPr="00467000" w14:paraId="6F5F0753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98F8B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11.1.3.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B5F6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D7BCB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CC6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467000" w:rsidRPr="00467000" w14:paraId="1A4BC9F1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A8EEE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2794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Plikių Ievos Labutytės pagrindinė mokykla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34C5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A4A49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-31,949</w:t>
            </w:r>
          </w:p>
        </w:tc>
      </w:tr>
      <w:tr w:rsidR="00467000" w:rsidRPr="00467000" w14:paraId="4E2015BA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8EF14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BED2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55539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EB8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46A641FE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E6DD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7BE52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D300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372C2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-31,949</w:t>
            </w:r>
          </w:p>
        </w:tc>
      </w:tr>
      <w:tr w:rsidR="00467000" w:rsidRPr="00467000" w14:paraId="44D1B114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3E74F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A948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BFF21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7B61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1,157</w:t>
            </w:r>
          </w:p>
        </w:tc>
      </w:tr>
      <w:tr w:rsidR="00467000" w:rsidRPr="00467000" w14:paraId="47173AC9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3177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924B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71BE6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FA9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-34,024</w:t>
            </w:r>
          </w:p>
        </w:tc>
      </w:tr>
      <w:tr w:rsidR="00467000" w:rsidRPr="00467000" w14:paraId="05C43729" w14:textId="77777777" w:rsidTr="00467000">
        <w:trPr>
          <w:trHeight w:val="289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7193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12.1.3.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D052C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03EA9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78D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0,400</w:t>
            </w:r>
          </w:p>
        </w:tc>
      </w:tr>
      <w:tr w:rsidR="00467000" w:rsidRPr="00467000" w14:paraId="585F74BF" w14:textId="77777777" w:rsidTr="00467000">
        <w:trPr>
          <w:trHeight w:val="88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4C0C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6E4D54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D6109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6E22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0,518</w:t>
            </w:r>
          </w:p>
        </w:tc>
      </w:tr>
      <w:tr w:rsidR="00467000" w:rsidRPr="00467000" w14:paraId="59E0DC29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E972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9B63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Vėžaičių pagrindinė mokykla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05044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F43D4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65,044</w:t>
            </w:r>
          </w:p>
        </w:tc>
      </w:tr>
      <w:tr w:rsidR="00467000" w:rsidRPr="00467000" w14:paraId="7E10B76E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6AF04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0B66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B2426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9E05A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1E63511F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9F5E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AFA48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0567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215FC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65,044</w:t>
            </w:r>
          </w:p>
        </w:tc>
      </w:tr>
      <w:tr w:rsidR="00467000" w:rsidRPr="00467000" w14:paraId="463C2BB2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2BDC3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13.1.2.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AC0E8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B66E7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BD1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65,044</w:t>
            </w:r>
          </w:p>
        </w:tc>
      </w:tr>
      <w:tr w:rsidR="00467000" w:rsidRPr="00467000" w14:paraId="7F58B895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538EA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5160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Slengių mokykla-daugiafunkcis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B5DD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FBE3A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39,359</w:t>
            </w:r>
          </w:p>
        </w:tc>
      </w:tr>
      <w:tr w:rsidR="00467000" w:rsidRPr="00467000" w14:paraId="07BD6C00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AE1A3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FE9E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2DE2F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1A14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26BABBAB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503D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14.1.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1C9D1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827E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60702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39,359</w:t>
            </w:r>
          </w:p>
        </w:tc>
      </w:tr>
      <w:tr w:rsidR="00467000" w:rsidRPr="00467000" w14:paraId="2402ABCD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BE579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14.1.1.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950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8C9D6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EC97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2,730</w:t>
            </w:r>
          </w:p>
        </w:tc>
      </w:tr>
      <w:tr w:rsidR="00467000" w:rsidRPr="00467000" w14:paraId="6A5F16A6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85905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14.1.2.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F54A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5ED4C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58F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19,629</w:t>
            </w:r>
          </w:p>
        </w:tc>
      </w:tr>
      <w:tr w:rsidR="00467000" w:rsidRPr="00467000" w14:paraId="60F6CEED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F4DD4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14.1.3.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AF4F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F49CB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20E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17,000</w:t>
            </w:r>
          </w:p>
        </w:tc>
      </w:tr>
      <w:tr w:rsidR="00467000" w:rsidRPr="00467000" w14:paraId="096BCC71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3CDA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4607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Sendvario ,,Saulės" mokykla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5BD5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2EE74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694,256</w:t>
            </w:r>
          </w:p>
        </w:tc>
      </w:tr>
      <w:tr w:rsidR="00467000" w:rsidRPr="00467000" w14:paraId="6AD2EA6F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8EB44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6447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9C24D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E807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625CFAC6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88DA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15.1.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FE850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FFCF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8302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694,256</w:t>
            </w:r>
          </w:p>
        </w:tc>
      </w:tr>
      <w:tr w:rsidR="00467000" w:rsidRPr="00467000" w14:paraId="609F0130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D624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15.1.2.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F602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7D03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1CB6D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467000" w:rsidRPr="00467000" w14:paraId="4729FA6D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D794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15.1.3.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2C01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0BCC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7DB0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689,256</w:t>
            </w:r>
          </w:p>
        </w:tc>
      </w:tr>
      <w:tr w:rsidR="00467000" w:rsidRPr="00467000" w14:paraId="00F7B744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8F680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16.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54A3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lopšelis-darželis ,,Ąžuoliukas"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DF9C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74052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1,318</w:t>
            </w:r>
          </w:p>
        </w:tc>
      </w:tr>
      <w:tr w:rsidR="00467000" w:rsidRPr="00467000" w14:paraId="3A99343A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3E615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995A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5E484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7E99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4AD4A128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55DE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02FAD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1C1A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7E502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1,318</w:t>
            </w:r>
          </w:p>
        </w:tc>
      </w:tr>
      <w:tr w:rsidR="00467000" w:rsidRPr="00467000" w14:paraId="432C8487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76AF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16.1.2.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EC9F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65D7F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B58D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0,800</w:t>
            </w:r>
          </w:p>
        </w:tc>
      </w:tr>
      <w:tr w:rsidR="00467000" w:rsidRPr="00467000" w14:paraId="466E74FB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5070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16.1.5.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ABB0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5090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22F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0,518</w:t>
            </w:r>
          </w:p>
        </w:tc>
      </w:tr>
      <w:tr w:rsidR="00467000" w:rsidRPr="00467000" w14:paraId="2E3A91E2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A9DB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17.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1823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lopšelis-darželis ,,Gintarėlis"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C96A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AC3A0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10,936</w:t>
            </w:r>
          </w:p>
        </w:tc>
      </w:tr>
      <w:tr w:rsidR="00467000" w:rsidRPr="00467000" w14:paraId="4A8257B9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FB4A3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A116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5A102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A3E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3230F5B0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C24E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FEBDD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8372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87CF8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10,936</w:t>
            </w:r>
          </w:p>
        </w:tc>
      </w:tr>
      <w:tr w:rsidR="00467000" w:rsidRPr="00467000" w14:paraId="052CC4DF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4E28A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17.1.2.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A154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8E849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086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9,900</w:t>
            </w:r>
          </w:p>
        </w:tc>
      </w:tr>
      <w:tr w:rsidR="00467000" w:rsidRPr="00467000" w14:paraId="7B3CE4CB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943E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17.1.5.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FDD04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CF15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33688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1,036</w:t>
            </w:r>
          </w:p>
        </w:tc>
      </w:tr>
      <w:tr w:rsidR="00467000" w:rsidRPr="00467000" w14:paraId="08246336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227F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18.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4486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lopšelis-darželis ,,Saulutė"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AAC8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F97C5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1,036</w:t>
            </w:r>
          </w:p>
        </w:tc>
      </w:tr>
      <w:tr w:rsidR="00467000" w:rsidRPr="00467000" w14:paraId="49AAF7C7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FED24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5C87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78024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B319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245D3AEE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0596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34CB1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1EE9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EA7A2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1,036</w:t>
            </w:r>
          </w:p>
        </w:tc>
      </w:tr>
      <w:tr w:rsidR="00467000" w:rsidRPr="00467000" w14:paraId="5E93B547" w14:textId="77777777" w:rsidTr="00467000">
        <w:trPr>
          <w:trHeight w:val="63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A939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18.1.2.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D5E4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47844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A0BC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-7,000</w:t>
            </w:r>
          </w:p>
        </w:tc>
      </w:tr>
      <w:tr w:rsidR="00467000" w:rsidRPr="00467000" w14:paraId="1ECDAF29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9E3DA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18.1.3.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0403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9BF37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F22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7,000</w:t>
            </w:r>
          </w:p>
        </w:tc>
      </w:tr>
      <w:tr w:rsidR="00467000" w:rsidRPr="00467000" w14:paraId="3F216656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5835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18.1.5.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4CC3C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05A7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BCD5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1,036</w:t>
            </w:r>
          </w:p>
        </w:tc>
      </w:tr>
      <w:tr w:rsidR="00467000" w:rsidRPr="00467000" w14:paraId="599F2C15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F5FC20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19.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7A2E5F4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lopšelis-darželis ,,Naminukas"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5C74A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F4925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41,854</w:t>
            </w:r>
          </w:p>
        </w:tc>
      </w:tr>
      <w:tr w:rsidR="00467000" w:rsidRPr="00467000" w14:paraId="55ECD4B3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6B140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CD1D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3B423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8A77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773F8C33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8AAD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010A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C3A1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CCCF7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41,854</w:t>
            </w:r>
          </w:p>
        </w:tc>
      </w:tr>
      <w:tr w:rsidR="00467000" w:rsidRPr="00467000" w14:paraId="4DFFB4B4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F2726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C504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41AD9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00A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4,000</w:t>
            </w:r>
          </w:p>
        </w:tc>
      </w:tr>
      <w:tr w:rsidR="00467000" w:rsidRPr="00467000" w14:paraId="4B7243C4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C43EB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19.1.2.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A7172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30D64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BC0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36,300</w:t>
            </w:r>
          </w:p>
        </w:tc>
      </w:tr>
      <w:tr w:rsidR="00467000" w:rsidRPr="00467000" w14:paraId="3EA39DEB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E8D4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19.1.5.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9E6C7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B376A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EC2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1,554</w:t>
            </w:r>
          </w:p>
        </w:tc>
      </w:tr>
      <w:tr w:rsidR="00467000" w:rsidRPr="00467000" w14:paraId="7E155174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5EE07D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20.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01AFA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Priekulės vaikų lopšelis-darželis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A07A80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C72CF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14,651</w:t>
            </w:r>
          </w:p>
        </w:tc>
      </w:tr>
      <w:tr w:rsidR="00467000" w:rsidRPr="00467000" w14:paraId="5F6763E1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E2B8C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7FBB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E08F9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8F1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1C0F1304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F8D6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F5F28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2861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1E938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14,651</w:t>
            </w:r>
          </w:p>
        </w:tc>
      </w:tr>
      <w:tr w:rsidR="00467000" w:rsidRPr="00467000" w14:paraId="7D0FC385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5939E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FF8C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81FF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3F7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1,233</w:t>
            </w:r>
          </w:p>
        </w:tc>
      </w:tr>
      <w:tr w:rsidR="00467000" w:rsidRPr="00467000" w14:paraId="1C848654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CB8D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C86F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33AB8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7E0B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12,900</w:t>
            </w:r>
          </w:p>
        </w:tc>
      </w:tr>
      <w:tr w:rsidR="00467000" w:rsidRPr="00467000" w14:paraId="49788DDE" w14:textId="77777777" w:rsidTr="00467000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200A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810DF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0C49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83DB1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0,518</w:t>
            </w:r>
          </w:p>
        </w:tc>
      </w:tr>
      <w:tr w:rsidR="00467000" w:rsidRPr="00467000" w14:paraId="74F5E2D8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7644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FB1F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muzikos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B425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0C2BB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6,200</w:t>
            </w:r>
          </w:p>
        </w:tc>
      </w:tr>
      <w:tr w:rsidR="00467000" w:rsidRPr="00467000" w14:paraId="17432A36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0C70B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D7DF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E54F6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32B5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0F999C38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B71F8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14394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A4DD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184EF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6,200</w:t>
            </w:r>
          </w:p>
        </w:tc>
      </w:tr>
      <w:tr w:rsidR="00467000" w:rsidRPr="00467000" w14:paraId="6550FC3B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0ABEF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21.1.2.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4C495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A773D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C18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6,200</w:t>
            </w:r>
          </w:p>
        </w:tc>
      </w:tr>
      <w:tr w:rsidR="00467000" w:rsidRPr="00467000" w14:paraId="0408641D" w14:textId="77777777" w:rsidTr="00467000">
        <w:trPr>
          <w:trHeight w:val="63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9595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6679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vaikų ir jaunimo laisvalaikio centras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173E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1879E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2,100</w:t>
            </w:r>
          </w:p>
        </w:tc>
      </w:tr>
      <w:tr w:rsidR="00467000" w:rsidRPr="00467000" w14:paraId="50ED030F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F568E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7355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575F3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BBC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5903083C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9B3CB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58315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2C2D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68FEC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2,100</w:t>
            </w:r>
          </w:p>
        </w:tc>
      </w:tr>
      <w:tr w:rsidR="00467000" w:rsidRPr="00467000" w14:paraId="11DA2FE2" w14:textId="77777777" w:rsidTr="00467000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5FCDD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22.1.2.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9C95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5CF21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FD85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2,100</w:t>
            </w:r>
          </w:p>
        </w:tc>
      </w:tr>
      <w:tr w:rsidR="00467000" w:rsidRPr="00467000" w14:paraId="5750DB7C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BBB2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23.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6CC8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Klaipėdos rajono švietimo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108A3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43F6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71,900</w:t>
            </w:r>
          </w:p>
        </w:tc>
      </w:tr>
      <w:tr w:rsidR="00467000" w:rsidRPr="00467000" w14:paraId="4840A8F7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0FD1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9208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62EE4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D16CF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7FB2E36C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ED43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23.1.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F18B8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4183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42F4B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20,000</w:t>
            </w:r>
          </w:p>
        </w:tc>
      </w:tr>
      <w:tr w:rsidR="00467000" w:rsidRPr="00467000" w14:paraId="11AD6FAD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BA95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23.1.3.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D037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ACC4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C07A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20,000</w:t>
            </w:r>
          </w:p>
        </w:tc>
      </w:tr>
      <w:tr w:rsidR="00467000" w:rsidRPr="00467000" w14:paraId="6DD51A6A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1FEB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23.3.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5752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CBF6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01.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731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51,900</w:t>
            </w:r>
          </w:p>
        </w:tc>
      </w:tr>
      <w:tr w:rsidR="00467000" w:rsidRPr="00467000" w14:paraId="0D5EE4D4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3508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23.3.1.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4A31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C223C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F1B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51,900</w:t>
            </w:r>
          </w:p>
        </w:tc>
      </w:tr>
      <w:tr w:rsidR="00467000" w:rsidRPr="00467000" w14:paraId="6284ECB7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D3E1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4684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Pedagoginė psichologinė tarnyba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E136C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00032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16,000</w:t>
            </w:r>
          </w:p>
        </w:tc>
      </w:tr>
      <w:tr w:rsidR="00467000" w:rsidRPr="00467000" w14:paraId="0468FA4B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A1FB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1EA2C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570E6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026B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7CA94113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6C63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24.1.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001ECC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AA75F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4AB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16,000</w:t>
            </w:r>
          </w:p>
        </w:tc>
      </w:tr>
      <w:tr w:rsidR="00467000" w:rsidRPr="00467000" w14:paraId="30731BA2" w14:textId="77777777" w:rsidTr="00467000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25EE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24.1.2.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1B6EA3A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8DCD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CED2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16,000</w:t>
            </w:r>
          </w:p>
        </w:tc>
      </w:tr>
      <w:tr w:rsidR="00467000" w:rsidRPr="00467000" w14:paraId="4FE49530" w14:textId="77777777" w:rsidTr="00467000">
        <w:trPr>
          <w:trHeight w:val="623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AF7D23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0497DC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Klaipėdos rajono turizmo informacijos centras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BDCD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03125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17,000</w:t>
            </w:r>
          </w:p>
        </w:tc>
      </w:tr>
      <w:tr w:rsidR="00467000" w:rsidRPr="00467000" w14:paraId="6D6D8F6A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C21A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E343D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ADFF2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143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7790D60D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3B9C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26.1.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9A492E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62D4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34904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17,000</w:t>
            </w:r>
          </w:p>
        </w:tc>
      </w:tr>
      <w:tr w:rsidR="00467000" w:rsidRPr="00467000" w14:paraId="1B98ED04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0A92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26.1.2.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5534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294B3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AD0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17,000</w:t>
            </w:r>
          </w:p>
        </w:tc>
      </w:tr>
      <w:tr w:rsidR="00467000" w:rsidRPr="00467000" w14:paraId="483244C1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C9758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27.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AE123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Klaipėdos rajono savivaldybės visuomenės sveikatos biuras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E53FF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E9536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-8,000</w:t>
            </w:r>
          </w:p>
        </w:tc>
      </w:tr>
      <w:tr w:rsidR="00467000" w:rsidRPr="00467000" w14:paraId="1D4A8CC6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476E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D17C9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A67BF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D650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007F017B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754B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27.1.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A6ABE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DC89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34892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-8,000</w:t>
            </w:r>
          </w:p>
        </w:tc>
      </w:tr>
      <w:tr w:rsidR="00467000" w:rsidRPr="00467000" w14:paraId="589E831C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86A6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27.1.1.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C6DD6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2820D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336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-9,000</w:t>
            </w:r>
          </w:p>
        </w:tc>
      </w:tr>
      <w:tr w:rsidR="00467000" w:rsidRPr="00467000" w14:paraId="2CC413C8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8B0F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27.1.3.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4923B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EBB0E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086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467000" w:rsidRPr="00467000" w14:paraId="4949AF75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7AF60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28.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00044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 xml:space="preserve">Gargždų socialinių paslaugų centras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71D6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A0A79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5,000</w:t>
            </w:r>
          </w:p>
        </w:tc>
      </w:tr>
      <w:tr w:rsidR="00467000" w:rsidRPr="00467000" w14:paraId="3558E82C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DCFB6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5D82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62A81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826E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412E7355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FB6A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9FEAC1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FDDB2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CC8C4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5,000</w:t>
            </w:r>
          </w:p>
        </w:tc>
      </w:tr>
      <w:tr w:rsidR="00467000" w:rsidRPr="00467000" w14:paraId="4E378CE4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B612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28.1.2.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B679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1015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398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467000" w:rsidRPr="00467000" w14:paraId="23B71577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4DE0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7365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Viliaus Gaigalaičio globos namai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9BB7F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ED3FD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335,300</w:t>
            </w:r>
          </w:p>
        </w:tc>
      </w:tr>
      <w:tr w:rsidR="00467000" w:rsidRPr="00467000" w14:paraId="7577DE70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F417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3F0D6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F30C5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CC46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1338ACF7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D56E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1C1BF6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974C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B0AF1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335,300</w:t>
            </w:r>
          </w:p>
        </w:tc>
      </w:tr>
      <w:tr w:rsidR="00467000" w:rsidRPr="00467000" w14:paraId="39660ED7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0436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31.1.3.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362DF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8F3AE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5DD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335,300</w:t>
            </w:r>
          </w:p>
        </w:tc>
      </w:tr>
      <w:tr w:rsidR="00467000" w:rsidRPr="00467000" w14:paraId="735B4944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427F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D409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Jono Lankučio viešoji biblioteka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393E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7D135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5,714</w:t>
            </w:r>
          </w:p>
        </w:tc>
      </w:tr>
      <w:tr w:rsidR="00467000" w:rsidRPr="00467000" w14:paraId="136C2640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16A80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98F0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30E20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AE76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3311EE9B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411D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2CF524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53AF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74349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5,714</w:t>
            </w:r>
          </w:p>
        </w:tc>
      </w:tr>
      <w:tr w:rsidR="00467000" w:rsidRPr="00467000" w14:paraId="35E8462A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FB7CC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FA08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EE00F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78D6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4,714</w:t>
            </w:r>
          </w:p>
        </w:tc>
      </w:tr>
      <w:tr w:rsidR="00467000" w:rsidRPr="00467000" w14:paraId="7FC36923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D8975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32.1.3.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3D06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CE144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C7EA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467000" w:rsidRPr="00467000" w14:paraId="6644D742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564D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97E92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krašto muziejus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955F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02F38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5,000</w:t>
            </w:r>
          </w:p>
        </w:tc>
      </w:tr>
      <w:tr w:rsidR="00467000" w:rsidRPr="00467000" w14:paraId="2BE3CEB9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02E3A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568D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F4103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0CF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0387C8AA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E602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3AB26C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BAA4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2160B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5,000</w:t>
            </w:r>
          </w:p>
        </w:tc>
      </w:tr>
      <w:tr w:rsidR="00467000" w:rsidRPr="00467000" w14:paraId="78F4F5DD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29CB1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221E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BC6DB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AFA6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467000" w:rsidRPr="00467000" w14:paraId="05244EBE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9252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4465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Gargždų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ADE9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69BA7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26,950</w:t>
            </w:r>
          </w:p>
        </w:tc>
      </w:tr>
      <w:tr w:rsidR="00467000" w:rsidRPr="00467000" w14:paraId="24AB06F3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ED6FC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59A8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651AB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E756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0A6D5E54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66EE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34.1.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92021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2832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4D6D7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26,950</w:t>
            </w:r>
          </w:p>
        </w:tc>
      </w:tr>
      <w:tr w:rsidR="00467000" w:rsidRPr="00467000" w14:paraId="525484E1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C865C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34.1.1.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6468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FCC02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3FF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26,950</w:t>
            </w:r>
          </w:p>
        </w:tc>
      </w:tr>
      <w:tr w:rsidR="00467000" w:rsidRPr="00467000" w14:paraId="0221330C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A9FE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36.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4430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Kretingalės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9CE1B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8B6EA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22,500</w:t>
            </w:r>
          </w:p>
        </w:tc>
      </w:tr>
      <w:tr w:rsidR="00467000" w:rsidRPr="00467000" w14:paraId="456BC53E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B00B2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9C9E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B3FD8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331D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536B6E22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7AC7F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56262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C30C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820B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22,500</w:t>
            </w:r>
          </w:p>
        </w:tc>
      </w:tr>
      <w:tr w:rsidR="00467000" w:rsidRPr="00467000" w14:paraId="126530FE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6CF8E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36.1.1.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574A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A845F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E9C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22,500</w:t>
            </w:r>
          </w:p>
        </w:tc>
      </w:tr>
      <w:tr w:rsidR="00467000" w:rsidRPr="00467000" w14:paraId="407DCA7D" w14:textId="77777777" w:rsidTr="00467000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52E8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37.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5E77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Priekulės meno ir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DFA4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67503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2,800</w:t>
            </w:r>
          </w:p>
        </w:tc>
      </w:tr>
      <w:tr w:rsidR="00467000" w:rsidRPr="00467000" w14:paraId="586D704D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CDFC3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0DB6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FD3AE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9BD3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1F57E05E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7A321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E02FFC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DC72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EE705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2,800</w:t>
            </w:r>
          </w:p>
        </w:tc>
      </w:tr>
      <w:tr w:rsidR="00467000" w:rsidRPr="00467000" w14:paraId="2D6B8B27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7432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37.1.2.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8E4B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9A683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CE0D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2,800</w:t>
            </w:r>
          </w:p>
        </w:tc>
      </w:tr>
      <w:tr w:rsidR="00467000" w:rsidRPr="00467000" w14:paraId="5C3EE5DC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61D3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40.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C0D8A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Sporto centras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04E4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490B3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41,310</w:t>
            </w:r>
          </w:p>
        </w:tc>
      </w:tr>
      <w:tr w:rsidR="00467000" w:rsidRPr="00467000" w14:paraId="0EAA192D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5165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3602C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14A48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463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5F051A14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4967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40.1.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DE34C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5A2B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9F301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41,310</w:t>
            </w:r>
          </w:p>
        </w:tc>
      </w:tr>
      <w:tr w:rsidR="00467000" w:rsidRPr="00467000" w14:paraId="47746110" w14:textId="77777777" w:rsidTr="00467000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659C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40.1.1.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6F832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0686A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32D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11,310</w:t>
            </w:r>
          </w:p>
        </w:tc>
      </w:tr>
      <w:tr w:rsidR="00467000" w:rsidRPr="00467000" w14:paraId="2E3A960B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C8AA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40.1.2.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206C2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E2108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1B8C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30,000</w:t>
            </w:r>
          </w:p>
        </w:tc>
      </w:tr>
      <w:tr w:rsidR="00467000" w:rsidRPr="00467000" w14:paraId="2B25B71F" w14:textId="77777777" w:rsidTr="00467000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ADF1E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43.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6E4171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Klaipėdos rajono savivaldybės administracija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140B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ACEDA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-218,349</w:t>
            </w:r>
          </w:p>
        </w:tc>
      </w:tr>
      <w:tr w:rsidR="00467000" w:rsidRPr="00467000" w14:paraId="392FDB40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EF47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25F2D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E1177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EEEE6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467000" w:rsidRPr="00467000" w14:paraId="5F13CF7F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AFD1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CC4933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210E7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46BA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-167,874</w:t>
            </w:r>
          </w:p>
        </w:tc>
      </w:tr>
      <w:tr w:rsidR="00467000" w:rsidRPr="00467000" w14:paraId="73604641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C1A8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6242E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AE331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A237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-115,359</w:t>
            </w:r>
          </w:p>
        </w:tc>
      </w:tr>
      <w:tr w:rsidR="00467000" w:rsidRPr="00467000" w14:paraId="5FA54425" w14:textId="77777777" w:rsidTr="00467000">
        <w:trPr>
          <w:trHeight w:val="64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40F4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43.1.2.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7A940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D685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E9D53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-53,551</w:t>
            </w:r>
          </w:p>
        </w:tc>
      </w:tr>
      <w:tr w:rsidR="00467000" w:rsidRPr="00467000" w14:paraId="02B57A72" w14:textId="77777777" w:rsidTr="00467000">
        <w:trPr>
          <w:trHeight w:val="938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41CE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43.1.7.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4C1A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4E17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A002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1,036</w:t>
            </w:r>
          </w:p>
        </w:tc>
      </w:tr>
      <w:tr w:rsidR="00467000" w:rsidRPr="00467000" w14:paraId="45EF952E" w14:textId="77777777" w:rsidTr="00467000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70E7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243F9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D66B0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4FCB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-106,010</w:t>
            </w:r>
          </w:p>
        </w:tc>
      </w:tr>
      <w:tr w:rsidR="00467000" w:rsidRPr="00467000" w14:paraId="3A9C9F44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ACEF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3B27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2C1B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4F848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-106,010</w:t>
            </w:r>
          </w:p>
        </w:tc>
      </w:tr>
      <w:tr w:rsidR="00467000" w:rsidRPr="00467000" w14:paraId="3BA8AF75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6B43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C8AE2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7B8BEF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F2C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9,500</w:t>
            </w:r>
          </w:p>
        </w:tc>
      </w:tr>
      <w:tr w:rsidR="00467000" w:rsidRPr="00467000" w14:paraId="3171183A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FFC6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43.4.1.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2367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108B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7396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9,500</w:t>
            </w:r>
          </w:p>
        </w:tc>
      </w:tr>
      <w:tr w:rsidR="00467000" w:rsidRPr="00467000" w14:paraId="39C34CB4" w14:textId="77777777" w:rsidTr="00467000">
        <w:trPr>
          <w:trHeight w:val="623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B48C1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2EC3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58D5E4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6701F7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-40,250</w:t>
            </w:r>
          </w:p>
        </w:tc>
      </w:tr>
      <w:tr w:rsidR="00467000" w:rsidRPr="00467000" w14:paraId="0EA47CE6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2657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DC4CE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77FAB6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C564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467000" w:rsidRPr="00467000" w14:paraId="356A966C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848C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43.5.1.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D40E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8E0B23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22CEF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-5,000</w:t>
            </w:r>
          </w:p>
        </w:tc>
      </w:tr>
      <w:tr w:rsidR="00467000" w:rsidRPr="00467000" w14:paraId="48DBC090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98C0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43.5.2.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1D6D0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3ECEE9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9645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-0,350</w:t>
            </w:r>
          </w:p>
        </w:tc>
      </w:tr>
      <w:tr w:rsidR="00467000" w:rsidRPr="00467000" w14:paraId="79844854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7356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43.5.7.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49334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467000">
              <w:rPr>
                <w:rFonts w:ascii="Arial" w:hAnsi="Arial" w:cs="Arial"/>
                <w:color w:val="000000"/>
                <w:lang w:eastAsia="lt-LT"/>
              </w:rPr>
              <w:t>kitos dotacijos (VBD, VBD(UK))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41B3E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9EFE0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-34,900</w:t>
            </w:r>
          </w:p>
        </w:tc>
      </w:tr>
      <w:tr w:rsidR="00467000" w:rsidRPr="00467000" w14:paraId="7A38D01C" w14:textId="77777777" w:rsidTr="00467000">
        <w:trPr>
          <w:trHeight w:val="6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AD0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43.6.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716091D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368650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2F3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82,500</w:t>
            </w:r>
          </w:p>
        </w:tc>
      </w:tr>
      <w:tr w:rsidR="00467000" w:rsidRPr="00467000" w14:paraId="7F04C6EA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4AEA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FDB09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96B411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AC8205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467000" w:rsidRPr="00467000" w14:paraId="5ED14354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FFBB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43.6.1.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77725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96B5B7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8DF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268,300</w:t>
            </w:r>
          </w:p>
        </w:tc>
      </w:tr>
      <w:tr w:rsidR="00467000" w:rsidRPr="00467000" w14:paraId="113D24B3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0E99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43.6.4.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DE64A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C74A5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7C650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-185,800</w:t>
            </w:r>
          </w:p>
        </w:tc>
      </w:tr>
      <w:tr w:rsidR="00467000" w:rsidRPr="00467000" w14:paraId="003DD3A7" w14:textId="77777777" w:rsidTr="00467000">
        <w:trPr>
          <w:trHeight w:val="698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5A87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0BC07B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E408D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34DD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-13,014</w:t>
            </w:r>
          </w:p>
        </w:tc>
      </w:tr>
      <w:tr w:rsidR="00467000" w:rsidRPr="00467000" w14:paraId="0754591A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D570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08B9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675B1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1DA51F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467000" w:rsidRPr="00467000" w14:paraId="21E498CD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AEED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43.7.1.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D8C6D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518DD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03A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-13,014</w:t>
            </w:r>
          </w:p>
        </w:tc>
      </w:tr>
      <w:tr w:rsidR="00467000" w:rsidRPr="00467000" w14:paraId="278A369E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6AB5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A90626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305DA0D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04B6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16,799</w:t>
            </w:r>
          </w:p>
        </w:tc>
      </w:tr>
      <w:tr w:rsidR="00467000" w:rsidRPr="00467000" w14:paraId="7025BD8B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E10B4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3CA45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F637CB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4C63C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467000" w:rsidRPr="00467000" w14:paraId="0EFC7150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55DD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E64D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E7E59B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01.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44159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-133,000</w:t>
            </w:r>
          </w:p>
        </w:tc>
      </w:tr>
      <w:tr w:rsidR="00467000" w:rsidRPr="00467000" w14:paraId="06A2FF8D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93B36D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571A4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E9768F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373E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3D50FCE1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27D65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0155D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administracija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30481F1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398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-133,000</w:t>
            </w:r>
          </w:p>
        </w:tc>
      </w:tr>
      <w:tr w:rsidR="00467000" w:rsidRPr="00467000" w14:paraId="0706C337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702169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A347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C2B923F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964CA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1D395DBB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BB8B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6A5D56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D8B74B3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8C34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-133,000</w:t>
            </w:r>
          </w:p>
        </w:tc>
      </w:tr>
      <w:tr w:rsidR="00467000" w:rsidRPr="00467000" w14:paraId="060DF1F9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D92F8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C0B3C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97E02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F0C7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22E7DF03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88E8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43.9.1.2.1.2.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0F6A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Dauparų-Kvietinių seniūnija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4128F0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C1C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-35,000</w:t>
            </w:r>
          </w:p>
        </w:tc>
      </w:tr>
      <w:tr w:rsidR="00467000" w:rsidRPr="00467000" w14:paraId="51667229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34943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43.9.1.2.1.6.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E5AA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Judrėnų seniūnija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E8347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D93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-15,000</w:t>
            </w:r>
          </w:p>
        </w:tc>
      </w:tr>
      <w:tr w:rsidR="00467000" w:rsidRPr="00467000" w14:paraId="22619594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679A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5EE668B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84D0FC6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02.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F519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-5,600</w:t>
            </w:r>
          </w:p>
        </w:tc>
      </w:tr>
      <w:tr w:rsidR="00467000" w:rsidRPr="00467000" w14:paraId="01FD9BFF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4B40BE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9A58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08F717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0020F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591E6590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6273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2ADE1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valstybinei funkcijai (VBD)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C9808C6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5991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4,700</w:t>
            </w:r>
          </w:p>
        </w:tc>
      </w:tr>
      <w:tr w:rsidR="00467000" w:rsidRPr="00467000" w14:paraId="31D4C409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B224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43.9.2.2.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FA76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62CE7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577E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-10,300</w:t>
            </w:r>
          </w:p>
        </w:tc>
      </w:tr>
      <w:tr w:rsidR="00467000" w:rsidRPr="00467000" w14:paraId="28ADFE6E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716A2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03498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529236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3EF79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212,799</w:t>
            </w:r>
          </w:p>
        </w:tc>
      </w:tr>
      <w:tr w:rsidR="00467000" w:rsidRPr="00467000" w14:paraId="10478D27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684DF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2440B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0D3A74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5908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4FB4760A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EC46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21FF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55285C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E20A5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200,000</w:t>
            </w:r>
          </w:p>
        </w:tc>
      </w:tr>
      <w:tr w:rsidR="00467000" w:rsidRPr="00467000" w14:paraId="3CB36C20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92138D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43.9.4.2.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DAC4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valstybinei funkcijai (VBD)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7E1E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7C9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12,799</w:t>
            </w:r>
          </w:p>
        </w:tc>
      </w:tr>
      <w:tr w:rsidR="00467000" w:rsidRPr="00467000" w14:paraId="5FADA350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7E05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43.9.7.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7645D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E6239F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07.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E7E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467000" w:rsidRPr="00467000" w14:paraId="4F9218A6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35F289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47A8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4FE435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69814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20,000</w:t>
            </w:r>
          </w:p>
        </w:tc>
      </w:tr>
      <w:tr w:rsidR="00467000" w:rsidRPr="00467000" w14:paraId="369E9FB7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8828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43.9.8.1.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454AC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A5312F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BFAB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20,000</w:t>
            </w:r>
          </w:p>
        </w:tc>
      </w:tr>
      <w:tr w:rsidR="00467000" w:rsidRPr="00467000" w14:paraId="6B22F4DB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209C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43.9.9.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1D9FB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583E39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F5B6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70,000</w:t>
            </w:r>
          </w:p>
        </w:tc>
      </w:tr>
      <w:tr w:rsidR="00467000" w:rsidRPr="00467000" w14:paraId="209F8437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85F6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43.9.9.1.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1F22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2966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D1EDE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70,000</w:t>
            </w:r>
          </w:p>
        </w:tc>
      </w:tr>
      <w:tr w:rsidR="00467000" w:rsidRPr="00467000" w14:paraId="0A83BFED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2A003A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8F70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5EAC8A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609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-152,400</w:t>
            </w:r>
          </w:p>
        </w:tc>
      </w:tr>
      <w:tr w:rsidR="00467000" w:rsidRPr="00467000" w14:paraId="7A38BA64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6A19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52FEEB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A0A5304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8B8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418B9508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53944C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43.9.10.1.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D1F1F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74FB75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3843B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-151,700</w:t>
            </w:r>
          </w:p>
        </w:tc>
      </w:tr>
      <w:tr w:rsidR="00467000" w:rsidRPr="00467000" w14:paraId="0E8FDA9E" w14:textId="77777777" w:rsidTr="00467000">
        <w:trPr>
          <w:trHeight w:val="349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38E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43.9.10.3.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116C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467000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2E41C8D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8068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-0,700</w:t>
            </w:r>
          </w:p>
        </w:tc>
      </w:tr>
      <w:tr w:rsidR="00467000" w:rsidRPr="00467000" w14:paraId="40F29637" w14:textId="77777777" w:rsidTr="00467000">
        <w:trPr>
          <w:trHeight w:val="37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29AE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CA33C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IŠ VISO: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CF0FC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C72F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1970,099</w:t>
            </w:r>
          </w:p>
        </w:tc>
      </w:tr>
      <w:tr w:rsidR="00467000" w:rsidRPr="00467000" w14:paraId="74DBCF9F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98FD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F754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42182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AD6287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115E9181" w14:textId="77777777" w:rsidTr="00467000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90368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C4799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7929EF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4AA9B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467000" w:rsidRPr="00467000" w14:paraId="2CF053A8" w14:textId="77777777" w:rsidTr="00467000">
        <w:trPr>
          <w:trHeight w:val="63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0AD3E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32A3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87D23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65A82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1470,700</w:t>
            </w:r>
          </w:p>
        </w:tc>
      </w:tr>
      <w:tr w:rsidR="00467000" w:rsidRPr="00467000" w14:paraId="5E849EA8" w14:textId="77777777" w:rsidTr="00467000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210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EF0BCC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 xml:space="preserve"> valstybinėms funkcijoms (VBD)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A478A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B5C648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17,499</w:t>
            </w:r>
          </w:p>
        </w:tc>
      </w:tr>
      <w:tr w:rsidR="00467000" w:rsidRPr="00467000" w14:paraId="7F228D44" w14:textId="77777777" w:rsidTr="00467000">
        <w:trPr>
          <w:trHeight w:val="330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77F74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1589D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467000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13FD9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8DB463E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-35,600</w:t>
            </w:r>
          </w:p>
        </w:tc>
      </w:tr>
      <w:tr w:rsidR="00467000" w:rsidRPr="00467000" w14:paraId="45C505E9" w14:textId="77777777" w:rsidTr="00467000">
        <w:trPr>
          <w:trHeight w:val="4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5440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7007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A3171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67B63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497,300</w:t>
            </w:r>
          </w:p>
        </w:tc>
      </w:tr>
      <w:tr w:rsidR="00467000" w:rsidRPr="00467000" w14:paraId="57E9F3E5" w14:textId="77777777" w:rsidTr="00467000">
        <w:trPr>
          <w:trHeight w:val="1009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9782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44.21.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1243B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7A249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B97C80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20,200</w:t>
            </w:r>
          </w:p>
        </w:tc>
      </w:tr>
      <w:tr w:rsidR="00467000" w:rsidRPr="00467000" w14:paraId="5384A037" w14:textId="77777777" w:rsidTr="00467000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E84E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DCDF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4399B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2A8D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467000" w:rsidRPr="00467000" w14:paraId="12060A77" w14:textId="77777777" w:rsidTr="00467000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342D6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45.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27D1F2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AE38AE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7082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1515,100</w:t>
            </w:r>
          </w:p>
        </w:tc>
      </w:tr>
      <w:tr w:rsidR="00467000" w:rsidRPr="00467000" w14:paraId="17F7F302" w14:textId="77777777" w:rsidTr="00467000">
        <w:trPr>
          <w:trHeight w:val="5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258A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C8DC5A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A2B88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24DB25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-89,010</w:t>
            </w:r>
          </w:p>
        </w:tc>
      </w:tr>
      <w:tr w:rsidR="00467000" w:rsidRPr="00467000" w14:paraId="27738A41" w14:textId="77777777" w:rsidTr="00467000">
        <w:trPr>
          <w:trHeight w:val="323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26207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77944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423ED90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5D683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1,500</w:t>
            </w:r>
          </w:p>
        </w:tc>
      </w:tr>
      <w:tr w:rsidR="00467000" w:rsidRPr="00467000" w14:paraId="7D2EC2A1" w14:textId="77777777" w:rsidTr="00467000">
        <w:trPr>
          <w:trHeight w:val="263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BA0B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49.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1D37E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C3B4D0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17F3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300,050</w:t>
            </w:r>
          </w:p>
        </w:tc>
      </w:tr>
      <w:tr w:rsidR="00467000" w:rsidRPr="00467000" w14:paraId="5A085500" w14:textId="77777777" w:rsidTr="00467000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D9659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AD918D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B5910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8AC73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82,500</w:t>
            </w:r>
          </w:p>
        </w:tc>
      </w:tr>
      <w:tr w:rsidR="00467000" w:rsidRPr="00467000" w14:paraId="32E78754" w14:textId="77777777" w:rsidTr="00467000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1D5AB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5EAD7B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320F8A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0264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49,950</w:t>
            </w:r>
          </w:p>
        </w:tc>
      </w:tr>
      <w:tr w:rsidR="00467000" w:rsidRPr="00467000" w14:paraId="02F993BF" w14:textId="77777777" w:rsidTr="00467000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F628D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4AE89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F98AC97" w14:textId="77777777" w:rsidR="00467000" w:rsidRPr="00467000" w:rsidRDefault="00467000" w:rsidP="00467000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1E921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41,310</w:t>
            </w:r>
          </w:p>
        </w:tc>
      </w:tr>
      <w:tr w:rsidR="00467000" w:rsidRPr="00467000" w14:paraId="6074B779" w14:textId="77777777" w:rsidTr="00467000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5CA7F" w14:textId="77777777" w:rsidR="00467000" w:rsidRPr="00467000" w:rsidRDefault="00467000" w:rsidP="00467000">
            <w:pPr>
              <w:rPr>
                <w:rFonts w:ascii="Arial" w:hAnsi="Arial" w:cs="Arial"/>
                <w:lang w:eastAsia="lt-LT"/>
              </w:rPr>
            </w:pPr>
            <w:r w:rsidRPr="00467000">
              <w:rPr>
                <w:rFonts w:ascii="Arial" w:hAnsi="Arial" w:cs="Arial"/>
                <w:lang w:eastAsia="lt-LT"/>
              </w:rPr>
              <w:t>53.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6483F" w14:textId="77777777" w:rsidR="00467000" w:rsidRPr="00467000" w:rsidRDefault="00467000" w:rsidP="00467000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31E8F20" w14:textId="77777777" w:rsidR="00467000" w:rsidRPr="00467000" w:rsidRDefault="00467000" w:rsidP="00467000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467000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58A3A" w14:textId="77777777" w:rsidR="00467000" w:rsidRPr="00467000" w:rsidRDefault="00467000" w:rsidP="00467000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467000">
              <w:rPr>
                <w:rFonts w:ascii="Arial" w:hAnsi="Arial" w:cs="Arial"/>
                <w:i/>
                <w:iCs/>
                <w:lang w:eastAsia="lt-LT"/>
              </w:rPr>
              <w:t>68,699</w:t>
            </w:r>
          </w:p>
        </w:tc>
      </w:tr>
    </w:tbl>
    <w:p w14:paraId="6EF5644D" w14:textId="5CF6C6DD" w:rsidR="00D374AF" w:rsidRPr="001D52F9" w:rsidRDefault="00E43834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22E1C0B3" w14:textId="2EC94D90" w:rsidR="00883947" w:rsidRDefault="00864C07" w:rsidP="00622195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6648BB">
        <w:rPr>
          <w:rFonts w:ascii="Arial" w:hAnsi="Arial" w:cs="Arial"/>
        </w:rPr>
        <w:t xml:space="preserve">Biudžeto pajamos ir asignavimai didinami </w:t>
      </w:r>
      <w:r w:rsidR="000A614D">
        <w:rPr>
          <w:rFonts w:ascii="Arial" w:hAnsi="Arial" w:cs="Arial"/>
        </w:rPr>
        <w:t>1970,099</w:t>
      </w:r>
      <w:r w:rsidRPr="006648BB">
        <w:rPr>
          <w:rFonts w:ascii="Arial" w:hAnsi="Arial" w:cs="Arial"/>
        </w:rPr>
        <w:t xml:space="preserve"> tūkst. eurų.</w:t>
      </w:r>
      <w:r w:rsidRPr="00DE7F8A">
        <w:rPr>
          <w:rFonts w:ascii="Arial" w:hAnsi="Arial" w:cs="Arial"/>
        </w:rPr>
        <w:t xml:space="preserve"> Pajamų dalyje</w:t>
      </w:r>
      <w:r>
        <w:rPr>
          <w:rFonts w:ascii="Arial" w:hAnsi="Arial" w:cs="Arial"/>
        </w:rPr>
        <w:t xml:space="preserve"> </w:t>
      </w:r>
      <w:r w:rsidR="00F91DFE">
        <w:rPr>
          <w:rFonts w:ascii="Arial" w:hAnsi="Arial" w:cs="Arial"/>
        </w:rPr>
        <w:t>4</w:t>
      </w:r>
      <w:r w:rsidR="00C65A00">
        <w:rPr>
          <w:rFonts w:ascii="Arial" w:hAnsi="Arial" w:cs="Arial"/>
        </w:rPr>
        <w:t>97,3</w:t>
      </w:r>
      <w:r w:rsidR="00F91DFE">
        <w:rPr>
          <w:rFonts w:ascii="Arial" w:hAnsi="Arial" w:cs="Arial"/>
        </w:rPr>
        <w:t xml:space="preserve"> tūkst. eurų didinamos biudžetinių įstaigų pajamos už </w:t>
      </w:r>
      <w:r w:rsidR="00284E6B">
        <w:rPr>
          <w:rFonts w:ascii="Arial" w:hAnsi="Arial" w:cs="Arial"/>
        </w:rPr>
        <w:t xml:space="preserve">prekes </w:t>
      </w:r>
      <w:r w:rsidR="00F91DFE">
        <w:rPr>
          <w:rFonts w:ascii="Arial" w:hAnsi="Arial" w:cs="Arial"/>
        </w:rPr>
        <w:t>ir paslaugas</w:t>
      </w:r>
      <w:r w:rsidR="00FE3807">
        <w:rPr>
          <w:rFonts w:ascii="Arial" w:hAnsi="Arial" w:cs="Arial"/>
        </w:rPr>
        <w:t xml:space="preserve">, </w:t>
      </w:r>
      <w:r w:rsidR="00F73E6E">
        <w:rPr>
          <w:rFonts w:ascii="Arial" w:hAnsi="Arial" w:cs="Arial"/>
        </w:rPr>
        <w:t>1472,799</w:t>
      </w:r>
      <w:r w:rsidR="00B44911">
        <w:rPr>
          <w:rFonts w:ascii="Arial" w:hAnsi="Arial" w:cs="Arial"/>
        </w:rPr>
        <w:t xml:space="preserve"> tūkst. eurų didinamas dotacijų planas</w:t>
      </w:r>
      <w:r w:rsidR="00716EE5">
        <w:rPr>
          <w:rFonts w:ascii="Arial" w:hAnsi="Arial" w:cs="Arial"/>
        </w:rPr>
        <w:t xml:space="preserve"> (17,499 tūkst. eurų didinama</w:t>
      </w:r>
      <w:r w:rsidR="00ED22C2">
        <w:rPr>
          <w:rFonts w:ascii="Arial" w:hAnsi="Arial" w:cs="Arial"/>
        </w:rPr>
        <w:t xml:space="preserve"> speciali tikslinė dotacija valstybinėms funkcijoms</w:t>
      </w:r>
      <w:r w:rsidR="00175135">
        <w:rPr>
          <w:rFonts w:ascii="Arial" w:hAnsi="Arial" w:cs="Arial"/>
        </w:rPr>
        <w:t xml:space="preserve"> vykdyti, 1490,9 tūkst. eurų didinama </w:t>
      </w:r>
      <w:r w:rsidR="00902054">
        <w:rPr>
          <w:rFonts w:ascii="Arial" w:hAnsi="Arial" w:cs="Arial"/>
        </w:rPr>
        <w:t>dotacija ugdymo reikmėms finansuoti, 35,6 tūkst. eurų mažinama</w:t>
      </w:r>
      <w:r w:rsidR="006A4B70">
        <w:rPr>
          <w:rFonts w:ascii="Arial" w:hAnsi="Arial" w:cs="Arial"/>
        </w:rPr>
        <w:t xml:space="preserve"> dotacija </w:t>
      </w:r>
      <w:r w:rsidR="0092135A">
        <w:rPr>
          <w:rFonts w:ascii="Arial" w:hAnsi="Arial" w:cs="Arial"/>
        </w:rPr>
        <w:t>laikino atokvėpio paslaugai</w:t>
      </w:r>
      <w:r w:rsidR="00DA51C5">
        <w:rPr>
          <w:rFonts w:ascii="Arial" w:hAnsi="Arial" w:cs="Arial"/>
        </w:rPr>
        <w:t>)</w:t>
      </w:r>
      <w:r w:rsidR="00D70E09">
        <w:rPr>
          <w:rFonts w:ascii="Arial" w:hAnsi="Arial" w:cs="Arial"/>
        </w:rPr>
        <w:t>.</w:t>
      </w:r>
      <w:r w:rsidR="00B45D25">
        <w:rPr>
          <w:rFonts w:ascii="Arial" w:hAnsi="Arial" w:cs="Arial"/>
          <w:bCs/>
        </w:rPr>
        <w:t xml:space="preserve"> </w:t>
      </w:r>
    </w:p>
    <w:p w14:paraId="0CE50543" w14:textId="40B8AFE4" w:rsidR="009C2AAD" w:rsidRDefault="00234BBE" w:rsidP="009C2AAD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Asignavimų dalyje </w:t>
      </w:r>
      <w:r w:rsidR="00971E5D">
        <w:rPr>
          <w:rFonts w:ascii="Arial" w:hAnsi="Arial" w:cs="Arial"/>
          <w:bCs/>
        </w:rPr>
        <w:t xml:space="preserve">švietimo </w:t>
      </w:r>
      <w:r w:rsidR="0030650A">
        <w:rPr>
          <w:rFonts w:ascii="Arial" w:hAnsi="Arial" w:cs="Arial"/>
          <w:bCs/>
        </w:rPr>
        <w:t xml:space="preserve">biudžetinėms įstaigoms </w:t>
      </w:r>
      <w:r w:rsidR="00971E5D">
        <w:rPr>
          <w:rFonts w:ascii="Arial" w:hAnsi="Arial" w:cs="Arial"/>
          <w:bCs/>
        </w:rPr>
        <w:t>paskirstyt</w:t>
      </w:r>
      <w:r w:rsidR="003C4AF1">
        <w:rPr>
          <w:rFonts w:ascii="Arial" w:hAnsi="Arial" w:cs="Arial"/>
          <w:bCs/>
        </w:rPr>
        <w:t>a dotacija ugdymo reikmėms finansuoti</w:t>
      </w:r>
      <w:r w:rsidR="001A6FE3">
        <w:rPr>
          <w:rFonts w:ascii="Arial" w:hAnsi="Arial" w:cs="Arial"/>
          <w:bCs/>
        </w:rPr>
        <w:t xml:space="preserve"> ir </w:t>
      </w:r>
      <w:r w:rsidR="009D6A57">
        <w:rPr>
          <w:rFonts w:ascii="Arial" w:hAnsi="Arial" w:cs="Arial"/>
          <w:bCs/>
        </w:rPr>
        <w:t xml:space="preserve">asignavimai iš </w:t>
      </w:r>
      <w:r w:rsidR="002F1B5E">
        <w:rPr>
          <w:rFonts w:ascii="Arial" w:hAnsi="Arial" w:cs="Arial"/>
          <w:bCs/>
        </w:rPr>
        <w:t>priemonės „</w:t>
      </w:r>
      <w:r w:rsidR="002F1B5E" w:rsidRPr="002F1B5E">
        <w:rPr>
          <w:rFonts w:ascii="Arial" w:hAnsi="Arial" w:cs="Arial"/>
          <w:bCs/>
        </w:rPr>
        <w:t>Švietimo įstaigų patalpų remontas, mokyklinių autobusų remontas, buitinės, organizacinės technikos, mokymo priemonių įsigijimas</w:t>
      </w:r>
      <w:r w:rsidR="002F1B5E">
        <w:rPr>
          <w:rFonts w:ascii="Arial" w:hAnsi="Arial" w:cs="Arial"/>
          <w:bCs/>
        </w:rPr>
        <w:t>“.</w:t>
      </w:r>
      <w:r w:rsidR="009345A6">
        <w:rPr>
          <w:rFonts w:ascii="Arial" w:hAnsi="Arial" w:cs="Arial"/>
          <w:bCs/>
        </w:rPr>
        <w:t xml:space="preserve"> </w:t>
      </w:r>
      <w:r w:rsidR="001C3840">
        <w:rPr>
          <w:rFonts w:ascii="Arial" w:hAnsi="Arial" w:cs="Arial"/>
          <w:bCs/>
        </w:rPr>
        <w:t xml:space="preserve">Pagal įstaigų informaciją didinamos </w:t>
      </w:r>
      <w:r w:rsidR="000374AD">
        <w:rPr>
          <w:rFonts w:ascii="Arial" w:hAnsi="Arial" w:cs="Arial"/>
          <w:bCs/>
        </w:rPr>
        <w:t>lėšos už paslaugas ir nuomą</w:t>
      </w:r>
      <w:r w:rsidR="001251D9">
        <w:rPr>
          <w:rFonts w:ascii="Arial" w:hAnsi="Arial" w:cs="Arial"/>
          <w:bCs/>
        </w:rPr>
        <w:t xml:space="preserve"> ir atliekami</w:t>
      </w:r>
      <w:r w:rsidR="00122A5B">
        <w:rPr>
          <w:rFonts w:ascii="Arial" w:hAnsi="Arial" w:cs="Arial"/>
          <w:bCs/>
        </w:rPr>
        <w:t xml:space="preserve"> </w:t>
      </w:r>
      <w:r w:rsidR="001251D9">
        <w:rPr>
          <w:rFonts w:ascii="Arial" w:hAnsi="Arial" w:cs="Arial"/>
          <w:bCs/>
        </w:rPr>
        <w:t xml:space="preserve">perskirstymai tarp </w:t>
      </w:r>
      <w:r w:rsidR="00F74A17">
        <w:rPr>
          <w:rFonts w:ascii="Arial" w:hAnsi="Arial" w:cs="Arial"/>
          <w:bCs/>
        </w:rPr>
        <w:t>priemonių</w:t>
      </w:r>
      <w:r w:rsidR="000374AD">
        <w:rPr>
          <w:rFonts w:ascii="Arial" w:hAnsi="Arial" w:cs="Arial"/>
          <w:bCs/>
        </w:rPr>
        <w:t xml:space="preserve">. </w:t>
      </w:r>
    </w:p>
    <w:p w14:paraId="7D8B32F4" w14:textId="5D65290F" w:rsidR="001C20EC" w:rsidRPr="00DE7F8A" w:rsidRDefault="001C20EC" w:rsidP="001C20EC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Tikslinamų </w:t>
      </w:r>
      <w:r>
        <w:rPr>
          <w:rFonts w:ascii="Arial" w:hAnsi="Arial" w:cs="Arial"/>
          <w:bCs/>
        </w:rPr>
        <w:t xml:space="preserve">asignavimų </w:t>
      </w:r>
      <w:r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>
        <w:rPr>
          <w:rFonts w:ascii="Arial" w:hAnsi="Arial" w:cs="Arial"/>
          <w:bCs/>
        </w:rPr>
        <w:t>aiškinamojo rašto</w:t>
      </w:r>
      <w:r w:rsidRPr="00DE7F8A">
        <w:rPr>
          <w:rFonts w:ascii="Arial" w:hAnsi="Arial" w:cs="Arial"/>
          <w:bCs/>
        </w:rPr>
        <w:t xml:space="preserve"> priede.</w:t>
      </w:r>
    </w:p>
    <w:p w14:paraId="17D2985B" w14:textId="38096D11" w:rsidR="00890153" w:rsidRPr="001D52F9" w:rsidRDefault="009C48EA" w:rsidP="00F22235">
      <w:pPr>
        <w:pStyle w:val="Pagrindiniotekstotrauka2"/>
        <w:tabs>
          <w:tab w:val="left" w:pos="540"/>
        </w:tabs>
        <w:spacing w:after="0" w:line="276" w:lineRule="auto"/>
        <w:ind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</w:t>
      </w:r>
      <w:r w:rsidR="00FC294D" w:rsidRPr="001D52F9">
        <w:rPr>
          <w:rFonts w:ascii="Arial" w:hAnsi="Arial" w:cs="Arial"/>
          <w:b/>
        </w:rPr>
        <w:t xml:space="preserve">10. </w:t>
      </w:r>
      <w:r w:rsidR="00FC294D"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="00FC294D"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F2223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6B4CE96D" w:rsidR="00F22235" w:rsidRDefault="00F22235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 w:rsidRPr="00F22235">
        <w:rPr>
          <w:rFonts w:ascii="Arial" w:hAnsi="Arial" w:cs="Arial"/>
          <w:lang w:eastAsia="lt-LT"/>
        </w:rPr>
        <w:t xml:space="preserve"> </w:t>
      </w:r>
      <w:r>
        <w:rPr>
          <w:rFonts w:ascii="Arial" w:hAnsi="Arial" w:cs="Arial"/>
          <w:lang w:eastAsia="lt-LT"/>
        </w:rPr>
        <w:t>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Irena Gailiuvienė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CA191" w14:textId="77777777" w:rsidR="001C01ED" w:rsidRDefault="001C01ED">
      <w:r>
        <w:separator/>
      </w:r>
    </w:p>
  </w:endnote>
  <w:endnote w:type="continuationSeparator" w:id="0">
    <w:p w14:paraId="2DABF426" w14:textId="77777777" w:rsidR="001C01ED" w:rsidRDefault="001C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3A86F" w14:textId="77777777" w:rsidR="001C01ED" w:rsidRDefault="001C01ED">
      <w:r>
        <w:separator/>
      </w:r>
    </w:p>
  </w:footnote>
  <w:footnote w:type="continuationSeparator" w:id="0">
    <w:p w14:paraId="41BF8A36" w14:textId="77777777" w:rsidR="001C01ED" w:rsidRDefault="001C0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1276" w14:textId="77777777" w:rsidR="003270D6" w:rsidRDefault="003270D6">
    <w:pPr>
      <w:pStyle w:val="Antrats"/>
      <w:jc w:val="right"/>
      <w:rPr>
        <w:rFonts w:ascii="Arial" w:hAnsi="Arial" w:cs="Arial"/>
        <w:b/>
      </w:rPr>
    </w:pPr>
  </w:p>
  <w:p w14:paraId="11286E80" w14:textId="598CFD1C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4C93"/>
    <w:rsid w:val="000079ED"/>
    <w:rsid w:val="00011617"/>
    <w:rsid w:val="00013840"/>
    <w:rsid w:val="00013C8B"/>
    <w:rsid w:val="000168BB"/>
    <w:rsid w:val="00021482"/>
    <w:rsid w:val="0002148B"/>
    <w:rsid w:val="00025B32"/>
    <w:rsid w:val="00027132"/>
    <w:rsid w:val="000324AC"/>
    <w:rsid w:val="000331C4"/>
    <w:rsid w:val="000374AD"/>
    <w:rsid w:val="0004330B"/>
    <w:rsid w:val="000479FD"/>
    <w:rsid w:val="00050B85"/>
    <w:rsid w:val="00051D69"/>
    <w:rsid w:val="00052D91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42AE"/>
    <w:rsid w:val="00085DD4"/>
    <w:rsid w:val="00094E3D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D2"/>
    <w:rsid w:val="000A614D"/>
    <w:rsid w:val="000B4D49"/>
    <w:rsid w:val="000B5EDC"/>
    <w:rsid w:val="000B7AD9"/>
    <w:rsid w:val="000C392C"/>
    <w:rsid w:val="000C6CA1"/>
    <w:rsid w:val="000D0160"/>
    <w:rsid w:val="000D1BB3"/>
    <w:rsid w:val="000D331B"/>
    <w:rsid w:val="000E229B"/>
    <w:rsid w:val="000E316D"/>
    <w:rsid w:val="000E4FA9"/>
    <w:rsid w:val="000E7500"/>
    <w:rsid w:val="000F18EC"/>
    <w:rsid w:val="000F3C80"/>
    <w:rsid w:val="000F5A7B"/>
    <w:rsid w:val="00101DFD"/>
    <w:rsid w:val="00101FC4"/>
    <w:rsid w:val="00103C29"/>
    <w:rsid w:val="00104123"/>
    <w:rsid w:val="001043CA"/>
    <w:rsid w:val="001053A8"/>
    <w:rsid w:val="00106DDA"/>
    <w:rsid w:val="001119E4"/>
    <w:rsid w:val="00112B10"/>
    <w:rsid w:val="001141EE"/>
    <w:rsid w:val="001144A6"/>
    <w:rsid w:val="001171D4"/>
    <w:rsid w:val="001209B5"/>
    <w:rsid w:val="00121ACB"/>
    <w:rsid w:val="00122A5B"/>
    <w:rsid w:val="00124A34"/>
    <w:rsid w:val="001251D9"/>
    <w:rsid w:val="0013267C"/>
    <w:rsid w:val="001337C1"/>
    <w:rsid w:val="0013493D"/>
    <w:rsid w:val="0013586A"/>
    <w:rsid w:val="0014029D"/>
    <w:rsid w:val="0014556D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6F25"/>
    <w:rsid w:val="00171321"/>
    <w:rsid w:val="00172EDB"/>
    <w:rsid w:val="00175135"/>
    <w:rsid w:val="00177DA3"/>
    <w:rsid w:val="00184AA7"/>
    <w:rsid w:val="00184B50"/>
    <w:rsid w:val="0019373A"/>
    <w:rsid w:val="0019489D"/>
    <w:rsid w:val="001A0E65"/>
    <w:rsid w:val="001A4506"/>
    <w:rsid w:val="001A6FE3"/>
    <w:rsid w:val="001B3125"/>
    <w:rsid w:val="001B3CF7"/>
    <w:rsid w:val="001B60A1"/>
    <w:rsid w:val="001C01ED"/>
    <w:rsid w:val="001C1BB2"/>
    <w:rsid w:val="001C20BB"/>
    <w:rsid w:val="001C20EC"/>
    <w:rsid w:val="001C3840"/>
    <w:rsid w:val="001C3CA1"/>
    <w:rsid w:val="001C6E09"/>
    <w:rsid w:val="001D181A"/>
    <w:rsid w:val="001D2ED5"/>
    <w:rsid w:val="001D2F4A"/>
    <w:rsid w:val="001D52F9"/>
    <w:rsid w:val="001D54DF"/>
    <w:rsid w:val="001D588A"/>
    <w:rsid w:val="001D76B2"/>
    <w:rsid w:val="001E404E"/>
    <w:rsid w:val="001E4D86"/>
    <w:rsid w:val="001E4E9C"/>
    <w:rsid w:val="001E659F"/>
    <w:rsid w:val="001E6C9D"/>
    <w:rsid w:val="001E70F4"/>
    <w:rsid w:val="001E7944"/>
    <w:rsid w:val="001F019D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4D09"/>
    <w:rsid w:val="002152F5"/>
    <w:rsid w:val="002156CC"/>
    <w:rsid w:val="00222828"/>
    <w:rsid w:val="00224503"/>
    <w:rsid w:val="002264CA"/>
    <w:rsid w:val="00227E43"/>
    <w:rsid w:val="00230792"/>
    <w:rsid w:val="00231487"/>
    <w:rsid w:val="00232A9A"/>
    <w:rsid w:val="00233BD6"/>
    <w:rsid w:val="00234BBE"/>
    <w:rsid w:val="00234E76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60E31"/>
    <w:rsid w:val="002615B0"/>
    <w:rsid w:val="00264D44"/>
    <w:rsid w:val="00265E74"/>
    <w:rsid w:val="00265F56"/>
    <w:rsid w:val="00266603"/>
    <w:rsid w:val="00271DDF"/>
    <w:rsid w:val="00272A21"/>
    <w:rsid w:val="0027545A"/>
    <w:rsid w:val="002776C0"/>
    <w:rsid w:val="00284E6B"/>
    <w:rsid w:val="00285E35"/>
    <w:rsid w:val="00290B9C"/>
    <w:rsid w:val="002947B2"/>
    <w:rsid w:val="00295711"/>
    <w:rsid w:val="00296E11"/>
    <w:rsid w:val="002A246A"/>
    <w:rsid w:val="002A78EC"/>
    <w:rsid w:val="002B0DA4"/>
    <w:rsid w:val="002B3D94"/>
    <w:rsid w:val="002B4B34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F0722"/>
    <w:rsid w:val="002F1B5E"/>
    <w:rsid w:val="002F5F21"/>
    <w:rsid w:val="0030346E"/>
    <w:rsid w:val="00303E1F"/>
    <w:rsid w:val="00305C5B"/>
    <w:rsid w:val="0030650A"/>
    <w:rsid w:val="003104E2"/>
    <w:rsid w:val="00311BE8"/>
    <w:rsid w:val="00316DAB"/>
    <w:rsid w:val="003215BB"/>
    <w:rsid w:val="00322914"/>
    <w:rsid w:val="00325A70"/>
    <w:rsid w:val="00326979"/>
    <w:rsid w:val="003270D6"/>
    <w:rsid w:val="003272B7"/>
    <w:rsid w:val="00330F17"/>
    <w:rsid w:val="00340704"/>
    <w:rsid w:val="00342458"/>
    <w:rsid w:val="003431B9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64A2"/>
    <w:rsid w:val="003A65EC"/>
    <w:rsid w:val="003B0414"/>
    <w:rsid w:val="003B0DCE"/>
    <w:rsid w:val="003B1DBC"/>
    <w:rsid w:val="003B4800"/>
    <w:rsid w:val="003B7CF5"/>
    <w:rsid w:val="003C36D9"/>
    <w:rsid w:val="003C398F"/>
    <w:rsid w:val="003C428F"/>
    <w:rsid w:val="003C4861"/>
    <w:rsid w:val="003C4AF1"/>
    <w:rsid w:val="003D1560"/>
    <w:rsid w:val="003D6045"/>
    <w:rsid w:val="003D7C37"/>
    <w:rsid w:val="003E04B8"/>
    <w:rsid w:val="003E6C59"/>
    <w:rsid w:val="003F1193"/>
    <w:rsid w:val="003F29CE"/>
    <w:rsid w:val="003F4AC0"/>
    <w:rsid w:val="003F4E09"/>
    <w:rsid w:val="0040103F"/>
    <w:rsid w:val="00401F2A"/>
    <w:rsid w:val="004023B7"/>
    <w:rsid w:val="00402FEB"/>
    <w:rsid w:val="004031A1"/>
    <w:rsid w:val="004032C9"/>
    <w:rsid w:val="004056FA"/>
    <w:rsid w:val="00406716"/>
    <w:rsid w:val="00407A2E"/>
    <w:rsid w:val="00407F54"/>
    <w:rsid w:val="00410BEF"/>
    <w:rsid w:val="00411E92"/>
    <w:rsid w:val="00413B8F"/>
    <w:rsid w:val="00414B3E"/>
    <w:rsid w:val="00415A84"/>
    <w:rsid w:val="00421074"/>
    <w:rsid w:val="004242D4"/>
    <w:rsid w:val="004262BD"/>
    <w:rsid w:val="00433594"/>
    <w:rsid w:val="0043505E"/>
    <w:rsid w:val="004351D5"/>
    <w:rsid w:val="00436F22"/>
    <w:rsid w:val="00437D18"/>
    <w:rsid w:val="004424B5"/>
    <w:rsid w:val="004462BF"/>
    <w:rsid w:val="004506C5"/>
    <w:rsid w:val="0045182B"/>
    <w:rsid w:val="00452387"/>
    <w:rsid w:val="004559DD"/>
    <w:rsid w:val="00457E54"/>
    <w:rsid w:val="004608D3"/>
    <w:rsid w:val="00461B09"/>
    <w:rsid w:val="00466DE9"/>
    <w:rsid w:val="00467000"/>
    <w:rsid w:val="00467A01"/>
    <w:rsid w:val="00470477"/>
    <w:rsid w:val="00470589"/>
    <w:rsid w:val="00470921"/>
    <w:rsid w:val="00470A63"/>
    <w:rsid w:val="0047145E"/>
    <w:rsid w:val="0047454F"/>
    <w:rsid w:val="00474748"/>
    <w:rsid w:val="004760CF"/>
    <w:rsid w:val="004769F6"/>
    <w:rsid w:val="00482E5C"/>
    <w:rsid w:val="004830F0"/>
    <w:rsid w:val="004842B4"/>
    <w:rsid w:val="00485A5C"/>
    <w:rsid w:val="00486B18"/>
    <w:rsid w:val="00487486"/>
    <w:rsid w:val="00490AE7"/>
    <w:rsid w:val="004945BF"/>
    <w:rsid w:val="004967AA"/>
    <w:rsid w:val="00497A8B"/>
    <w:rsid w:val="00497BBC"/>
    <w:rsid w:val="004A4B3F"/>
    <w:rsid w:val="004A5987"/>
    <w:rsid w:val="004A70D6"/>
    <w:rsid w:val="004B1CEB"/>
    <w:rsid w:val="004B2B7C"/>
    <w:rsid w:val="004B3EF7"/>
    <w:rsid w:val="004B4F5E"/>
    <w:rsid w:val="004B63D1"/>
    <w:rsid w:val="004C162C"/>
    <w:rsid w:val="004C49A1"/>
    <w:rsid w:val="004C704A"/>
    <w:rsid w:val="004D07A9"/>
    <w:rsid w:val="004D594F"/>
    <w:rsid w:val="004E30E8"/>
    <w:rsid w:val="004E5037"/>
    <w:rsid w:val="004E55BB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DE9"/>
    <w:rsid w:val="005079A4"/>
    <w:rsid w:val="005118E9"/>
    <w:rsid w:val="00512CA1"/>
    <w:rsid w:val="00514D35"/>
    <w:rsid w:val="00515F40"/>
    <w:rsid w:val="005178F4"/>
    <w:rsid w:val="0052138D"/>
    <w:rsid w:val="00522C33"/>
    <w:rsid w:val="00523B4D"/>
    <w:rsid w:val="00525372"/>
    <w:rsid w:val="00527546"/>
    <w:rsid w:val="00534170"/>
    <w:rsid w:val="00534B58"/>
    <w:rsid w:val="005357E7"/>
    <w:rsid w:val="005370A5"/>
    <w:rsid w:val="00540296"/>
    <w:rsid w:val="005409BB"/>
    <w:rsid w:val="00542463"/>
    <w:rsid w:val="005425DF"/>
    <w:rsid w:val="00546150"/>
    <w:rsid w:val="005477CD"/>
    <w:rsid w:val="005543FE"/>
    <w:rsid w:val="00566F21"/>
    <w:rsid w:val="0056737D"/>
    <w:rsid w:val="00572E28"/>
    <w:rsid w:val="005731F2"/>
    <w:rsid w:val="0057489D"/>
    <w:rsid w:val="005750E2"/>
    <w:rsid w:val="00577536"/>
    <w:rsid w:val="00577F3E"/>
    <w:rsid w:val="00580D72"/>
    <w:rsid w:val="005900FC"/>
    <w:rsid w:val="00592861"/>
    <w:rsid w:val="005A40E9"/>
    <w:rsid w:val="005B36BE"/>
    <w:rsid w:val="005B3A4F"/>
    <w:rsid w:val="005C0F7E"/>
    <w:rsid w:val="005C4717"/>
    <w:rsid w:val="005D327B"/>
    <w:rsid w:val="005D4441"/>
    <w:rsid w:val="005D5C09"/>
    <w:rsid w:val="005D7AC6"/>
    <w:rsid w:val="005E2788"/>
    <w:rsid w:val="005E2B95"/>
    <w:rsid w:val="005E337F"/>
    <w:rsid w:val="005E49E4"/>
    <w:rsid w:val="005E51B9"/>
    <w:rsid w:val="005F170D"/>
    <w:rsid w:val="005F34AB"/>
    <w:rsid w:val="005F4C1B"/>
    <w:rsid w:val="005F77F4"/>
    <w:rsid w:val="0060195B"/>
    <w:rsid w:val="006020FB"/>
    <w:rsid w:val="00602C7C"/>
    <w:rsid w:val="00602E94"/>
    <w:rsid w:val="00606979"/>
    <w:rsid w:val="00614579"/>
    <w:rsid w:val="00620A3B"/>
    <w:rsid w:val="00620D4C"/>
    <w:rsid w:val="0062112D"/>
    <w:rsid w:val="00622195"/>
    <w:rsid w:val="00627537"/>
    <w:rsid w:val="00634770"/>
    <w:rsid w:val="0064408B"/>
    <w:rsid w:val="00646BE7"/>
    <w:rsid w:val="00647250"/>
    <w:rsid w:val="006472E1"/>
    <w:rsid w:val="0065141F"/>
    <w:rsid w:val="00651547"/>
    <w:rsid w:val="006518B3"/>
    <w:rsid w:val="00652865"/>
    <w:rsid w:val="0065417A"/>
    <w:rsid w:val="00655007"/>
    <w:rsid w:val="00657B11"/>
    <w:rsid w:val="00661D65"/>
    <w:rsid w:val="0066289C"/>
    <w:rsid w:val="006637B9"/>
    <w:rsid w:val="006650AE"/>
    <w:rsid w:val="006650B1"/>
    <w:rsid w:val="006660AE"/>
    <w:rsid w:val="006669F0"/>
    <w:rsid w:val="006674EB"/>
    <w:rsid w:val="00667F14"/>
    <w:rsid w:val="00676D2E"/>
    <w:rsid w:val="00680AC3"/>
    <w:rsid w:val="00682597"/>
    <w:rsid w:val="00683AC2"/>
    <w:rsid w:val="00683CCC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A4B70"/>
    <w:rsid w:val="006A7345"/>
    <w:rsid w:val="006A7B2F"/>
    <w:rsid w:val="006B2B35"/>
    <w:rsid w:val="006B61A7"/>
    <w:rsid w:val="006B63E7"/>
    <w:rsid w:val="006B7E59"/>
    <w:rsid w:val="006C039A"/>
    <w:rsid w:val="006C17F3"/>
    <w:rsid w:val="006C30DF"/>
    <w:rsid w:val="006C5C80"/>
    <w:rsid w:val="006C5F00"/>
    <w:rsid w:val="006D0227"/>
    <w:rsid w:val="006D13A0"/>
    <w:rsid w:val="006D2B01"/>
    <w:rsid w:val="006D3DF6"/>
    <w:rsid w:val="006D44DB"/>
    <w:rsid w:val="006D7468"/>
    <w:rsid w:val="006D7D06"/>
    <w:rsid w:val="006E2BD1"/>
    <w:rsid w:val="006E3A7A"/>
    <w:rsid w:val="006E7B9E"/>
    <w:rsid w:val="006F1C1E"/>
    <w:rsid w:val="006F245B"/>
    <w:rsid w:val="00702552"/>
    <w:rsid w:val="00710118"/>
    <w:rsid w:val="00711569"/>
    <w:rsid w:val="00712002"/>
    <w:rsid w:val="00712672"/>
    <w:rsid w:val="00716EE5"/>
    <w:rsid w:val="0072135C"/>
    <w:rsid w:val="007229FE"/>
    <w:rsid w:val="00722CD2"/>
    <w:rsid w:val="00723133"/>
    <w:rsid w:val="00726C5D"/>
    <w:rsid w:val="00730501"/>
    <w:rsid w:val="00734388"/>
    <w:rsid w:val="007429BD"/>
    <w:rsid w:val="00743BFB"/>
    <w:rsid w:val="007477AD"/>
    <w:rsid w:val="00751048"/>
    <w:rsid w:val="00753952"/>
    <w:rsid w:val="00753E50"/>
    <w:rsid w:val="007552DD"/>
    <w:rsid w:val="0075742A"/>
    <w:rsid w:val="0076093C"/>
    <w:rsid w:val="00760F70"/>
    <w:rsid w:val="00765B4D"/>
    <w:rsid w:val="00772253"/>
    <w:rsid w:val="0077648E"/>
    <w:rsid w:val="00782FAB"/>
    <w:rsid w:val="0078346C"/>
    <w:rsid w:val="0078582A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3EC"/>
    <w:rsid w:val="007E12DF"/>
    <w:rsid w:val="007E19F9"/>
    <w:rsid w:val="007E20B1"/>
    <w:rsid w:val="007E3CD0"/>
    <w:rsid w:val="007F0142"/>
    <w:rsid w:val="007F21C4"/>
    <w:rsid w:val="007F6981"/>
    <w:rsid w:val="00800CC1"/>
    <w:rsid w:val="00802E9E"/>
    <w:rsid w:val="008048BB"/>
    <w:rsid w:val="00805C13"/>
    <w:rsid w:val="008071A6"/>
    <w:rsid w:val="00811EC4"/>
    <w:rsid w:val="0081375D"/>
    <w:rsid w:val="00820B34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40ACA"/>
    <w:rsid w:val="00840D19"/>
    <w:rsid w:val="00842FB0"/>
    <w:rsid w:val="00843147"/>
    <w:rsid w:val="00845729"/>
    <w:rsid w:val="008508AB"/>
    <w:rsid w:val="00852342"/>
    <w:rsid w:val="008523D0"/>
    <w:rsid w:val="00853704"/>
    <w:rsid w:val="00860248"/>
    <w:rsid w:val="00861982"/>
    <w:rsid w:val="00862075"/>
    <w:rsid w:val="00864C07"/>
    <w:rsid w:val="00866FE4"/>
    <w:rsid w:val="008709A7"/>
    <w:rsid w:val="00872AF0"/>
    <w:rsid w:val="00872F23"/>
    <w:rsid w:val="0087324E"/>
    <w:rsid w:val="00875D3B"/>
    <w:rsid w:val="0087780D"/>
    <w:rsid w:val="008831A4"/>
    <w:rsid w:val="00883947"/>
    <w:rsid w:val="0088557E"/>
    <w:rsid w:val="00887A7C"/>
    <w:rsid w:val="00890153"/>
    <w:rsid w:val="00894D73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64"/>
    <w:rsid w:val="008C34B8"/>
    <w:rsid w:val="008C407E"/>
    <w:rsid w:val="008C5E1E"/>
    <w:rsid w:val="008C6AE4"/>
    <w:rsid w:val="008D1207"/>
    <w:rsid w:val="008D3513"/>
    <w:rsid w:val="008D46DF"/>
    <w:rsid w:val="008D5D9E"/>
    <w:rsid w:val="008E2CC9"/>
    <w:rsid w:val="008E423B"/>
    <w:rsid w:val="008E51E9"/>
    <w:rsid w:val="008F3356"/>
    <w:rsid w:val="008F38B8"/>
    <w:rsid w:val="008F3CFA"/>
    <w:rsid w:val="008F4B3C"/>
    <w:rsid w:val="00901FEC"/>
    <w:rsid w:val="0090203A"/>
    <w:rsid w:val="00902054"/>
    <w:rsid w:val="0090406D"/>
    <w:rsid w:val="0091087B"/>
    <w:rsid w:val="00911D7F"/>
    <w:rsid w:val="009131F4"/>
    <w:rsid w:val="00913839"/>
    <w:rsid w:val="00914DFD"/>
    <w:rsid w:val="009162C8"/>
    <w:rsid w:val="00916733"/>
    <w:rsid w:val="0092135A"/>
    <w:rsid w:val="009225B7"/>
    <w:rsid w:val="0092574C"/>
    <w:rsid w:val="00925F09"/>
    <w:rsid w:val="0093040C"/>
    <w:rsid w:val="0093310C"/>
    <w:rsid w:val="009345A6"/>
    <w:rsid w:val="00935255"/>
    <w:rsid w:val="00937150"/>
    <w:rsid w:val="009410C4"/>
    <w:rsid w:val="00943BCC"/>
    <w:rsid w:val="00944BBD"/>
    <w:rsid w:val="009451E2"/>
    <w:rsid w:val="00951442"/>
    <w:rsid w:val="009521FB"/>
    <w:rsid w:val="00953AD8"/>
    <w:rsid w:val="0095577C"/>
    <w:rsid w:val="00957258"/>
    <w:rsid w:val="0096061E"/>
    <w:rsid w:val="00964844"/>
    <w:rsid w:val="0097117B"/>
    <w:rsid w:val="00971E5D"/>
    <w:rsid w:val="00971F86"/>
    <w:rsid w:val="009767D8"/>
    <w:rsid w:val="0098274C"/>
    <w:rsid w:val="00983639"/>
    <w:rsid w:val="00984F05"/>
    <w:rsid w:val="00990927"/>
    <w:rsid w:val="009911D9"/>
    <w:rsid w:val="00991695"/>
    <w:rsid w:val="00991806"/>
    <w:rsid w:val="0099299D"/>
    <w:rsid w:val="00997AA1"/>
    <w:rsid w:val="009A031E"/>
    <w:rsid w:val="009A0655"/>
    <w:rsid w:val="009A18BE"/>
    <w:rsid w:val="009A22C1"/>
    <w:rsid w:val="009A50BB"/>
    <w:rsid w:val="009B1061"/>
    <w:rsid w:val="009B1C92"/>
    <w:rsid w:val="009B3412"/>
    <w:rsid w:val="009B3689"/>
    <w:rsid w:val="009B569D"/>
    <w:rsid w:val="009B7C04"/>
    <w:rsid w:val="009C2AAD"/>
    <w:rsid w:val="009C42B0"/>
    <w:rsid w:val="009C48EA"/>
    <w:rsid w:val="009C5DD8"/>
    <w:rsid w:val="009D02B0"/>
    <w:rsid w:val="009D17AF"/>
    <w:rsid w:val="009D506A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7816"/>
    <w:rsid w:val="00A00459"/>
    <w:rsid w:val="00A029B0"/>
    <w:rsid w:val="00A0598A"/>
    <w:rsid w:val="00A10242"/>
    <w:rsid w:val="00A122B3"/>
    <w:rsid w:val="00A15292"/>
    <w:rsid w:val="00A1696D"/>
    <w:rsid w:val="00A2040F"/>
    <w:rsid w:val="00A21DD1"/>
    <w:rsid w:val="00A22D1B"/>
    <w:rsid w:val="00A24850"/>
    <w:rsid w:val="00A259A6"/>
    <w:rsid w:val="00A27C6B"/>
    <w:rsid w:val="00A335D6"/>
    <w:rsid w:val="00A339D3"/>
    <w:rsid w:val="00A346BE"/>
    <w:rsid w:val="00A43EE1"/>
    <w:rsid w:val="00A45B88"/>
    <w:rsid w:val="00A50D87"/>
    <w:rsid w:val="00A50E5A"/>
    <w:rsid w:val="00A56E2D"/>
    <w:rsid w:val="00A57777"/>
    <w:rsid w:val="00A64939"/>
    <w:rsid w:val="00A654FA"/>
    <w:rsid w:val="00A76874"/>
    <w:rsid w:val="00A76D04"/>
    <w:rsid w:val="00A8533E"/>
    <w:rsid w:val="00A86942"/>
    <w:rsid w:val="00A86C8B"/>
    <w:rsid w:val="00A87660"/>
    <w:rsid w:val="00A972AA"/>
    <w:rsid w:val="00AA0505"/>
    <w:rsid w:val="00AA210A"/>
    <w:rsid w:val="00AA5392"/>
    <w:rsid w:val="00AA5BEA"/>
    <w:rsid w:val="00AB09CC"/>
    <w:rsid w:val="00AB0CD4"/>
    <w:rsid w:val="00AB1D7A"/>
    <w:rsid w:val="00AC304C"/>
    <w:rsid w:val="00AC31A9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EFD"/>
    <w:rsid w:val="00AE226B"/>
    <w:rsid w:val="00AE294F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B0423C"/>
    <w:rsid w:val="00B06422"/>
    <w:rsid w:val="00B0788C"/>
    <w:rsid w:val="00B10939"/>
    <w:rsid w:val="00B12208"/>
    <w:rsid w:val="00B12FCF"/>
    <w:rsid w:val="00B16C50"/>
    <w:rsid w:val="00B179BB"/>
    <w:rsid w:val="00B2253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721E"/>
    <w:rsid w:val="00B574F7"/>
    <w:rsid w:val="00B57C5B"/>
    <w:rsid w:val="00B63DBE"/>
    <w:rsid w:val="00B707C5"/>
    <w:rsid w:val="00B72EBC"/>
    <w:rsid w:val="00B74117"/>
    <w:rsid w:val="00B75978"/>
    <w:rsid w:val="00B77F78"/>
    <w:rsid w:val="00B81BAE"/>
    <w:rsid w:val="00B8569B"/>
    <w:rsid w:val="00B86ECE"/>
    <w:rsid w:val="00B912CF"/>
    <w:rsid w:val="00B91F4D"/>
    <w:rsid w:val="00B9599A"/>
    <w:rsid w:val="00B960AA"/>
    <w:rsid w:val="00BA0DB8"/>
    <w:rsid w:val="00BA3F2D"/>
    <w:rsid w:val="00BB1577"/>
    <w:rsid w:val="00BB2746"/>
    <w:rsid w:val="00BB2814"/>
    <w:rsid w:val="00BB5278"/>
    <w:rsid w:val="00BC249E"/>
    <w:rsid w:val="00BC2D0D"/>
    <w:rsid w:val="00BC3D49"/>
    <w:rsid w:val="00BC7FA5"/>
    <w:rsid w:val="00BD52C8"/>
    <w:rsid w:val="00BD54E2"/>
    <w:rsid w:val="00BD56DD"/>
    <w:rsid w:val="00BD7E1F"/>
    <w:rsid w:val="00BE1787"/>
    <w:rsid w:val="00BE2D23"/>
    <w:rsid w:val="00BE3E7D"/>
    <w:rsid w:val="00BE51CA"/>
    <w:rsid w:val="00BE78AD"/>
    <w:rsid w:val="00BE7DC8"/>
    <w:rsid w:val="00BF407D"/>
    <w:rsid w:val="00BF4A8D"/>
    <w:rsid w:val="00BF5712"/>
    <w:rsid w:val="00BF6C2E"/>
    <w:rsid w:val="00C010BD"/>
    <w:rsid w:val="00C03CDD"/>
    <w:rsid w:val="00C11CD2"/>
    <w:rsid w:val="00C11F15"/>
    <w:rsid w:val="00C12E6E"/>
    <w:rsid w:val="00C16414"/>
    <w:rsid w:val="00C16CD6"/>
    <w:rsid w:val="00C17C78"/>
    <w:rsid w:val="00C23AB1"/>
    <w:rsid w:val="00C25505"/>
    <w:rsid w:val="00C25FAB"/>
    <w:rsid w:val="00C32A72"/>
    <w:rsid w:val="00C330A2"/>
    <w:rsid w:val="00C368CE"/>
    <w:rsid w:val="00C3743C"/>
    <w:rsid w:val="00C37B6E"/>
    <w:rsid w:val="00C41E50"/>
    <w:rsid w:val="00C42A9F"/>
    <w:rsid w:val="00C44206"/>
    <w:rsid w:val="00C460E5"/>
    <w:rsid w:val="00C46839"/>
    <w:rsid w:val="00C51FCA"/>
    <w:rsid w:val="00C56A3F"/>
    <w:rsid w:val="00C56EE3"/>
    <w:rsid w:val="00C577ED"/>
    <w:rsid w:val="00C65A00"/>
    <w:rsid w:val="00C663B4"/>
    <w:rsid w:val="00C66556"/>
    <w:rsid w:val="00C7152B"/>
    <w:rsid w:val="00C75DD4"/>
    <w:rsid w:val="00C8076F"/>
    <w:rsid w:val="00C80E87"/>
    <w:rsid w:val="00C86DFD"/>
    <w:rsid w:val="00C9161F"/>
    <w:rsid w:val="00C91710"/>
    <w:rsid w:val="00C95828"/>
    <w:rsid w:val="00CA05A3"/>
    <w:rsid w:val="00CA0F5C"/>
    <w:rsid w:val="00CA1CA8"/>
    <w:rsid w:val="00CA4473"/>
    <w:rsid w:val="00CA5CC2"/>
    <w:rsid w:val="00CA6AAC"/>
    <w:rsid w:val="00CA6AB0"/>
    <w:rsid w:val="00CB0AE3"/>
    <w:rsid w:val="00CB0ECD"/>
    <w:rsid w:val="00CB371E"/>
    <w:rsid w:val="00CB4173"/>
    <w:rsid w:val="00CB5FCD"/>
    <w:rsid w:val="00CB7660"/>
    <w:rsid w:val="00CC0DE5"/>
    <w:rsid w:val="00CC2931"/>
    <w:rsid w:val="00CC45A0"/>
    <w:rsid w:val="00CC5AFD"/>
    <w:rsid w:val="00CC6A14"/>
    <w:rsid w:val="00CC6B35"/>
    <w:rsid w:val="00CC7A63"/>
    <w:rsid w:val="00CD1D5A"/>
    <w:rsid w:val="00CD2E00"/>
    <w:rsid w:val="00CD4E23"/>
    <w:rsid w:val="00CD53EE"/>
    <w:rsid w:val="00CE1853"/>
    <w:rsid w:val="00CE3D8E"/>
    <w:rsid w:val="00CE485B"/>
    <w:rsid w:val="00CE4CAB"/>
    <w:rsid w:val="00CF1596"/>
    <w:rsid w:val="00CF1B9B"/>
    <w:rsid w:val="00D004A7"/>
    <w:rsid w:val="00D02257"/>
    <w:rsid w:val="00D032B3"/>
    <w:rsid w:val="00D10501"/>
    <w:rsid w:val="00D11742"/>
    <w:rsid w:val="00D1639C"/>
    <w:rsid w:val="00D16A69"/>
    <w:rsid w:val="00D17F7A"/>
    <w:rsid w:val="00D217A2"/>
    <w:rsid w:val="00D2640F"/>
    <w:rsid w:val="00D308C4"/>
    <w:rsid w:val="00D30E3E"/>
    <w:rsid w:val="00D355C2"/>
    <w:rsid w:val="00D374AF"/>
    <w:rsid w:val="00D37988"/>
    <w:rsid w:val="00D37CC0"/>
    <w:rsid w:val="00D435DB"/>
    <w:rsid w:val="00D50459"/>
    <w:rsid w:val="00D50BD9"/>
    <w:rsid w:val="00D52534"/>
    <w:rsid w:val="00D53CAC"/>
    <w:rsid w:val="00D55720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401A"/>
    <w:rsid w:val="00D85ABA"/>
    <w:rsid w:val="00D8676E"/>
    <w:rsid w:val="00D9333A"/>
    <w:rsid w:val="00D96BF3"/>
    <w:rsid w:val="00DA08AA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56AB"/>
    <w:rsid w:val="00DB5936"/>
    <w:rsid w:val="00DB6348"/>
    <w:rsid w:val="00DB6DDC"/>
    <w:rsid w:val="00DB735A"/>
    <w:rsid w:val="00DB7E30"/>
    <w:rsid w:val="00DC0B38"/>
    <w:rsid w:val="00DC1996"/>
    <w:rsid w:val="00DC24EA"/>
    <w:rsid w:val="00DC3F3B"/>
    <w:rsid w:val="00DC4C00"/>
    <w:rsid w:val="00DC52FD"/>
    <w:rsid w:val="00DC585F"/>
    <w:rsid w:val="00DC75FF"/>
    <w:rsid w:val="00DE2121"/>
    <w:rsid w:val="00DE36D1"/>
    <w:rsid w:val="00DE619F"/>
    <w:rsid w:val="00DF4106"/>
    <w:rsid w:val="00DF564B"/>
    <w:rsid w:val="00DF585B"/>
    <w:rsid w:val="00DF68BE"/>
    <w:rsid w:val="00DF68CA"/>
    <w:rsid w:val="00E008EF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21147"/>
    <w:rsid w:val="00E216A6"/>
    <w:rsid w:val="00E2282A"/>
    <w:rsid w:val="00E22DA2"/>
    <w:rsid w:val="00E239EB"/>
    <w:rsid w:val="00E24DA0"/>
    <w:rsid w:val="00E258B6"/>
    <w:rsid w:val="00E27248"/>
    <w:rsid w:val="00E275E8"/>
    <w:rsid w:val="00E347FA"/>
    <w:rsid w:val="00E3542A"/>
    <w:rsid w:val="00E36AB7"/>
    <w:rsid w:val="00E37863"/>
    <w:rsid w:val="00E43834"/>
    <w:rsid w:val="00E44A08"/>
    <w:rsid w:val="00E44DF8"/>
    <w:rsid w:val="00E4563F"/>
    <w:rsid w:val="00E46F2F"/>
    <w:rsid w:val="00E502D5"/>
    <w:rsid w:val="00E53BCA"/>
    <w:rsid w:val="00E546A3"/>
    <w:rsid w:val="00E61057"/>
    <w:rsid w:val="00E61826"/>
    <w:rsid w:val="00E61A51"/>
    <w:rsid w:val="00E62130"/>
    <w:rsid w:val="00E6577A"/>
    <w:rsid w:val="00E677C6"/>
    <w:rsid w:val="00E72B65"/>
    <w:rsid w:val="00E75A75"/>
    <w:rsid w:val="00E85C48"/>
    <w:rsid w:val="00E915A8"/>
    <w:rsid w:val="00E94057"/>
    <w:rsid w:val="00E94636"/>
    <w:rsid w:val="00E947F9"/>
    <w:rsid w:val="00E955EE"/>
    <w:rsid w:val="00E96C63"/>
    <w:rsid w:val="00E97C78"/>
    <w:rsid w:val="00EA0608"/>
    <w:rsid w:val="00EA357A"/>
    <w:rsid w:val="00EA369E"/>
    <w:rsid w:val="00EA3C1F"/>
    <w:rsid w:val="00EA5FA4"/>
    <w:rsid w:val="00EB06D4"/>
    <w:rsid w:val="00EC2A95"/>
    <w:rsid w:val="00EC2E91"/>
    <w:rsid w:val="00EC3107"/>
    <w:rsid w:val="00EC4F90"/>
    <w:rsid w:val="00EC569E"/>
    <w:rsid w:val="00ED0AFC"/>
    <w:rsid w:val="00ED10C4"/>
    <w:rsid w:val="00ED22C2"/>
    <w:rsid w:val="00ED299E"/>
    <w:rsid w:val="00ED4B12"/>
    <w:rsid w:val="00ED589B"/>
    <w:rsid w:val="00ED6896"/>
    <w:rsid w:val="00EE5F20"/>
    <w:rsid w:val="00EF0BC6"/>
    <w:rsid w:val="00EF4B85"/>
    <w:rsid w:val="00EF679F"/>
    <w:rsid w:val="00F00368"/>
    <w:rsid w:val="00F017C6"/>
    <w:rsid w:val="00F03A79"/>
    <w:rsid w:val="00F03F10"/>
    <w:rsid w:val="00F07451"/>
    <w:rsid w:val="00F11B53"/>
    <w:rsid w:val="00F14B9D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31C8"/>
    <w:rsid w:val="00F27EC4"/>
    <w:rsid w:val="00F30DA7"/>
    <w:rsid w:val="00F313A9"/>
    <w:rsid w:val="00F35C3A"/>
    <w:rsid w:val="00F35FE6"/>
    <w:rsid w:val="00F40695"/>
    <w:rsid w:val="00F40AB9"/>
    <w:rsid w:val="00F43F56"/>
    <w:rsid w:val="00F46F86"/>
    <w:rsid w:val="00F47058"/>
    <w:rsid w:val="00F475E6"/>
    <w:rsid w:val="00F504FE"/>
    <w:rsid w:val="00F51B2A"/>
    <w:rsid w:val="00F54C6F"/>
    <w:rsid w:val="00F56007"/>
    <w:rsid w:val="00F57877"/>
    <w:rsid w:val="00F61583"/>
    <w:rsid w:val="00F63097"/>
    <w:rsid w:val="00F64210"/>
    <w:rsid w:val="00F64234"/>
    <w:rsid w:val="00F64742"/>
    <w:rsid w:val="00F660F6"/>
    <w:rsid w:val="00F66D67"/>
    <w:rsid w:val="00F73E6E"/>
    <w:rsid w:val="00F74847"/>
    <w:rsid w:val="00F74A17"/>
    <w:rsid w:val="00F7778F"/>
    <w:rsid w:val="00F812B5"/>
    <w:rsid w:val="00F829DD"/>
    <w:rsid w:val="00F82B3E"/>
    <w:rsid w:val="00F8305B"/>
    <w:rsid w:val="00F86138"/>
    <w:rsid w:val="00F879B1"/>
    <w:rsid w:val="00F91DFE"/>
    <w:rsid w:val="00F93EBC"/>
    <w:rsid w:val="00F9488C"/>
    <w:rsid w:val="00FA06A2"/>
    <w:rsid w:val="00FA1CF9"/>
    <w:rsid w:val="00FA3DE0"/>
    <w:rsid w:val="00FA4285"/>
    <w:rsid w:val="00FA4F1B"/>
    <w:rsid w:val="00FA547B"/>
    <w:rsid w:val="00FB08CA"/>
    <w:rsid w:val="00FB3F43"/>
    <w:rsid w:val="00FC294D"/>
    <w:rsid w:val="00FD0096"/>
    <w:rsid w:val="00FD41D4"/>
    <w:rsid w:val="00FD479D"/>
    <w:rsid w:val="00FD532B"/>
    <w:rsid w:val="00FD5C58"/>
    <w:rsid w:val="00FD604C"/>
    <w:rsid w:val="00FD61A1"/>
    <w:rsid w:val="00FD6E9F"/>
    <w:rsid w:val="00FE16CE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3</Pages>
  <Words>12133</Words>
  <Characters>6917</Characters>
  <Application>Microsoft Office Word</Application>
  <DocSecurity>0</DocSecurity>
  <Lines>57</Lines>
  <Paragraphs>38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2024-12-04T07:38:00Z</cp:lastPrinted>
  <dcterms:created xsi:type="dcterms:W3CDTF">2025-10-17T08:16:00Z</dcterms:created>
  <dcterms:modified xsi:type="dcterms:W3CDTF">2025-10-17T08:16:00Z</dcterms:modified>
</cp:coreProperties>
</file>