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97784" w14:textId="50B2B6A2" w:rsidR="00EB06D4" w:rsidRPr="00EB06D4" w:rsidRDefault="00234E76" w:rsidP="00BE78AD">
      <w:pPr>
        <w:pStyle w:val="Antrat1"/>
        <w:ind w:firstLine="720"/>
      </w:pPr>
      <w:r>
        <w:rPr>
          <w:rStyle w:val="Antrat1Diagrama"/>
          <w:b/>
          <w:bCs/>
          <w:sz w:val="28"/>
          <w:szCs w:val="28"/>
        </w:rPr>
        <w:t>KLAIPĖDOS RAJONO SAVIVALDYBĖS TARYBA</w:t>
      </w:r>
    </w:p>
    <w:p w14:paraId="12A291B2" w14:textId="545FC851" w:rsidR="00EB06D4" w:rsidRPr="00FE7C21" w:rsidRDefault="00CB7660" w:rsidP="008B4966">
      <w:pPr>
        <w:pStyle w:val="Antrat2"/>
      </w:pPr>
      <w:r w:rsidRPr="00FE7C21">
        <w:t>SPRENDIMAS</w:t>
      </w:r>
      <w:r w:rsidRPr="00FE7C21">
        <w:br w:type="textWrapping" w:clear="all"/>
      </w:r>
      <w:r w:rsidR="00EB06D4" w:rsidRPr="00FE7C21">
        <w:t xml:space="preserve">DĖL </w:t>
      </w:r>
      <w:r w:rsidR="00FD0096">
        <w:rPr>
          <w:spacing w:val="20"/>
        </w:rPr>
        <w:t>KLAIPĖDOS RAJONO SAVIVALDYBĖS 202</w:t>
      </w:r>
      <w:r w:rsidR="00F64234">
        <w:rPr>
          <w:spacing w:val="20"/>
        </w:rPr>
        <w:t>5</w:t>
      </w:r>
      <w:r w:rsidR="00AF2CF3">
        <w:rPr>
          <w:rFonts w:ascii="Century Gothic" w:hAnsi="Century Gothic"/>
          <w:spacing w:val="20"/>
        </w:rPr>
        <w:t>−</w:t>
      </w:r>
      <w:r w:rsidR="00F64234">
        <w:rPr>
          <w:spacing w:val="20"/>
        </w:rPr>
        <w:t>2027</w:t>
      </w:r>
      <w:r w:rsidR="00FD0096">
        <w:rPr>
          <w:spacing w:val="20"/>
        </w:rPr>
        <w:t xml:space="preserve"> METŲ BIUDŽETO PATIKSLINIMO</w:t>
      </w:r>
    </w:p>
    <w:p w14:paraId="01BC177C" w14:textId="6B1A8B49" w:rsidR="00EB06D4" w:rsidRPr="00EB06D4" w:rsidRDefault="00EB06D4" w:rsidP="00EB06D4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106DDA">
        <w:rPr>
          <w:rFonts w:ascii="Arial" w:hAnsi="Arial" w:cs="Arial"/>
          <w:caps/>
        </w:rPr>
        <w:t>5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 xml:space="preserve">m. </w:t>
      </w:r>
      <w:r w:rsidR="00853AAC">
        <w:rPr>
          <w:rFonts w:ascii="Arial" w:hAnsi="Arial" w:cs="Arial"/>
        </w:rPr>
        <w:t>gruodžio</w:t>
      </w:r>
      <w:r w:rsidR="00FA06A2">
        <w:rPr>
          <w:rFonts w:ascii="Arial" w:hAnsi="Arial" w:cs="Arial"/>
        </w:rPr>
        <w:t xml:space="preserve">    </w:t>
      </w:r>
      <w:r w:rsidRPr="00EB06D4">
        <w:rPr>
          <w:rFonts w:ascii="Arial" w:hAnsi="Arial" w:cs="Arial"/>
        </w:rPr>
        <w:t>d. Nr. T11-</w:t>
      </w:r>
    </w:p>
    <w:p w14:paraId="7BFF870D" w14:textId="27A8FF01" w:rsidR="00EB06D4" w:rsidRPr="00EB06D4" w:rsidRDefault="00EB06D4" w:rsidP="00234E76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14ECF04A" w14:textId="1146FAAD" w:rsidR="00EB06D4" w:rsidRPr="00EB06D4" w:rsidRDefault="00EB06D4" w:rsidP="00DB5936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Klaipėdos rajono savivaldybės taryba, vadovaudamasi Lietuvos Respublikos vietos savivaldos įstatymo </w:t>
      </w:r>
      <w:r w:rsidR="000734AC" w:rsidRPr="00890D92">
        <w:rPr>
          <w:rFonts w:ascii="Arial" w:hAnsi="Arial" w:cs="Arial"/>
        </w:rPr>
        <w:t>15 straipsnio 2 dalies 12 punktu</w:t>
      </w:r>
      <w:r w:rsidR="00C44206">
        <w:rPr>
          <w:rFonts w:ascii="Arial" w:hAnsi="Arial" w:cs="Arial"/>
        </w:rPr>
        <w:t xml:space="preserve">, </w:t>
      </w:r>
      <w:r w:rsidRPr="00203972">
        <w:rPr>
          <w:rFonts w:ascii="Arial" w:hAnsi="Arial" w:cs="Arial"/>
          <w:spacing w:val="20"/>
        </w:rPr>
        <w:t>nusprendžia:</w:t>
      </w:r>
    </w:p>
    <w:p w14:paraId="60CB1661" w14:textId="0D3719F4" w:rsidR="00EB06D4" w:rsidRPr="00EB06D4" w:rsidRDefault="00EB06D4" w:rsidP="00DB5936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1. </w:t>
      </w:r>
      <w:r w:rsidR="00007DBD">
        <w:rPr>
          <w:rFonts w:ascii="Arial" w:hAnsi="Arial" w:cs="Arial"/>
        </w:rPr>
        <w:t>Sumažinti</w:t>
      </w:r>
      <w:r w:rsidR="00743BFB" w:rsidRPr="004822D8">
        <w:rPr>
          <w:rFonts w:ascii="Arial" w:hAnsi="Arial" w:cs="Arial"/>
        </w:rPr>
        <w:t xml:space="preserve"> Klaipėdos rajono savivaldybės 202</w:t>
      </w:r>
      <w:r w:rsidR="003637E7">
        <w:rPr>
          <w:rFonts w:ascii="Arial" w:hAnsi="Arial" w:cs="Arial"/>
        </w:rPr>
        <w:t>5</w:t>
      </w:r>
      <w:r w:rsidR="003A64A2">
        <w:rPr>
          <w:rFonts w:ascii="Arial" w:hAnsi="Arial" w:cs="Arial"/>
        </w:rPr>
        <w:t xml:space="preserve"> </w:t>
      </w:r>
      <w:r w:rsidR="00743BFB" w:rsidRPr="004822D8">
        <w:rPr>
          <w:rFonts w:ascii="Arial" w:hAnsi="Arial" w:cs="Arial"/>
        </w:rPr>
        <w:t xml:space="preserve">metų biudžeto pajamas ir asignavimus </w:t>
      </w:r>
      <w:r w:rsidR="00007DBD">
        <w:rPr>
          <w:rFonts w:ascii="Arial" w:hAnsi="Arial" w:cs="Arial"/>
        </w:rPr>
        <w:t>1340,384</w:t>
      </w:r>
      <w:r w:rsidR="00743BFB">
        <w:rPr>
          <w:rFonts w:ascii="Arial" w:hAnsi="Arial" w:cs="Arial"/>
        </w:rPr>
        <w:t xml:space="preserve"> </w:t>
      </w:r>
      <w:r w:rsidR="00743BFB" w:rsidRPr="004822D8">
        <w:rPr>
          <w:rFonts w:ascii="Arial" w:hAnsi="Arial" w:cs="Arial"/>
        </w:rPr>
        <w:t xml:space="preserve">tūkst. </w:t>
      </w:r>
      <w:r w:rsidR="00743BFB" w:rsidRPr="000D331B">
        <w:rPr>
          <w:rFonts w:ascii="Arial" w:hAnsi="Arial" w:cs="Arial"/>
        </w:rPr>
        <w:t>eurų</w:t>
      </w:r>
      <w:r w:rsidR="00234E76" w:rsidRPr="000D331B">
        <w:rPr>
          <w:rFonts w:ascii="Arial" w:hAnsi="Arial" w:cs="Arial"/>
        </w:rPr>
        <w:t>.</w:t>
      </w:r>
      <w:r w:rsidR="003B7CF5" w:rsidRPr="000D331B">
        <w:rPr>
          <w:rFonts w:ascii="Arial" w:hAnsi="Arial" w:cs="Arial"/>
        </w:rPr>
        <w:t xml:space="preserve">    </w:t>
      </w:r>
    </w:p>
    <w:p w14:paraId="3D2CF4FF" w14:textId="012738FF" w:rsidR="00EB06D4" w:rsidRDefault="00E0359D" w:rsidP="00DB5936">
      <w:pPr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EB06D4" w:rsidRPr="00EB06D4">
        <w:rPr>
          <w:rFonts w:ascii="Arial" w:hAnsi="Arial" w:cs="Arial"/>
        </w:rPr>
        <w:t xml:space="preserve">. </w:t>
      </w:r>
      <w:r w:rsidR="00E44A08" w:rsidRPr="00DE7F8A">
        <w:rPr>
          <w:rFonts w:ascii="Arial" w:hAnsi="Arial" w:cs="Arial"/>
        </w:rPr>
        <w:t>Pakeisti Klaipėdos rajono savivaldybės tarybos 202</w:t>
      </w:r>
      <w:r w:rsidR="00875D3B">
        <w:rPr>
          <w:rFonts w:ascii="Arial" w:hAnsi="Arial" w:cs="Arial"/>
        </w:rPr>
        <w:t>5</w:t>
      </w:r>
      <w:r w:rsidR="00E44A08" w:rsidRPr="00DE7F8A">
        <w:rPr>
          <w:rFonts w:ascii="Arial" w:hAnsi="Arial" w:cs="Arial"/>
        </w:rPr>
        <w:t xml:space="preserve"> m. sausio </w:t>
      </w:r>
      <w:r w:rsidR="00875D3B">
        <w:rPr>
          <w:rFonts w:ascii="Arial" w:hAnsi="Arial" w:cs="Arial"/>
        </w:rPr>
        <w:t>30</w:t>
      </w:r>
      <w:r w:rsidR="00E44A08" w:rsidRPr="00DE7F8A">
        <w:rPr>
          <w:rFonts w:ascii="Arial" w:hAnsi="Arial" w:cs="Arial"/>
        </w:rPr>
        <w:t xml:space="preserve"> d. sprendimo Nr. T11-</w:t>
      </w:r>
      <w:r w:rsidR="00875D3B">
        <w:rPr>
          <w:rFonts w:ascii="Arial" w:hAnsi="Arial" w:cs="Arial"/>
        </w:rPr>
        <w:t>20</w:t>
      </w:r>
      <w:r w:rsidR="00E44A08" w:rsidRPr="00DE7F8A">
        <w:rPr>
          <w:rFonts w:ascii="Arial" w:hAnsi="Arial" w:cs="Arial"/>
        </w:rPr>
        <w:t xml:space="preserve"> </w:t>
      </w:r>
      <w:r w:rsidR="00E44A08">
        <w:rPr>
          <w:rFonts w:ascii="Arial" w:hAnsi="Arial" w:cs="Arial"/>
        </w:rPr>
        <w:t>„</w:t>
      </w:r>
      <w:r w:rsidR="00E44A08" w:rsidRPr="00DE7F8A">
        <w:rPr>
          <w:rFonts w:ascii="Arial" w:hAnsi="Arial" w:cs="Arial"/>
        </w:rPr>
        <w:t>Dėl Klaipėdos rajono savivaldybės 202</w:t>
      </w:r>
      <w:r w:rsidR="00875D3B">
        <w:rPr>
          <w:rFonts w:ascii="Arial" w:hAnsi="Arial" w:cs="Arial"/>
        </w:rPr>
        <w:t>5</w:t>
      </w:r>
      <w:r w:rsidR="00AF2CF3">
        <w:rPr>
          <w:rFonts w:ascii="Century Gothic" w:hAnsi="Century Gothic" w:cs="Arial"/>
        </w:rPr>
        <w:t>−</w:t>
      </w:r>
      <w:r w:rsidR="00875D3B">
        <w:rPr>
          <w:rFonts w:ascii="Arial" w:hAnsi="Arial" w:cs="Arial"/>
        </w:rPr>
        <w:t>2027</w:t>
      </w:r>
      <w:r w:rsidR="00E44A08" w:rsidRPr="00DE7F8A">
        <w:rPr>
          <w:rFonts w:ascii="Arial" w:hAnsi="Arial" w:cs="Arial"/>
        </w:rPr>
        <w:t xml:space="preserve"> metų biudžeto patvirtinimo“</w:t>
      </w:r>
      <w:r w:rsidR="003844C7">
        <w:rPr>
          <w:rFonts w:ascii="Arial" w:hAnsi="Arial" w:cs="Arial"/>
        </w:rPr>
        <w:t xml:space="preserve"> 1</w:t>
      </w:r>
      <w:r w:rsidR="0060195B">
        <w:rPr>
          <w:rFonts w:ascii="Arial" w:hAnsi="Arial" w:cs="Arial"/>
        </w:rPr>
        <w:t xml:space="preserve">, </w:t>
      </w:r>
      <w:r w:rsidR="00007DBD">
        <w:rPr>
          <w:rFonts w:ascii="Arial" w:hAnsi="Arial" w:cs="Arial"/>
        </w:rPr>
        <w:t>2</w:t>
      </w:r>
      <w:r w:rsidR="00DD129F">
        <w:rPr>
          <w:rFonts w:ascii="Arial" w:hAnsi="Arial" w:cs="Arial"/>
        </w:rPr>
        <w:t xml:space="preserve">, </w:t>
      </w:r>
      <w:r w:rsidR="0060195B">
        <w:rPr>
          <w:rFonts w:ascii="Arial" w:hAnsi="Arial" w:cs="Arial"/>
        </w:rPr>
        <w:t>3</w:t>
      </w:r>
      <w:r w:rsidR="003844C7">
        <w:rPr>
          <w:rFonts w:ascii="Arial" w:hAnsi="Arial" w:cs="Arial"/>
        </w:rPr>
        <w:t xml:space="preserve"> ir 4 priedus ir išdėstyti juos nauja redakcija</w:t>
      </w:r>
      <w:r w:rsidR="00514D35">
        <w:rPr>
          <w:rFonts w:ascii="Arial" w:hAnsi="Arial" w:cs="Arial"/>
        </w:rPr>
        <w:t xml:space="preserve"> (priedai pridedami)</w:t>
      </w:r>
      <w:r w:rsidR="003844C7">
        <w:rPr>
          <w:rFonts w:ascii="Arial" w:hAnsi="Arial" w:cs="Arial"/>
        </w:rPr>
        <w:t>.</w:t>
      </w:r>
    </w:p>
    <w:p w14:paraId="7B6A3138" w14:textId="221A0289" w:rsidR="00EB06D4" w:rsidRPr="00234E76" w:rsidRDefault="00E0359D" w:rsidP="007E12DF">
      <w:pPr>
        <w:pStyle w:val="Betarp"/>
        <w:spacing w:after="120" w:line="276" w:lineRule="auto"/>
        <w:ind w:firstLine="1134"/>
        <w:jc w:val="both"/>
        <w:rPr>
          <w:rFonts w:ascii="Arial" w:eastAsiaTheme="minorHAnsi" w:hAnsi="Arial" w:cs="Arial"/>
        </w:rPr>
      </w:pPr>
      <w:r>
        <w:rPr>
          <w:rFonts w:ascii="Arial" w:hAnsi="Arial" w:cs="Arial"/>
        </w:rPr>
        <w:t>3</w:t>
      </w:r>
      <w:r w:rsidR="00753E50">
        <w:rPr>
          <w:rFonts w:ascii="Arial" w:hAnsi="Arial" w:cs="Arial"/>
        </w:rPr>
        <w:t xml:space="preserve">. </w:t>
      </w:r>
      <w:r w:rsidR="00EB06D4" w:rsidRPr="00EB06D4">
        <w:rPr>
          <w:rFonts w:ascii="Arial" w:hAnsi="Arial" w:cs="Arial"/>
        </w:rPr>
        <w:t>Skelbti šį sprendimą Teisės aktų registre.</w:t>
      </w:r>
    </w:p>
    <w:p w14:paraId="7B916AEA" w14:textId="3E0C705A" w:rsidR="00EB06D4" w:rsidRPr="00234E76" w:rsidRDefault="00EB06D4" w:rsidP="00BB2814">
      <w:pPr>
        <w:tabs>
          <w:tab w:val="left" w:pos="3450"/>
        </w:tabs>
        <w:spacing w:before="600" w:after="240"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Savivaldybės meras</w:t>
      </w:r>
    </w:p>
    <w:p w14:paraId="13A1FA66" w14:textId="031AE55F" w:rsidR="00EB06D4" w:rsidRPr="00234E76" w:rsidRDefault="00EB06D4" w:rsidP="00BB2814">
      <w:pPr>
        <w:tabs>
          <w:tab w:val="left" w:pos="7500"/>
        </w:tabs>
        <w:spacing w:before="840" w:after="120" w:line="276" w:lineRule="auto"/>
        <w:jc w:val="both"/>
        <w:rPr>
          <w:rFonts w:ascii="Arial" w:hAnsi="Arial" w:cs="Arial"/>
        </w:rPr>
      </w:pPr>
      <w:r w:rsidRPr="00832808">
        <w:rPr>
          <w:rFonts w:ascii="Arial" w:hAnsi="Arial" w:cs="Arial"/>
          <w:lang w:val="fi-FI"/>
        </w:rPr>
        <w:t xml:space="preserve">TEIKIA </w:t>
      </w:r>
      <w:r w:rsidRPr="007C5AF0">
        <w:rPr>
          <w:rFonts w:ascii="Arial" w:hAnsi="Arial" w:cs="Arial"/>
          <w:caps/>
        </w:rPr>
        <w:t>S</w:t>
      </w:r>
      <w:r w:rsidRPr="007C5AF0">
        <w:rPr>
          <w:rFonts w:ascii="Arial" w:hAnsi="Arial" w:cs="Arial"/>
        </w:rPr>
        <w:t>avivaldybės meras B. Markauskas</w:t>
      </w:r>
    </w:p>
    <w:p w14:paraId="0321B952" w14:textId="0F0FB6FF" w:rsidR="00234E76" w:rsidRPr="00832808" w:rsidRDefault="00EB06D4" w:rsidP="00E53BCA">
      <w:pPr>
        <w:tabs>
          <w:tab w:val="left" w:pos="9639"/>
          <w:tab w:val="left" w:pos="9720"/>
        </w:tabs>
        <w:spacing w:after="120" w:line="276" w:lineRule="auto"/>
        <w:rPr>
          <w:rFonts w:ascii="Arial" w:hAnsi="Arial" w:cs="Arial"/>
          <w:lang w:val="fi-FI"/>
        </w:rPr>
      </w:pPr>
      <w:r w:rsidRPr="00832808">
        <w:rPr>
          <w:rFonts w:ascii="Arial" w:hAnsi="Arial" w:cs="Arial"/>
          <w:lang w:val="fi-FI"/>
        </w:rPr>
        <w:t xml:space="preserve">PARENGĖ </w:t>
      </w:r>
      <w:r w:rsidR="00BC3D49">
        <w:rPr>
          <w:rFonts w:ascii="Arial" w:hAnsi="Arial" w:cs="Arial"/>
        </w:rPr>
        <w:t>I. Gailiuvienė</w:t>
      </w:r>
    </w:p>
    <w:p w14:paraId="586B8254" w14:textId="2F73A8DB" w:rsidR="00234E76" w:rsidRPr="00694670" w:rsidRDefault="00234E76" w:rsidP="00234E76">
      <w:pPr>
        <w:tabs>
          <w:tab w:val="left" w:pos="3450"/>
        </w:tabs>
        <w:spacing w:line="276" w:lineRule="auto"/>
        <w:jc w:val="both"/>
        <w:rPr>
          <w:rFonts w:ascii="Arial" w:hAnsi="Arial" w:cs="Arial"/>
        </w:rPr>
      </w:pPr>
      <w:r w:rsidRPr="00694670">
        <w:rPr>
          <w:rFonts w:ascii="Arial" w:hAnsi="Arial" w:cs="Arial"/>
        </w:rPr>
        <w:t xml:space="preserve">SUDERINTA: </w:t>
      </w:r>
    </w:p>
    <w:p w14:paraId="314C4EBE" w14:textId="4812E7B4" w:rsidR="00DD129F" w:rsidRDefault="00DD129F" w:rsidP="0083549C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K. Vainienė</w:t>
      </w:r>
    </w:p>
    <w:p w14:paraId="46898BDF" w14:textId="55FB1853" w:rsidR="00DD129F" w:rsidRDefault="00DD129F" w:rsidP="0083549C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D. Beliokaitė</w:t>
      </w:r>
    </w:p>
    <w:p w14:paraId="2B4B413C" w14:textId="58C24E8D" w:rsidR="00BB2814" w:rsidRPr="00694670" w:rsidRDefault="00013C8B" w:rsidP="0083549C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V. Jasas</w:t>
      </w:r>
    </w:p>
    <w:p w14:paraId="7C138A85" w14:textId="6FA652BF" w:rsidR="00BB2814" w:rsidRPr="00694670" w:rsidRDefault="00C3743C" w:rsidP="0083549C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D. Kubilius</w:t>
      </w:r>
    </w:p>
    <w:p w14:paraId="7C62A96F" w14:textId="235F770E" w:rsidR="00BA3F2D" w:rsidRDefault="00C3743C" w:rsidP="0083549C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M. Šatkus</w:t>
      </w:r>
    </w:p>
    <w:p w14:paraId="470B1AE4" w14:textId="77777777" w:rsidR="00B73CE6" w:rsidRDefault="00B73CE6" w:rsidP="0083549C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J. Bardauskas</w:t>
      </w:r>
    </w:p>
    <w:p w14:paraId="278115ED" w14:textId="2DFFCEAC" w:rsidR="00B73CE6" w:rsidRDefault="00B73CE6" w:rsidP="0083549C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T. Tuzovaitė-Markūnienė</w:t>
      </w:r>
    </w:p>
    <w:p w14:paraId="5AA559D3" w14:textId="32C5EF59" w:rsidR="00214D09" w:rsidRDefault="00B73CE6" w:rsidP="0083549C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B. Markauskas</w:t>
      </w:r>
      <w:r w:rsidR="00214D09">
        <w:rPr>
          <w:rFonts w:ascii="Arial" w:hAnsi="Arial" w:cs="Arial"/>
        </w:rPr>
        <w:br w:type="page"/>
      </w:r>
    </w:p>
    <w:p w14:paraId="181AAB2A" w14:textId="1AE7EAFE" w:rsidR="00EB06D4" w:rsidRPr="00FE7C21" w:rsidRDefault="00FE7C21" w:rsidP="00DF4106">
      <w:pPr>
        <w:pStyle w:val="Antrat3"/>
        <w:spacing w:before="0" w:after="240" w:line="276" w:lineRule="auto"/>
        <w:jc w:val="center"/>
        <w:rPr>
          <w:rFonts w:ascii="Arial" w:hAnsi="Arial" w:cs="Arial"/>
          <w:b/>
          <w:bCs/>
          <w:color w:val="auto"/>
        </w:rPr>
      </w:pPr>
      <w:r w:rsidRPr="00FE7C21">
        <w:rPr>
          <w:rFonts w:ascii="Arial" w:hAnsi="Arial" w:cs="Arial"/>
          <w:b/>
          <w:bCs/>
          <w:color w:val="auto"/>
        </w:rPr>
        <w:lastRenderedPageBreak/>
        <w:t>AIŠKINAMASIS RAŠTAS</w:t>
      </w:r>
      <w:r w:rsidRPr="00FE7C21">
        <w:rPr>
          <w:rFonts w:ascii="Arial" w:hAnsi="Arial" w:cs="Arial"/>
          <w:b/>
          <w:bCs/>
          <w:color w:val="auto"/>
        </w:rPr>
        <w:br/>
      </w:r>
      <w:r w:rsidRPr="00FE7C21">
        <w:rPr>
          <w:rFonts w:ascii="Arial" w:eastAsiaTheme="minorHAnsi" w:hAnsi="Arial" w:cs="Arial"/>
          <w:b/>
          <w:bCs/>
          <w:color w:val="auto"/>
        </w:rPr>
        <w:t>DĖL TARYBOS SPRENDIMO „</w:t>
      </w:r>
      <w:r w:rsidRPr="00FE7C21">
        <w:rPr>
          <w:rFonts w:ascii="Arial" w:hAnsi="Arial" w:cs="Arial"/>
          <w:b/>
          <w:bCs/>
          <w:color w:val="auto"/>
        </w:rPr>
        <w:t xml:space="preserve">DĖL </w:t>
      </w:r>
      <w:r w:rsidR="003B4800" w:rsidRPr="00DE7F8A">
        <w:rPr>
          <w:rFonts w:ascii="Arial" w:hAnsi="Arial" w:cs="Arial"/>
          <w:b/>
          <w:bCs/>
          <w:color w:val="auto"/>
        </w:rPr>
        <w:t>KLAIPĖDOS RAJONO SAVIVALDYBĖS 202</w:t>
      </w:r>
      <w:r w:rsidR="00BB2814">
        <w:rPr>
          <w:rFonts w:ascii="Arial" w:hAnsi="Arial" w:cs="Arial"/>
          <w:b/>
          <w:bCs/>
          <w:color w:val="auto"/>
        </w:rPr>
        <w:t>5– 2027</w:t>
      </w:r>
      <w:r w:rsidR="003B4800" w:rsidRPr="00DE7F8A">
        <w:rPr>
          <w:rFonts w:ascii="Arial" w:hAnsi="Arial" w:cs="Arial"/>
          <w:b/>
          <w:bCs/>
          <w:color w:val="auto"/>
        </w:rPr>
        <w:t xml:space="preserve"> METŲ BIUDŽETO PATIKSLINIMO</w:t>
      </w:r>
      <w:r w:rsidR="00203972">
        <w:rPr>
          <w:rFonts w:ascii="Arial" w:hAnsi="Arial" w:cs="Arial"/>
          <w:b/>
          <w:bCs/>
          <w:color w:val="auto"/>
        </w:rPr>
        <w:t>“</w:t>
      </w:r>
      <w:r w:rsidRPr="00FE7C21">
        <w:rPr>
          <w:rFonts w:ascii="Arial" w:hAnsi="Arial" w:cs="Arial"/>
          <w:b/>
          <w:bCs/>
          <w:color w:val="auto"/>
        </w:rPr>
        <w:t xml:space="preserve"> PROJEKTO</w:t>
      </w:r>
    </w:p>
    <w:p w14:paraId="5D597026" w14:textId="0B92FB94" w:rsidR="00FE7C21" w:rsidRDefault="00EB06D4" w:rsidP="00DF4106">
      <w:pPr>
        <w:widowControl w:val="0"/>
        <w:autoSpaceDE w:val="0"/>
        <w:autoSpaceDN w:val="0"/>
        <w:adjustRightInd w:val="0"/>
        <w:spacing w:after="240" w:line="276" w:lineRule="auto"/>
        <w:ind w:left="357"/>
        <w:jc w:val="center"/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</w:pP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202</w:t>
      </w:r>
      <w:r w:rsidR="00BB281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5</w:t>
      </w: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m. </w:t>
      </w:r>
      <w:r w:rsidR="00836995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gruodžio 4</w:t>
      </w: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d.</w:t>
      </w:r>
    </w:p>
    <w:p w14:paraId="6950A6D9" w14:textId="77777777" w:rsidR="00984F05" w:rsidRDefault="00FC294D" w:rsidP="001D52F9">
      <w:pPr>
        <w:pStyle w:val="Sraopastraipa"/>
        <w:tabs>
          <w:tab w:val="num" w:pos="567"/>
          <w:tab w:val="left" w:pos="851"/>
        </w:tabs>
        <w:spacing w:after="120" w:line="276" w:lineRule="auto"/>
        <w:ind w:left="284" w:hanging="284"/>
        <w:jc w:val="both"/>
        <w:rPr>
          <w:rFonts w:ascii="Arial" w:hAnsi="Arial" w:cs="Arial"/>
          <w:bCs/>
        </w:rPr>
      </w:pPr>
      <w:r w:rsidRPr="00984F05">
        <w:rPr>
          <w:rFonts w:ascii="Arial" w:hAnsi="Arial" w:cs="Arial"/>
          <w:b/>
        </w:rPr>
        <w:t>1. Parengto sprendimo projekto tikslai, uždaviniai (ko šiuo sprendimu norima pasiekti):</w:t>
      </w:r>
      <w:r w:rsidRPr="00C86DFD">
        <w:rPr>
          <w:rFonts w:ascii="Arial" w:hAnsi="Arial" w:cs="Arial"/>
          <w:bCs/>
        </w:rPr>
        <w:t xml:space="preserve"> </w:t>
      </w:r>
    </w:p>
    <w:p w14:paraId="762D7909" w14:textId="7941B7F3" w:rsidR="00ED6896" w:rsidRPr="00DE7F8A" w:rsidRDefault="00ED6896" w:rsidP="00984F05">
      <w:pPr>
        <w:pStyle w:val="Sraopastraipa"/>
        <w:tabs>
          <w:tab w:val="num" w:pos="567"/>
          <w:tab w:val="left" w:pos="851"/>
        </w:tabs>
        <w:spacing w:after="120" w:line="276" w:lineRule="auto"/>
        <w:ind w:left="284"/>
        <w:jc w:val="both"/>
        <w:rPr>
          <w:rFonts w:ascii="Arial" w:hAnsi="Arial" w:cs="Arial"/>
          <w:bCs/>
        </w:rPr>
      </w:pPr>
      <w:r w:rsidRPr="00DE7F8A">
        <w:rPr>
          <w:rFonts w:ascii="Arial" w:hAnsi="Arial" w:cs="Arial"/>
          <w:bCs/>
        </w:rPr>
        <w:t>Parengto sprendimo projekto tikslas – patikslinti 202</w:t>
      </w:r>
      <w:r w:rsidR="00BB2814">
        <w:rPr>
          <w:rFonts w:ascii="Arial" w:hAnsi="Arial" w:cs="Arial"/>
          <w:bCs/>
        </w:rPr>
        <w:t xml:space="preserve">5–2027 </w:t>
      </w:r>
      <w:r w:rsidRPr="00DE7F8A">
        <w:rPr>
          <w:rFonts w:ascii="Arial" w:hAnsi="Arial" w:cs="Arial"/>
          <w:bCs/>
        </w:rPr>
        <w:t xml:space="preserve"> metų Savivaldybės biudžetą.</w:t>
      </w:r>
    </w:p>
    <w:p w14:paraId="207E2219" w14:textId="77777777" w:rsidR="00AD0202" w:rsidRPr="00DE7F8A" w:rsidRDefault="00FC294D" w:rsidP="00F57877">
      <w:pPr>
        <w:pStyle w:val="Pagrindiniotekstotrauka"/>
        <w:tabs>
          <w:tab w:val="left" w:pos="540"/>
          <w:tab w:val="right" w:pos="9639"/>
        </w:tabs>
        <w:spacing w:line="276" w:lineRule="auto"/>
        <w:ind w:left="284" w:hanging="284"/>
        <w:jc w:val="both"/>
        <w:rPr>
          <w:rFonts w:ascii="Arial" w:hAnsi="Arial" w:cs="Arial"/>
          <w:bCs/>
        </w:rPr>
      </w:pPr>
      <w:r w:rsidRPr="00984F05">
        <w:rPr>
          <w:rFonts w:ascii="Arial" w:hAnsi="Arial" w:cs="Arial"/>
          <w:b/>
        </w:rPr>
        <w:t>2. Kaip šiuo metu yra teisiškai reglamentuojami projekte aptariami klausimai:</w:t>
      </w:r>
      <w:r w:rsidRPr="00C86DFD">
        <w:rPr>
          <w:rFonts w:ascii="Arial" w:hAnsi="Arial" w:cs="Arial"/>
          <w:bCs/>
        </w:rPr>
        <w:t xml:space="preserve"> </w:t>
      </w:r>
      <w:r w:rsidR="00AD0202" w:rsidRPr="00DE7F8A">
        <w:rPr>
          <w:rFonts w:ascii="Arial" w:hAnsi="Arial" w:cs="Arial"/>
        </w:rPr>
        <w:t xml:space="preserve">Vadovaujantis Lietuvos Respublikos vietos savivaldos įstatymo 15 straipsnio 2 dalies 12 punktu, sprendimą dėl savivaldybės biudžeto tikslinimo priima Savivaldybės taryba. </w:t>
      </w:r>
      <w:r w:rsidR="00AD0202" w:rsidRPr="006648BB">
        <w:rPr>
          <w:rFonts w:ascii="Arial" w:hAnsi="Arial" w:cs="Arial"/>
        </w:rPr>
        <w:t>Dotacijų sumas teisės aktais skiria valstybės institucijos.</w:t>
      </w:r>
    </w:p>
    <w:p w14:paraId="44CD2B72" w14:textId="77777777" w:rsidR="006A7345" w:rsidRPr="00984F05" w:rsidRDefault="00FC294D" w:rsidP="00E27248">
      <w:pPr>
        <w:pStyle w:val="Pagrindiniotekstotrauka"/>
        <w:tabs>
          <w:tab w:val="left" w:pos="0"/>
          <w:tab w:val="left" w:pos="142"/>
          <w:tab w:val="left" w:pos="851"/>
        </w:tabs>
        <w:spacing w:after="0" w:line="276" w:lineRule="auto"/>
        <w:ind w:left="284" w:hanging="284"/>
        <w:jc w:val="both"/>
        <w:rPr>
          <w:rFonts w:ascii="Arial" w:hAnsi="Arial" w:cs="Arial"/>
          <w:b/>
        </w:rPr>
      </w:pPr>
      <w:r w:rsidRPr="00984F05">
        <w:rPr>
          <w:rFonts w:ascii="Arial" w:hAnsi="Arial" w:cs="Arial"/>
          <w:b/>
          <w:color w:val="000000"/>
        </w:rPr>
        <w:t>3. Kokios siūlomos naujos teisinio reguliavimo nuostatos ir kokių teigiamų rezultatų laukiama:</w:t>
      </w:r>
      <w:r w:rsidR="006A7345" w:rsidRPr="00984F05">
        <w:rPr>
          <w:rFonts w:ascii="Arial" w:hAnsi="Arial" w:cs="Arial"/>
          <w:b/>
        </w:rPr>
        <w:t xml:space="preserve"> </w:t>
      </w:r>
    </w:p>
    <w:p w14:paraId="73C1C690" w14:textId="2727BBBF" w:rsidR="006A7345" w:rsidRPr="00DE7F8A" w:rsidRDefault="006A7345" w:rsidP="00F57877">
      <w:pPr>
        <w:pStyle w:val="Pagrindiniotekstotrauka"/>
        <w:tabs>
          <w:tab w:val="left" w:pos="284"/>
          <w:tab w:val="left" w:pos="851"/>
        </w:tabs>
        <w:spacing w:line="276" w:lineRule="auto"/>
        <w:ind w:left="284"/>
        <w:jc w:val="both"/>
        <w:rPr>
          <w:rFonts w:ascii="Arial" w:hAnsi="Arial" w:cs="Arial"/>
          <w:bCs/>
        </w:rPr>
      </w:pPr>
      <w:r w:rsidRPr="00DE7F8A">
        <w:rPr>
          <w:rFonts w:ascii="Arial" w:hAnsi="Arial" w:cs="Arial"/>
          <w:bCs/>
        </w:rPr>
        <w:t xml:space="preserve">Naujų teisinio reguliavimo priemonių nesiūloma. Bus užtikrintas biudžetinių įstaigų </w:t>
      </w:r>
      <w:r w:rsidR="00E027DA">
        <w:rPr>
          <w:rFonts w:ascii="Arial" w:hAnsi="Arial" w:cs="Arial"/>
          <w:bCs/>
        </w:rPr>
        <w:t xml:space="preserve">   </w:t>
      </w:r>
      <w:r w:rsidRPr="00DE7F8A">
        <w:rPr>
          <w:rFonts w:ascii="Arial" w:hAnsi="Arial" w:cs="Arial"/>
          <w:bCs/>
        </w:rPr>
        <w:t>finansavimas ir Klaipėdos rajono strateginio veiklos plano 202</w:t>
      </w:r>
      <w:r w:rsidR="00BB2814">
        <w:rPr>
          <w:rFonts w:ascii="Arial" w:hAnsi="Arial" w:cs="Arial"/>
          <w:bCs/>
        </w:rPr>
        <w:t xml:space="preserve">5–2027 </w:t>
      </w:r>
      <w:r w:rsidRPr="00DE7F8A">
        <w:rPr>
          <w:rFonts w:ascii="Arial" w:hAnsi="Arial" w:cs="Arial"/>
          <w:bCs/>
        </w:rPr>
        <w:t xml:space="preserve">metų programų įgyvendinimas. </w:t>
      </w:r>
    </w:p>
    <w:p w14:paraId="603BB890" w14:textId="77777777" w:rsidR="00410BEF" w:rsidRPr="00984F05" w:rsidRDefault="00FC294D" w:rsidP="00E27248">
      <w:pPr>
        <w:spacing w:line="276" w:lineRule="auto"/>
        <w:ind w:left="284" w:hanging="284"/>
        <w:jc w:val="both"/>
        <w:rPr>
          <w:rFonts w:ascii="Arial" w:hAnsi="Arial" w:cs="Arial"/>
          <w:b/>
        </w:rPr>
      </w:pPr>
      <w:r w:rsidRPr="00984F05">
        <w:rPr>
          <w:rStyle w:val="FontStyle150"/>
          <w:rFonts w:ascii="Arial" w:hAnsi="Arial" w:cs="Arial"/>
          <w:b/>
          <w:sz w:val="24"/>
          <w:szCs w:val="24"/>
        </w:rPr>
        <w:t xml:space="preserve">4. Galimos neigiamos pasekmės priėmus siūlomą Savivaldybės tarybos </w:t>
      </w:r>
      <w:r w:rsidRPr="00984F05">
        <w:rPr>
          <w:rFonts w:ascii="Arial" w:hAnsi="Arial" w:cs="Arial"/>
          <w:b/>
        </w:rPr>
        <w:t>sprendimą ir kokių priemonių būtina imtis, siekiant išvengti neigiamų pasekmių:</w:t>
      </w:r>
      <w:r w:rsidR="00410BEF" w:rsidRPr="00984F05">
        <w:rPr>
          <w:rFonts w:ascii="Arial" w:hAnsi="Arial" w:cs="Arial"/>
          <w:b/>
        </w:rPr>
        <w:t xml:space="preserve"> </w:t>
      </w:r>
    </w:p>
    <w:p w14:paraId="539F447E" w14:textId="499E7D5A" w:rsidR="00410BEF" w:rsidRPr="00DE7F8A" w:rsidRDefault="00410BEF" w:rsidP="00F57877">
      <w:pPr>
        <w:spacing w:after="120" w:line="276" w:lineRule="auto"/>
        <w:ind w:left="284"/>
        <w:jc w:val="both"/>
        <w:rPr>
          <w:rFonts w:ascii="Arial" w:hAnsi="Arial" w:cs="Arial"/>
          <w:bCs/>
        </w:rPr>
      </w:pPr>
      <w:r w:rsidRPr="00DE7F8A">
        <w:rPr>
          <w:rFonts w:ascii="Arial" w:hAnsi="Arial" w:cs="Arial"/>
          <w:bCs/>
        </w:rPr>
        <w:t>Neigiamų pasekmių nenumatoma.</w:t>
      </w:r>
    </w:p>
    <w:p w14:paraId="515AC9AC" w14:textId="77777777" w:rsidR="00592861" w:rsidRPr="00984F05" w:rsidRDefault="00FC294D" w:rsidP="00E27248">
      <w:pPr>
        <w:tabs>
          <w:tab w:val="left" w:pos="851"/>
        </w:tabs>
        <w:spacing w:line="276" w:lineRule="auto"/>
        <w:ind w:left="284" w:hanging="284"/>
        <w:jc w:val="both"/>
        <w:rPr>
          <w:rFonts w:ascii="Arial" w:hAnsi="Arial" w:cs="Arial"/>
          <w:b/>
          <w:color w:val="000000"/>
        </w:rPr>
      </w:pPr>
      <w:r w:rsidRPr="00984F05">
        <w:rPr>
          <w:rFonts w:ascii="Arial" w:hAnsi="Arial" w:cs="Arial"/>
          <w:b/>
          <w:caps/>
          <w:color w:val="000000"/>
        </w:rPr>
        <w:t>5. A</w:t>
      </w:r>
      <w:r w:rsidRPr="00984F05">
        <w:rPr>
          <w:rFonts w:ascii="Arial" w:hAnsi="Arial" w:cs="Arial"/>
          <w:b/>
          <w:color w:val="000000"/>
        </w:rPr>
        <w:t>r sprendimo projektas neprieštarauja Lietuvos Respublikos lygių galimybių įstatymui ir atitinka lygių galimybių principus:</w:t>
      </w:r>
      <w:r w:rsidR="00592861" w:rsidRPr="00984F05">
        <w:rPr>
          <w:rFonts w:ascii="Arial" w:hAnsi="Arial" w:cs="Arial"/>
          <w:b/>
          <w:color w:val="000000"/>
        </w:rPr>
        <w:t xml:space="preserve"> </w:t>
      </w:r>
    </w:p>
    <w:p w14:paraId="6DCE4674" w14:textId="43E9D1A7" w:rsidR="00592861" w:rsidRPr="00DE7F8A" w:rsidRDefault="00592861" w:rsidP="00F57877">
      <w:pPr>
        <w:tabs>
          <w:tab w:val="left" w:pos="851"/>
        </w:tabs>
        <w:spacing w:after="120" w:line="276" w:lineRule="auto"/>
        <w:ind w:left="284"/>
        <w:jc w:val="both"/>
        <w:rPr>
          <w:rFonts w:ascii="Arial" w:hAnsi="Arial" w:cs="Arial"/>
          <w:bCs/>
          <w:color w:val="000000"/>
        </w:rPr>
      </w:pPr>
      <w:r w:rsidRPr="00DE7F8A">
        <w:rPr>
          <w:rFonts w:ascii="Arial" w:hAnsi="Arial" w:cs="Arial"/>
          <w:bCs/>
          <w:color w:val="000000"/>
        </w:rPr>
        <w:t xml:space="preserve">Sprendimo projektas neprieštarauja Lietuvos Respublikos lygių galimybių įstatymui ir </w:t>
      </w:r>
      <w:r w:rsidR="00F57877">
        <w:rPr>
          <w:rFonts w:ascii="Arial" w:hAnsi="Arial" w:cs="Arial"/>
          <w:bCs/>
          <w:color w:val="000000"/>
        </w:rPr>
        <w:t xml:space="preserve">  </w:t>
      </w:r>
      <w:r w:rsidRPr="00DE7F8A">
        <w:rPr>
          <w:rFonts w:ascii="Arial" w:hAnsi="Arial" w:cs="Arial"/>
          <w:bCs/>
          <w:color w:val="000000"/>
        </w:rPr>
        <w:t>atitinka lygių galimybių principus.</w:t>
      </w:r>
    </w:p>
    <w:p w14:paraId="0F829E90" w14:textId="77777777" w:rsidR="00722CD2" w:rsidRPr="00984F05" w:rsidRDefault="00FC294D" w:rsidP="002C345E">
      <w:pPr>
        <w:spacing w:line="276" w:lineRule="auto"/>
        <w:ind w:left="284" w:hanging="284"/>
        <w:jc w:val="both"/>
        <w:rPr>
          <w:rStyle w:val="FontStyle150"/>
          <w:rFonts w:ascii="Arial" w:hAnsi="Arial" w:cs="Arial"/>
          <w:b/>
          <w:sz w:val="24"/>
          <w:szCs w:val="24"/>
        </w:rPr>
      </w:pPr>
      <w:r w:rsidRPr="00984F05">
        <w:rPr>
          <w:rStyle w:val="FontStyle150"/>
          <w:rFonts w:ascii="Arial" w:hAnsi="Arial" w:cs="Arial"/>
          <w:b/>
          <w:sz w:val="24"/>
          <w:szCs w:val="24"/>
        </w:rPr>
        <w:t>6. Kokius teisės aktus būtina pakeisti ar panaikinti, priėmus teikiamą Savivaldybės tarybos sprendimą:</w:t>
      </w:r>
      <w:r w:rsidR="00592861" w:rsidRPr="00984F05">
        <w:rPr>
          <w:rStyle w:val="FontStyle150"/>
          <w:rFonts w:ascii="Arial" w:hAnsi="Arial" w:cs="Arial"/>
          <w:b/>
          <w:sz w:val="24"/>
          <w:szCs w:val="24"/>
        </w:rPr>
        <w:t xml:space="preserve"> </w:t>
      </w:r>
    </w:p>
    <w:p w14:paraId="4F44A028" w14:textId="0F9984A6" w:rsidR="00722CD2" w:rsidRPr="00DE7F8A" w:rsidRDefault="00722CD2" w:rsidP="002C345E">
      <w:pPr>
        <w:spacing w:after="120" w:line="276" w:lineRule="auto"/>
        <w:ind w:left="284"/>
        <w:jc w:val="both"/>
        <w:rPr>
          <w:rFonts w:ascii="Arial" w:hAnsi="Arial" w:cs="Arial"/>
          <w:bCs/>
        </w:rPr>
      </w:pPr>
      <w:r w:rsidRPr="00DE7F8A">
        <w:rPr>
          <w:rFonts w:ascii="Arial" w:hAnsi="Arial" w:cs="Arial"/>
          <w:bCs/>
        </w:rPr>
        <w:t>Kitų teisės aktų keisti nereikės.</w:t>
      </w:r>
    </w:p>
    <w:p w14:paraId="5D76158D" w14:textId="77777777" w:rsidR="004462BF" w:rsidRPr="00DE7F8A" w:rsidRDefault="00FC294D" w:rsidP="002C345E">
      <w:pPr>
        <w:spacing w:before="120" w:after="120" w:line="276" w:lineRule="auto"/>
        <w:ind w:left="284" w:hanging="284"/>
        <w:contextualSpacing/>
        <w:jc w:val="both"/>
        <w:rPr>
          <w:rFonts w:ascii="Arial" w:hAnsi="Arial" w:cs="Arial"/>
          <w:bCs/>
        </w:rPr>
      </w:pPr>
      <w:r w:rsidRPr="00E27248">
        <w:rPr>
          <w:rFonts w:ascii="Arial" w:hAnsi="Arial" w:cs="Arial"/>
          <w:b/>
        </w:rPr>
        <w:t>7. Projekto rengimo metu gauti specialistų vertinimai ir išvados, konsultavimosi su visuomene metu gauti pasiūlymai ir jų motyvuotas vertinimas (atsižvelgta ar ne):</w:t>
      </w:r>
      <w:r w:rsidR="00722CD2">
        <w:rPr>
          <w:rFonts w:ascii="Arial" w:hAnsi="Arial" w:cs="Arial"/>
          <w:bCs/>
        </w:rPr>
        <w:t xml:space="preserve"> </w:t>
      </w:r>
      <w:r w:rsidR="004462BF" w:rsidRPr="00DE7F8A">
        <w:rPr>
          <w:rFonts w:ascii="Arial" w:hAnsi="Arial" w:cs="Arial"/>
          <w:bCs/>
        </w:rPr>
        <w:t>Biudžetinių įstaigų ir Savivaldybės administracijos skyrių pateiktas poreikis dėl Strateginio veiklos plano priemonių ir biudžeto tikslinimo svarstytas Strateginio planavimo darbo grupės posėdyje.</w:t>
      </w:r>
    </w:p>
    <w:p w14:paraId="38A40BF1" w14:textId="77777777" w:rsidR="004462BF" w:rsidRPr="002C345E" w:rsidRDefault="00FC294D" w:rsidP="00C41E50">
      <w:pPr>
        <w:autoSpaceDE w:val="0"/>
        <w:autoSpaceDN w:val="0"/>
        <w:adjustRightInd w:val="0"/>
        <w:spacing w:line="276" w:lineRule="auto"/>
        <w:ind w:left="142" w:hanging="142"/>
        <w:jc w:val="both"/>
        <w:rPr>
          <w:rFonts w:ascii="Arial" w:hAnsi="Arial" w:cs="Arial"/>
          <w:b/>
        </w:rPr>
      </w:pPr>
      <w:r w:rsidRPr="002C345E">
        <w:rPr>
          <w:rFonts w:ascii="Arial" w:hAnsi="Arial" w:cs="Arial"/>
          <w:b/>
        </w:rPr>
        <w:t>8. Sprendimo įgyvendinimui reikalingos lėšos (ekonominiai apskaičiavimai), finansavimo šaltiniai:</w:t>
      </w:r>
      <w:r w:rsidR="004462BF" w:rsidRPr="002C345E">
        <w:rPr>
          <w:rFonts w:ascii="Arial" w:hAnsi="Arial" w:cs="Arial"/>
          <w:b/>
        </w:rPr>
        <w:t xml:space="preserve"> </w:t>
      </w:r>
    </w:p>
    <w:p w14:paraId="7140DE89" w14:textId="4D97C17A" w:rsidR="00271DDF" w:rsidRDefault="004462BF" w:rsidP="00F17DDC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</w:rPr>
      </w:pPr>
      <w:r w:rsidRPr="006648BB">
        <w:rPr>
          <w:rFonts w:ascii="Arial" w:hAnsi="Arial" w:cs="Arial"/>
        </w:rPr>
        <w:t>Biudžeto pajam</w:t>
      </w:r>
      <w:r w:rsidR="004351D5">
        <w:rPr>
          <w:rFonts w:ascii="Arial" w:hAnsi="Arial" w:cs="Arial"/>
        </w:rPr>
        <w:t>ų</w:t>
      </w:r>
      <w:r w:rsidRPr="006648BB">
        <w:rPr>
          <w:rFonts w:ascii="Arial" w:hAnsi="Arial" w:cs="Arial"/>
        </w:rPr>
        <w:t xml:space="preserve"> </w:t>
      </w:r>
      <w:r w:rsidR="004351D5">
        <w:rPr>
          <w:rFonts w:ascii="Arial" w:hAnsi="Arial" w:cs="Arial"/>
        </w:rPr>
        <w:t>pakeitimai pateikiami lentelė</w:t>
      </w:r>
      <w:r w:rsidR="0069339A">
        <w:rPr>
          <w:rFonts w:ascii="Arial" w:hAnsi="Arial" w:cs="Arial"/>
        </w:rPr>
        <w:t>j</w:t>
      </w:r>
      <w:r w:rsidR="004351D5">
        <w:rPr>
          <w:rFonts w:ascii="Arial" w:hAnsi="Arial" w:cs="Arial"/>
        </w:rPr>
        <w:t>e:</w:t>
      </w:r>
    </w:p>
    <w:tbl>
      <w:tblPr>
        <w:tblW w:w="9473" w:type="dxa"/>
        <w:tblLook w:val="04A0" w:firstRow="1" w:lastRow="0" w:firstColumn="1" w:lastColumn="0" w:noHBand="0" w:noVBand="1"/>
      </w:tblPr>
      <w:tblGrid>
        <w:gridCol w:w="800"/>
        <w:gridCol w:w="7073"/>
        <w:gridCol w:w="1600"/>
      </w:tblGrid>
      <w:tr w:rsidR="000D3CE7" w14:paraId="2CF31AA5" w14:textId="77777777" w:rsidTr="000D3CE7">
        <w:trPr>
          <w:trHeight w:val="315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A7C458" w14:textId="77777777" w:rsidR="000D3CE7" w:rsidRDefault="000D3CE7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70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2430A0" w14:textId="77777777" w:rsidR="000D3CE7" w:rsidRDefault="000D3CE7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6A16A3" w14:textId="77777777" w:rsidR="000D3CE7" w:rsidRDefault="000D3CE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tūkst. eurų</w:t>
            </w:r>
          </w:p>
        </w:tc>
      </w:tr>
      <w:tr w:rsidR="000D3CE7" w14:paraId="04DC2648" w14:textId="77777777" w:rsidTr="000D3CE7">
        <w:trPr>
          <w:trHeight w:val="63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5204F6" w14:textId="77777777" w:rsidR="000D3CE7" w:rsidRDefault="000D3CE7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Eil. Nr.</w:t>
            </w:r>
          </w:p>
        </w:tc>
        <w:tc>
          <w:tcPr>
            <w:tcW w:w="7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94FCC0" w14:textId="77777777" w:rsidR="000D3CE7" w:rsidRDefault="000D3CE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Pajamos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B1321C" w14:textId="77777777" w:rsidR="000D3CE7" w:rsidRDefault="000D3CE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2025 m.</w:t>
            </w:r>
          </w:p>
        </w:tc>
      </w:tr>
      <w:tr w:rsidR="000D3CE7" w14:paraId="4BC6F0A8" w14:textId="77777777" w:rsidTr="000D3CE7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53DEC" w14:textId="77777777" w:rsidR="000D3CE7" w:rsidRDefault="000D3CE7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9.</w:t>
            </w:r>
          </w:p>
        </w:tc>
        <w:tc>
          <w:tcPr>
            <w:tcW w:w="7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54F31" w14:textId="77777777" w:rsidR="000D3CE7" w:rsidRDefault="000D3CE7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KITOS PAJAMOS (15)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8BD713" w14:textId="77777777" w:rsidR="000D3CE7" w:rsidRDefault="000D3CE7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152,1</w:t>
            </w:r>
          </w:p>
        </w:tc>
      </w:tr>
      <w:tr w:rsidR="000D3CE7" w14:paraId="753E12F8" w14:textId="77777777" w:rsidTr="000D3CE7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B4782" w14:textId="77777777" w:rsidR="000D3CE7" w:rsidRDefault="000D3CE7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15.</w:t>
            </w:r>
          </w:p>
        </w:tc>
        <w:tc>
          <w:tcPr>
            <w:tcW w:w="7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2FDFA" w14:textId="77777777" w:rsidR="000D3CE7" w:rsidRDefault="000D3CE7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Pajamos už prekes ir paslaugas (16+18)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9618B2" w14:textId="77777777" w:rsidR="000D3CE7" w:rsidRDefault="000D3CE7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152,1</w:t>
            </w:r>
          </w:p>
        </w:tc>
      </w:tr>
      <w:tr w:rsidR="000D3CE7" w14:paraId="6F28DD84" w14:textId="77777777" w:rsidTr="000D3CE7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A97AC" w14:textId="77777777" w:rsidR="000D3CE7" w:rsidRDefault="000D3CE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16.</w:t>
            </w:r>
          </w:p>
        </w:tc>
        <w:tc>
          <w:tcPr>
            <w:tcW w:w="7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98AC2" w14:textId="77777777" w:rsidR="000D3CE7" w:rsidRDefault="000D3CE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Biudžetinių įstaigų pajamos už prekes ir paslaugas, iš jų: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5D162F" w14:textId="77777777" w:rsidR="000D3CE7" w:rsidRDefault="000D3CE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52,1</w:t>
            </w:r>
          </w:p>
        </w:tc>
      </w:tr>
      <w:tr w:rsidR="000D3CE7" w14:paraId="1591F6F4" w14:textId="77777777" w:rsidTr="000D3CE7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705FF" w14:textId="77777777" w:rsidR="000D3CE7" w:rsidRDefault="000D3CE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16.1.</w:t>
            </w:r>
          </w:p>
        </w:tc>
        <w:tc>
          <w:tcPr>
            <w:tcW w:w="7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DB0A0" w14:textId="77777777" w:rsidR="000D3CE7" w:rsidRDefault="000D3CE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Pajamos už ilgalaikio ir trumpalaikio materialiojo turto nuomą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ADAB51" w14:textId="77777777" w:rsidR="000D3CE7" w:rsidRDefault="000D3CE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0,3</w:t>
            </w:r>
          </w:p>
        </w:tc>
      </w:tr>
      <w:tr w:rsidR="000D3CE7" w14:paraId="2B99C875" w14:textId="77777777" w:rsidTr="000D3CE7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BAEC8" w14:textId="77777777" w:rsidR="000D3CE7" w:rsidRDefault="000D3CE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16.2.</w:t>
            </w:r>
          </w:p>
        </w:tc>
        <w:tc>
          <w:tcPr>
            <w:tcW w:w="7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CF4B8" w14:textId="77777777" w:rsidR="000D3CE7" w:rsidRDefault="000D3CE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Pajamos už prekes ir paslaugas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B4E3F3" w14:textId="77777777" w:rsidR="000D3CE7" w:rsidRDefault="000D3CE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47,8</w:t>
            </w:r>
          </w:p>
        </w:tc>
      </w:tr>
      <w:tr w:rsidR="000D3CE7" w14:paraId="75013425" w14:textId="77777777" w:rsidTr="000D3CE7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BE8A0" w14:textId="77777777" w:rsidR="000D3CE7" w:rsidRDefault="000D3CE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16.3.</w:t>
            </w:r>
          </w:p>
        </w:tc>
        <w:tc>
          <w:tcPr>
            <w:tcW w:w="7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81DD6" w14:textId="77777777" w:rsidR="000D3CE7" w:rsidRDefault="000D3CE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Įmokos už išlaikymą švietimo, socialinės apsaugos įstaigose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6D812C" w14:textId="77777777" w:rsidR="000D3CE7" w:rsidRDefault="000D3CE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4,0</w:t>
            </w:r>
          </w:p>
        </w:tc>
      </w:tr>
      <w:tr w:rsidR="000D3CE7" w14:paraId="5DDDE260" w14:textId="77777777" w:rsidTr="000D3CE7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A745D" w14:textId="77777777" w:rsidR="000D3CE7" w:rsidRDefault="000D3CE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18.</w:t>
            </w:r>
          </w:p>
        </w:tc>
        <w:tc>
          <w:tcPr>
            <w:tcW w:w="7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EF69E" w14:textId="77777777" w:rsidR="000D3CE7" w:rsidRDefault="000D3CE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Vietinės rinkliavos, iš jų: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97D547" w14:textId="77777777" w:rsidR="000D3CE7" w:rsidRDefault="000D3CE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0D3CE7" w14:paraId="27B44F68" w14:textId="77777777" w:rsidTr="000D3CE7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2780F" w14:textId="77777777" w:rsidR="000D3CE7" w:rsidRDefault="000D3CE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18.1.</w:t>
            </w:r>
          </w:p>
        </w:tc>
        <w:tc>
          <w:tcPr>
            <w:tcW w:w="7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4A29B" w14:textId="77777777" w:rsidR="000D3CE7" w:rsidRDefault="000D3CE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Komunalinių atliekų surinkimą iš atliekų turėtojų ir atliekų tvarkymą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DECEE7" w14:textId="77777777" w:rsidR="000D3CE7" w:rsidRDefault="000D3CE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0D3CE7" w14:paraId="70E35A32" w14:textId="77777777" w:rsidTr="000D3CE7">
        <w:trPr>
          <w:trHeight w:val="63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71A4E" w14:textId="77777777" w:rsidR="000D3CE7" w:rsidRDefault="000D3CE7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22. </w:t>
            </w:r>
          </w:p>
        </w:tc>
        <w:tc>
          <w:tcPr>
            <w:tcW w:w="7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98EDC9" w14:textId="3038FEF2" w:rsidR="000D3CE7" w:rsidRDefault="000D3CE7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IŠ VISO PAJAMŲ SAVARANKIŠKOSIOMS FUNKCIJOMS VYKDYTI (9)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E734D9" w14:textId="77777777" w:rsidR="000D3CE7" w:rsidRDefault="000D3CE7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152,1</w:t>
            </w:r>
          </w:p>
        </w:tc>
      </w:tr>
      <w:tr w:rsidR="000D3CE7" w14:paraId="180BD515" w14:textId="77777777" w:rsidTr="000D3CE7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8299F" w14:textId="77777777" w:rsidR="000D3CE7" w:rsidRDefault="000D3CE7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23.</w:t>
            </w:r>
          </w:p>
        </w:tc>
        <w:tc>
          <w:tcPr>
            <w:tcW w:w="7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1A389" w14:textId="77777777" w:rsidR="000D3CE7" w:rsidRDefault="000D3CE7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DOTACIJOS (24+30)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5B9264" w14:textId="77777777" w:rsidR="000D3CE7" w:rsidRDefault="000D3CE7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-1 492,484</w:t>
            </w:r>
          </w:p>
        </w:tc>
      </w:tr>
      <w:tr w:rsidR="000D3CE7" w14:paraId="571B1C31" w14:textId="77777777" w:rsidTr="000D3CE7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A3670" w14:textId="77777777" w:rsidR="000D3CE7" w:rsidRDefault="000D3CE7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24.</w:t>
            </w:r>
          </w:p>
        </w:tc>
        <w:tc>
          <w:tcPr>
            <w:tcW w:w="7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715D1" w14:textId="0A21E1CF" w:rsidR="000D3CE7" w:rsidRDefault="000D3CE7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VALSTYBĖS BIUDŽETO DOTACIJOS (25+29)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DCD66D" w14:textId="77777777" w:rsidR="000D3CE7" w:rsidRDefault="000D3CE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1 133,886</w:t>
            </w:r>
          </w:p>
        </w:tc>
      </w:tr>
      <w:tr w:rsidR="000D3CE7" w14:paraId="24317D98" w14:textId="77777777" w:rsidTr="000D3CE7">
        <w:trPr>
          <w:trHeight w:val="6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562BC" w14:textId="77777777" w:rsidR="000D3CE7" w:rsidRDefault="000D3CE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25.</w:t>
            </w:r>
          </w:p>
        </w:tc>
        <w:tc>
          <w:tcPr>
            <w:tcW w:w="7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79A575" w14:textId="77777777" w:rsidR="000D3CE7" w:rsidRDefault="000D3CE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Valstybinėms (valstybės perduotoms savivaldybėms) funkcijoms vykdyti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D4733" w14:textId="77777777" w:rsidR="000D3CE7" w:rsidRDefault="000D3CE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-11,200</w:t>
            </w:r>
          </w:p>
        </w:tc>
      </w:tr>
      <w:tr w:rsidR="000D3CE7" w14:paraId="37C066B5" w14:textId="77777777" w:rsidTr="000D3CE7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BF2AF" w14:textId="77777777" w:rsidR="000D3CE7" w:rsidRDefault="000D3CE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29.</w:t>
            </w:r>
          </w:p>
        </w:tc>
        <w:tc>
          <w:tcPr>
            <w:tcW w:w="7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9DB78" w14:textId="77777777" w:rsidR="000D3CE7" w:rsidRDefault="000D3CE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Kitos dotacijos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577C3" w14:textId="77777777" w:rsidR="000D3CE7" w:rsidRDefault="000D3CE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1 145,086</w:t>
            </w:r>
          </w:p>
        </w:tc>
      </w:tr>
      <w:tr w:rsidR="000D3CE7" w14:paraId="063098DF" w14:textId="77777777" w:rsidTr="000D3CE7">
        <w:trPr>
          <w:trHeight w:val="960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B30F2B0" w14:textId="77777777" w:rsidR="000D3CE7" w:rsidRDefault="000D3CE7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30.</w:t>
            </w:r>
          </w:p>
        </w:tc>
        <w:tc>
          <w:tcPr>
            <w:tcW w:w="70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4FDB27F9" w14:textId="77777777" w:rsidR="000D3CE7" w:rsidRDefault="000D3CE7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DOTACIJA SAVIVALDYBĖMS IŠ EUROPOS SĄJUNGOS, KITOS TARPTAUTINĖS FINANSINĖS PARAMOS IR BENDROJO FINANSAVIMO LĖŠŲ 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9953CD" w14:textId="77777777" w:rsidR="000D3CE7" w:rsidRDefault="000D3CE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-2 626,370</w:t>
            </w:r>
          </w:p>
        </w:tc>
      </w:tr>
      <w:tr w:rsidR="000D3CE7" w14:paraId="649E824F" w14:textId="77777777" w:rsidTr="000D3CE7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55BBC" w14:textId="77777777" w:rsidR="000D3CE7" w:rsidRDefault="000D3CE7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31. </w:t>
            </w:r>
          </w:p>
        </w:tc>
        <w:tc>
          <w:tcPr>
            <w:tcW w:w="7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D0207" w14:textId="77777777" w:rsidR="000D3CE7" w:rsidRDefault="000D3CE7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IŠ VISO (22+23)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C3B25D" w14:textId="77777777" w:rsidR="000D3CE7" w:rsidRDefault="000D3CE7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-1 340,384</w:t>
            </w:r>
          </w:p>
        </w:tc>
      </w:tr>
    </w:tbl>
    <w:p w14:paraId="76E2FC63" w14:textId="25A5B07A" w:rsidR="0070207A" w:rsidRDefault="0070207A" w:rsidP="00EF679F">
      <w:pPr>
        <w:tabs>
          <w:tab w:val="left" w:pos="142"/>
        </w:tabs>
        <w:autoSpaceDE w:val="0"/>
        <w:autoSpaceDN w:val="0"/>
        <w:adjustRightInd w:val="0"/>
        <w:spacing w:before="120" w:line="276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Skolintų lėšų pasikeitimas pateiktas lentelėje</w:t>
      </w:r>
      <w:r w:rsidR="00D5665E">
        <w:rPr>
          <w:rFonts w:ascii="Arial" w:hAnsi="Arial" w:cs="Arial"/>
        </w:rPr>
        <w:t>:</w:t>
      </w:r>
    </w:p>
    <w:tbl>
      <w:tblPr>
        <w:tblW w:w="8573" w:type="dxa"/>
        <w:tblLook w:val="04A0" w:firstRow="1" w:lastRow="0" w:firstColumn="1" w:lastColumn="0" w:noHBand="0" w:noVBand="1"/>
      </w:tblPr>
      <w:tblGrid>
        <w:gridCol w:w="1260"/>
        <w:gridCol w:w="5673"/>
        <w:gridCol w:w="1640"/>
      </w:tblGrid>
      <w:tr w:rsidR="00B175D1" w14:paraId="44E446D6" w14:textId="77777777" w:rsidTr="00B175D1">
        <w:trPr>
          <w:trHeight w:val="31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55341A" w14:textId="77777777" w:rsidR="00B175D1" w:rsidRDefault="00B175D1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56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BC8FA8" w14:textId="77777777" w:rsidR="00B175D1" w:rsidRDefault="00B175D1">
            <w:pPr>
              <w:rPr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DFDB13" w14:textId="77777777" w:rsidR="00B175D1" w:rsidRDefault="00B175D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tūkst. eurų</w:t>
            </w:r>
          </w:p>
        </w:tc>
      </w:tr>
      <w:tr w:rsidR="00B175D1" w14:paraId="5E9AA1E8" w14:textId="77777777" w:rsidTr="00B175D1">
        <w:trPr>
          <w:trHeight w:val="31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E5EE8" w14:textId="77777777" w:rsidR="00B175D1" w:rsidRDefault="00B175D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5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B919D" w14:textId="77777777" w:rsidR="00B175D1" w:rsidRDefault="00B175D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Lėšų pavadinimas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E4219" w14:textId="77777777" w:rsidR="00B175D1" w:rsidRDefault="00B175D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2025 m.</w:t>
            </w:r>
          </w:p>
        </w:tc>
      </w:tr>
      <w:tr w:rsidR="00B175D1" w14:paraId="321D871D" w14:textId="77777777" w:rsidTr="00B175D1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21F9D" w14:textId="77777777" w:rsidR="00B175D1" w:rsidRDefault="00B175D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6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CC3BE2D" w14:textId="77777777" w:rsidR="00B175D1" w:rsidRDefault="00B175D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38CCE" w14:textId="77777777" w:rsidR="00B175D1" w:rsidRDefault="00B175D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B175D1" w14:paraId="65B40525" w14:textId="77777777" w:rsidTr="00B175D1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539EE" w14:textId="77777777" w:rsidR="00B175D1" w:rsidRDefault="00B175D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56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C1C237F" w14:textId="77777777" w:rsidR="00B175D1" w:rsidRDefault="00B175D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Skolintos lėšos: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A9647" w14:textId="77777777" w:rsidR="00B175D1" w:rsidRDefault="00B175D1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B175D1" w14:paraId="518DC3D1" w14:textId="77777777" w:rsidTr="00B175D1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65719" w14:textId="77777777" w:rsidR="00B175D1" w:rsidRDefault="00B175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2.1.</w:t>
            </w:r>
          </w:p>
        </w:tc>
        <w:tc>
          <w:tcPr>
            <w:tcW w:w="5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8412F" w14:textId="77777777" w:rsidR="00B175D1" w:rsidRDefault="00B175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Skolintos lėšos (SL)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97F85" w14:textId="77777777" w:rsidR="00B175D1" w:rsidRDefault="00B175D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</w:tr>
      <w:tr w:rsidR="00B175D1" w14:paraId="6FF4B5A1" w14:textId="77777777" w:rsidTr="00B175D1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69E1319" w14:textId="77777777" w:rsidR="00B175D1" w:rsidRDefault="00B175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2.2.</w:t>
            </w:r>
          </w:p>
        </w:tc>
        <w:tc>
          <w:tcPr>
            <w:tcW w:w="567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94F8EAF" w14:textId="77777777" w:rsidR="00B175D1" w:rsidRDefault="00B175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Skolintos lėšos prisidėjimui prie ES projektų (SL(ES))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C2198EE" w14:textId="77777777" w:rsidR="00B175D1" w:rsidRDefault="00B175D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-300,0</w:t>
            </w:r>
          </w:p>
        </w:tc>
      </w:tr>
      <w:tr w:rsidR="00B175D1" w14:paraId="07608E9D" w14:textId="77777777" w:rsidTr="00B175D1">
        <w:trPr>
          <w:trHeight w:val="31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8D328" w14:textId="77777777" w:rsidR="00B175D1" w:rsidRDefault="00B175D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Iš viso:</w:t>
            </w:r>
          </w:p>
        </w:tc>
        <w:tc>
          <w:tcPr>
            <w:tcW w:w="5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96E24" w14:textId="77777777" w:rsidR="00B175D1" w:rsidRDefault="00B175D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30EED" w14:textId="77777777" w:rsidR="00B175D1" w:rsidRDefault="00B175D1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0,0</w:t>
            </w:r>
          </w:p>
        </w:tc>
      </w:tr>
    </w:tbl>
    <w:p w14:paraId="30F28ED5" w14:textId="77777777" w:rsidR="00D86AD9" w:rsidRDefault="002776C0" w:rsidP="00EF679F">
      <w:pPr>
        <w:tabs>
          <w:tab w:val="left" w:pos="142"/>
        </w:tabs>
        <w:autoSpaceDE w:val="0"/>
        <w:autoSpaceDN w:val="0"/>
        <w:adjustRightInd w:val="0"/>
        <w:spacing w:before="120" w:line="276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Biudžetinių įstaigų pajamų įmokų į savivaldybės biudžetą pakeitimai pateikiami lentelėje</w:t>
      </w:r>
      <w:r w:rsidR="00D86AD9">
        <w:rPr>
          <w:rFonts w:ascii="Arial" w:hAnsi="Arial" w:cs="Arial"/>
        </w:rPr>
        <w:t>: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661"/>
        <w:gridCol w:w="3766"/>
        <w:gridCol w:w="1142"/>
        <w:gridCol w:w="1289"/>
        <w:gridCol w:w="1297"/>
        <w:gridCol w:w="1484"/>
      </w:tblGrid>
      <w:tr w:rsidR="00CF2B93" w14:paraId="6EC899C3" w14:textId="77777777" w:rsidTr="00CF2B93">
        <w:trPr>
          <w:trHeight w:val="315"/>
        </w:trPr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A424BF" w14:textId="77777777" w:rsidR="00AA21C2" w:rsidRDefault="00AA21C2">
            <w:pPr>
              <w:rPr>
                <w:rFonts w:ascii="Arial" w:hAnsi="Arial" w:cs="Arial"/>
                <w:b/>
                <w:bCs/>
                <w:lang w:eastAsia="lt-LT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8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229ACA" w14:textId="77777777" w:rsidR="00AA21C2" w:rsidRDefault="00AA21C2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990455" w14:textId="77777777" w:rsidR="00AA21C2" w:rsidRDefault="00AA21C2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481FA0" w14:textId="77777777" w:rsidR="00AA21C2" w:rsidRDefault="00AA21C2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2F20270" w14:textId="77777777" w:rsidR="00AA21C2" w:rsidRDefault="00AA21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5436D7" w14:textId="77777777" w:rsidR="00AA21C2" w:rsidRDefault="00AA21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tūkst. eurų</w:t>
            </w:r>
          </w:p>
        </w:tc>
      </w:tr>
      <w:tr w:rsidR="00CF2B93" w14:paraId="66F77F3C" w14:textId="77777777" w:rsidTr="00CF2B93">
        <w:trPr>
          <w:trHeight w:val="217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BFCEDE" w14:textId="77777777" w:rsidR="00AA21C2" w:rsidRDefault="00AA21C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Eil. Nr.</w:t>
            </w:r>
          </w:p>
        </w:tc>
        <w:tc>
          <w:tcPr>
            <w:tcW w:w="3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6FEC64" w14:textId="77777777" w:rsidR="00AA21C2" w:rsidRDefault="00AA21C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Įstaigos pavadinimas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5CCBF0C" w14:textId="77777777" w:rsidR="00AA21C2" w:rsidRDefault="00AA21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viso: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ACA1FFA" w14:textId="77777777" w:rsidR="00AA21C2" w:rsidRDefault="00AA21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Pajamos už prekes ir paslaugas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73993E3" w14:textId="77777777" w:rsidR="00AA21C2" w:rsidRDefault="00AA21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Įmokos už išlaikymą švietimo, socialinės apsaugos ir kitose įstaigose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B2BAD" w14:textId="77777777" w:rsidR="00AA21C2" w:rsidRDefault="00AA21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Pajamos už ilgalaikio ir trumpalaikio materialiojo turto nuomą</w:t>
            </w:r>
          </w:p>
        </w:tc>
      </w:tr>
      <w:tr w:rsidR="00CF2B93" w14:paraId="287E2BA0" w14:textId="77777777" w:rsidTr="00CF2B93">
        <w:trPr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D91682" w14:textId="77777777" w:rsidR="00AA21C2" w:rsidRDefault="00AA21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160C8" w14:textId="77777777" w:rsidR="00AA21C2" w:rsidRDefault="00AA21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2A8D2F" w14:textId="77777777" w:rsidR="00AA21C2" w:rsidRDefault="00AA21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770437" w14:textId="77777777" w:rsidR="00AA21C2" w:rsidRDefault="00AA21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9780A" w14:textId="77777777" w:rsidR="00AA21C2" w:rsidRDefault="00AA21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EEB1A" w14:textId="77777777" w:rsidR="00AA21C2" w:rsidRDefault="00AA21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  <w:tr w:rsidR="00CF2B93" w14:paraId="24A00D30" w14:textId="77777777" w:rsidTr="00CF2B93">
        <w:trPr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5C512D" w14:textId="77777777" w:rsidR="00AA21C2" w:rsidRDefault="00AA21C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2D9BA" w14:textId="77777777" w:rsidR="00AA21C2" w:rsidRDefault="00AA21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Gargždų ,,Kranto"  progimnazija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879F1E" w14:textId="77777777" w:rsidR="00AA21C2" w:rsidRDefault="00AA21C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17,6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F02720" w14:textId="77777777" w:rsidR="00AA21C2" w:rsidRDefault="00AA21C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17,6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19DFAC" w14:textId="77777777" w:rsidR="00AA21C2" w:rsidRDefault="00AA21C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A6BCA5" w14:textId="77777777" w:rsidR="00AA21C2" w:rsidRDefault="00AA21C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CF2B93" w14:paraId="4ABED0BD" w14:textId="77777777" w:rsidTr="00CF2B93">
        <w:trPr>
          <w:trHeight w:val="312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26BF08" w14:textId="77777777" w:rsidR="00AA21C2" w:rsidRDefault="00AA21C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11.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B7285" w14:textId="77777777" w:rsidR="00AA21C2" w:rsidRDefault="00AA21C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Kretingalės  pagrindinė mokykla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E51F47" w14:textId="77777777" w:rsidR="00AA21C2" w:rsidRDefault="00AA21C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ED9ACB" w14:textId="77777777" w:rsidR="00AA21C2" w:rsidRDefault="00AA21C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5839D5" w14:textId="77777777" w:rsidR="00AA21C2" w:rsidRDefault="00AA21C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4,0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AF9A49" w14:textId="77777777" w:rsidR="00AA21C2" w:rsidRDefault="00AA21C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CF2B93" w14:paraId="7D728056" w14:textId="77777777" w:rsidTr="00CF2B93">
        <w:trPr>
          <w:trHeight w:val="312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5AC3FF" w14:textId="77777777" w:rsidR="00AA21C2" w:rsidRDefault="00AA21C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13.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DBF3D" w14:textId="77777777" w:rsidR="00AA21C2" w:rsidRDefault="00AA21C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Vėžaičių pagrindinė mokykla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3E6A71" w14:textId="77777777" w:rsidR="00AA21C2" w:rsidRDefault="00AA21C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863E60" w14:textId="77777777" w:rsidR="00AA21C2" w:rsidRDefault="00AA21C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13D418" w14:textId="77777777" w:rsidR="00AA21C2" w:rsidRDefault="00AA21C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BC9A26" w14:textId="77777777" w:rsidR="00AA21C2" w:rsidRDefault="00AA21C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CF2B93" w14:paraId="45E1A7E0" w14:textId="77777777" w:rsidTr="00CF2B93">
        <w:trPr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B26FF6" w14:textId="77777777" w:rsidR="00AA21C2" w:rsidRDefault="00AA21C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15.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DE8A3" w14:textId="77777777" w:rsidR="00AA21C2" w:rsidRDefault="00AA21C2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Sendvario</w:t>
            </w:r>
            <w:proofErr w:type="spellEnd"/>
            <w:r>
              <w:rPr>
                <w:rFonts w:ascii="Arial" w:hAnsi="Arial" w:cs="Arial"/>
              </w:rPr>
              <w:t xml:space="preserve"> ,,Saulės" mokykla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529EDC" w14:textId="77777777" w:rsidR="00AA21C2" w:rsidRDefault="00AA21C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A56278" w14:textId="77777777" w:rsidR="00AA21C2" w:rsidRDefault="00AA21C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BF7BE0" w14:textId="77777777" w:rsidR="00AA21C2" w:rsidRDefault="00AA21C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FFF188" w14:textId="77777777" w:rsidR="00AA21C2" w:rsidRDefault="00AA21C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CF2B93" w14:paraId="583A645D" w14:textId="77777777" w:rsidTr="00CF2B93">
        <w:trPr>
          <w:trHeight w:val="60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F2226D" w14:textId="77777777" w:rsidR="00AA21C2" w:rsidRDefault="00AA21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19.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1F9892" w14:textId="77777777" w:rsidR="00AA21C2" w:rsidRDefault="00AA21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Gargždų lopšelis-darželis ,,</w:t>
            </w:r>
            <w:proofErr w:type="spellStart"/>
            <w:r>
              <w:rPr>
                <w:rFonts w:ascii="Arial" w:hAnsi="Arial" w:cs="Arial"/>
              </w:rPr>
              <w:t>Naminukas</w:t>
            </w:r>
            <w:proofErr w:type="spellEnd"/>
            <w:r>
              <w:rPr>
                <w:rFonts w:ascii="Arial" w:hAnsi="Arial" w:cs="Arial"/>
              </w:rPr>
              <w:t>"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2D0550" w14:textId="77777777" w:rsidR="00AA21C2" w:rsidRDefault="00AA21C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3193AB" w14:textId="77777777" w:rsidR="00AA21C2" w:rsidRDefault="00AA21C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FAFD82" w14:textId="77777777" w:rsidR="00AA21C2" w:rsidRDefault="00AA21C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DC3DC3" w14:textId="77777777" w:rsidR="00AA21C2" w:rsidRDefault="00AA21C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0,3</w:t>
            </w:r>
          </w:p>
        </w:tc>
      </w:tr>
      <w:tr w:rsidR="00CF2B93" w14:paraId="73D75E6F" w14:textId="77777777" w:rsidTr="00CF2B93">
        <w:trPr>
          <w:trHeight w:val="612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292DCF" w14:textId="77777777" w:rsidR="00AA21C2" w:rsidRDefault="00AA21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32.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CF38DC" w14:textId="77777777" w:rsidR="00AA21C2" w:rsidRDefault="00AA21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Klaipėdos r. sav. visuomenės sveikatos biuras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C547E2" w14:textId="77777777" w:rsidR="00AA21C2" w:rsidRDefault="00AA21C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637B99" w14:textId="77777777" w:rsidR="00AA21C2" w:rsidRDefault="00AA21C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8975E6" w14:textId="77777777" w:rsidR="00AA21C2" w:rsidRDefault="00AA21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7CBFD0" w14:textId="77777777" w:rsidR="00AA21C2" w:rsidRDefault="00AA21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F2B93" w14:paraId="4F94F2FD" w14:textId="77777777" w:rsidTr="00CF2B93">
        <w:trPr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4EBA4B" w14:textId="77777777" w:rsidR="00AA21C2" w:rsidRDefault="00AA21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4D8D5C" w14:textId="77777777" w:rsidR="00AA21C2" w:rsidRDefault="00AA21C2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IŠ VISO PAJAMŲ: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34F285" w14:textId="77777777" w:rsidR="00AA21C2" w:rsidRDefault="00AA21C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52,1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48819A" w14:textId="77777777" w:rsidR="00AA21C2" w:rsidRDefault="00AA21C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47,8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A0CE01" w14:textId="77777777" w:rsidR="00AA21C2" w:rsidRDefault="00AA21C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4,0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0BED21" w14:textId="77777777" w:rsidR="00AA21C2" w:rsidRDefault="00AA21C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0,3</w:t>
            </w:r>
          </w:p>
        </w:tc>
      </w:tr>
    </w:tbl>
    <w:p w14:paraId="55B36E20" w14:textId="7207EFD8" w:rsidR="001053A8" w:rsidRDefault="0069339A" w:rsidP="00606979">
      <w:pPr>
        <w:autoSpaceDE w:val="0"/>
        <w:autoSpaceDN w:val="0"/>
        <w:adjustRightInd w:val="0"/>
        <w:spacing w:before="120" w:after="120" w:line="276" w:lineRule="auto"/>
        <w:ind w:left="284"/>
        <w:jc w:val="both"/>
        <w:rPr>
          <w:rFonts w:ascii="Arial" w:hAnsi="Arial" w:cs="Arial"/>
        </w:rPr>
      </w:pPr>
      <w:r w:rsidRPr="006648BB">
        <w:rPr>
          <w:rFonts w:ascii="Arial" w:hAnsi="Arial" w:cs="Arial"/>
        </w:rPr>
        <w:t xml:space="preserve">Biudžeto </w:t>
      </w:r>
      <w:r w:rsidR="00C9161F">
        <w:rPr>
          <w:rFonts w:ascii="Arial" w:hAnsi="Arial" w:cs="Arial"/>
        </w:rPr>
        <w:t>asignavimų</w:t>
      </w:r>
      <w:r w:rsidRPr="006648B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pakeitimai pateikiami lentelėje:</w:t>
      </w:r>
    </w:p>
    <w:tbl>
      <w:tblPr>
        <w:tblW w:w="9620" w:type="dxa"/>
        <w:tblLook w:val="04A0" w:firstRow="1" w:lastRow="0" w:firstColumn="1" w:lastColumn="0" w:noHBand="0" w:noVBand="1"/>
      </w:tblPr>
      <w:tblGrid>
        <w:gridCol w:w="1640"/>
        <w:gridCol w:w="4758"/>
        <w:gridCol w:w="1509"/>
        <w:gridCol w:w="1732"/>
      </w:tblGrid>
      <w:tr w:rsidR="00623596" w:rsidRPr="00623596" w14:paraId="73F40D82" w14:textId="77777777" w:rsidTr="00623596">
        <w:trPr>
          <w:trHeight w:val="315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06B601" w14:textId="77777777" w:rsidR="00623596" w:rsidRPr="00623596" w:rsidRDefault="00623596" w:rsidP="00623596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623596">
              <w:rPr>
                <w:rFonts w:ascii="Calibri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81222C" w14:textId="77777777" w:rsidR="00623596" w:rsidRPr="00623596" w:rsidRDefault="00623596" w:rsidP="00623596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623596">
              <w:rPr>
                <w:rFonts w:ascii="Calibri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08DBB5" w14:textId="77777777" w:rsidR="00623596" w:rsidRPr="00623596" w:rsidRDefault="00623596" w:rsidP="00623596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623596">
              <w:rPr>
                <w:rFonts w:ascii="Calibri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E193E9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tūkst. eurų</w:t>
            </w:r>
          </w:p>
        </w:tc>
      </w:tr>
      <w:tr w:rsidR="00623596" w:rsidRPr="00623596" w14:paraId="65B5C685" w14:textId="77777777" w:rsidTr="00623596">
        <w:trPr>
          <w:trHeight w:val="117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73972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623596">
              <w:rPr>
                <w:rFonts w:ascii="Arial" w:hAnsi="Arial" w:cs="Arial"/>
                <w:color w:val="000000"/>
                <w:lang w:eastAsia="lt-LT"/>
              </w:rPr>
              <w:t>Eil. Nr.</w:t>
            </w:r>
          </w:p>
        </w:tc>
        <w:tc>
          <w:tcPr>
            <w:tcW w:w="4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23C91E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 xml:space="preserve">Asignavimų valdytojo pavadinimas, programos numeris ir pavadinimas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BE763BB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Funkcinės klasifikacijos kodas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9E2FC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2025 m.</w:t>
            </w:r>
          </w:p>
        </w:tc>
      </w:tr>
      <w:tr w:rsidR="00623596" w:rsidRPr="00623596" w14:paraId="623E3AC2" w14:textId="77777777" w:rsidTr="00623596">
        <w:trPr>
          <w:trHeight w:val="30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8DC884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623596">
              <w:rPr>
                <w:rFonts w:ascii="Arial" w:hAnsi="Arial" w:cs="Arial"/>
                <w:color w:val="000000"/>
                <w:lang w:eastAsia="lt-LT"/>
              </w:rPr>
              <w:t>1</w:t>
            </w:r>
          </w:p>
        </w:tc>
        <w:tc>
          <w:tcPr>
            <w:tcW w:w="4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522E85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623596">
              <w:rPr>
                <w:rFonts w:ascii="Arial" w:hAnsi="Arial" w:cs="Arial"/>
                <w:color w:val="000000"/>
                <w:lang w:eastAsia="lt-LT"/>
              </w:rP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ECF717E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623596">
              <w:rPr>
                <w:rFonts w:ascii="Arial" w:hAnsi="Arial" w:cs="Arial"/>
                <w:color w:val="000000"/>
                <w:lang w:eastAsia="lt-LT"/>
              </w:rPr>
              <w:t>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41CC0F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623596">
              <w:rPr>
                <w:rFonts w:ascii="Arial" w:hAnsi="Arial" w:cs="Arial"/>
                <w:color w:val="000000"/>
                <w:lang w:eastAsia="lt-LT"/>
              </w:rPr>
              <w:t>4</w:t>
            </w:r>
          </w:p>
        </w:tc>
      </w:tr>
      <w:tr w:rsidR="00623596" w:rsidRPr="00623596" w14:paraId="278AB6AF" w14:textId="77777777" w:rsidTr="00623596">
        <w:trPr>
          <w:trHeight w:val="315"/>
        </w:trPr>
        <w:tc>
          <w:tcPr>
            <w:tcW w:w="1540" w:type="dxa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61001E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1.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C4E37FF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Gargždų ,,Vaivorykštės" gimnazija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C6F4D9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AC000C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40,355</w:t>
            </w:r>
          </w:p>
        </w:tc>
      </w:tr>
      <w:tr w:rsidR="00623596" w:rsidRPr="00623596" w14:paraId="72F1B401" w14:textId="77777777" w:rsidTr="00623596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8F27D3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1F791BD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9EA919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C9E8B9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623596" w:rsidRPr="00623596" w14:paraId="7D76B522" w14:textId="77777777" w:rsidTr="00623596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D939069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1.1.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117E455" w14:textId="77777777" w:rsidR="00623596" w:rsidRPr="00623596" w:rsidRDefault="00623596" w:rsidP="00623596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C9F8910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5A1224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40,355</w:t>
            </w:r>
          </w:p>
        </w:tc>
      </w:tr>
      <w:tr w:rsidR="00623596" w:rsidRPr="00623596" w14:paraId="57BE2BAB" w14:textId="77777777" w:rsidTr="00623596">
        <w:trPr>
          <w:trHeight w:val="36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0FD32F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1.1.1.</w:t>
            </w:r>
          </w:p>
        </w:tc>
        <w:tc>
          <w:tcPr>
            <w:tcW w:w="49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0259966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7ACA67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AB39DEB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21,245</w:t>
            </w:r>
          </w:p>
        </w:tc>
      </w:tr>
      <w:tr w:rsidR="00623596" w:rsidRPr="00623596" w14:paraId="1F60C633" w14:textId="77777777" w:rsidTr="00623596">
        <w:trPr>
          <w:trHeight w:val="66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59E1D28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1.1.2.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DD15FCD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454EDE7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773C3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19,110</w:t>
            </w:r>
          </w:p>
        </w:tc>
      </w:tr>
      <w:tr w:rsidR="00623596" w:rsidRPr="00623596" w14:paraId="24494F6B" w14:textId="77777777" w:rsidTr="00623596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A05B82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2.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E360EB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 xml:space="preserve">Priekulės Ievos Simonaitytės gimnazija 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09F747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604BD0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21,634</w:t>
            </w:r>
          </w:p>
        </w:tc>
      </w:tr>
      <w:tr w:rsidR="00623596" w:rsidRPr="00623596" w14:paraId="7B26579B" w14:textId="77777777" w:rsidTr="00623596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B788215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231AAC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2C3176B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664307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623596" w:rsidRPr="00623596" w14:paraId="152F618F" w14:textId="77777777" w:rsidTr="00623596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8FBBD17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2.1.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91BE7F" w14:textId="77777777" w:rsidR="00623596" w:rsidRPr="00623596" w:rsidRDefault="00623596" w:rsidP="00623596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45EF3F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F806F3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21,634</w:t>
            </w:r>
          </w:p>
        </w:tc>
      </w:tr>
      <w:tr w:rsidR="00623596" w:rsidRPr="00623596" w14:paraId="0032E09C" w14:textId="77777777" w:rsidTr="00623596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5BE7726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2.1.1.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EDE299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F1AA95F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E09EA4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11,781</w:t>
            </w:r>
          </w:p>
        </w:tc>
      </w:tr>
      <w:tr w:rsidR="00623596" w:rsidRPr="00623596" w14:paraId="3F2484F9" w14:textId="77777777" w:rsidTr="00623596">
        <w:trPr>
          <w:trHeight w:val="66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DF6ADB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2.1.2.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8133784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44590A8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B3E5E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9,853</w:t>
            </w:r>
          </w:p>
        </w:tc>
      </w:tr>
      <w:tr w:rsidR="00623596" w:rsidRPr="00623596" w14:paraId="7ACDCC88" w14:textId="77777777" w:rsidTr="00623596">
        <w:trPr>
          <w:trHeight w:val="31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0E22CA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3.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599385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Veiviržėnų Jurgio Šaulio gimnazija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7D4423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ABBF10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24,289</w:t>
            </w:r>
          </w:p>
        </w:tc>
      </w:tr>
      <w:tr w:rsidR="00623596" w:rsidRPr="00623596" w14:paraId="2D9004FE" w14:textId="77777777" w:rsidTr="00623596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42C8A32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BE85B0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71BB5DC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1C9BC0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</w:tr>
      <w:tr w:rsidR="00623596" w:rsidRPr="00623596" w14:paraId="4FE4DFD3" w14:textId="77777777" w:rsidTr="00623596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1C61DD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3.1.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E309BE" w14:textId="77777777" w:rsidR="00623596" w:rsidRPr="00623596" w:rsidRDefault="00623596" w:rsidP="00623596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F9892D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10644E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24,289</w:t>
            </w:r>
          </w:p>
        </w:tc>
      </w:tr>
      <w:tr w:rsidR="00623596" w:rsidRPr="00623596" w14:paraId="0FC6709C" w14:textId="77777777" w:rsidTr="00623596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A6B732D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3.1.1.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2E50CD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6DE9EF1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44E8F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19,965</w:t>
            </w:r>
          </w:p>
        </w:tc>
      </w:tr>
      <w:tr w:rsidR="00623596" w:rsidRPr="00623596" w14:paraId="5488C86E" w14:textId="77777777" w:rsidTr="00623596">
        <w:trPr>
          <w:trHeight w:val="555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ADACE0A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3.1.2.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1F2668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4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1113648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C1B1B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4,324</w:t>
            </w:r>
          </w:p>
        </w:tc>
      </w:tr>
      <w:tr w:rsidR="00623596" w:rsidRPr="00623596" w14:paraId="1CDE19FD" w14:textId="77777777" w:rsidTr="00623596">
        <w:trPr>
          <w:trHeight w:val="31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7DF3D6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4.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002458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Endriejavo pagrindinė mokykla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7F285F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3CADA2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6,555</w:t>
            </w:r>
          </w:p>
        </w:tc>
      </w:tr>
      <w:tr w:rsidR="00623596" w:rsidRPr="00623596" w14:paraId="32F46D48" w14:textId="77777777" w:rsidTr="00623596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F97B563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164C77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4803F3B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0697A5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</w:tr>
      <w:tr w:rsidR="00623596" w:rsidRPr="00623596" w14:paraId="76F42A07" w14:textId="77777777" w:rsidTr="00623596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1142EA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4.1.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40EA18" w14:textId="77777777" w:rsidR="00623596" w:rsidRPr="00623596" w:rsidRDefault="00623596" w:rsidP="00623596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616174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E4649A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6,555</w:t>
            </w:r>
          </w:p>
        </w:tc>
      </w:tr>
      <w:tr w:rsidR="00623596" w:rsidRPr="00623596" w14:paraId="7A15EEF2" w14:textId="77777777" w:rsidTr="00623596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FD56B1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4.1.1.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F3796E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B861C20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19CB7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5,772</w:t>
            </w:r>
          </w:p>
        </w:tc>
      </w:tr>
      <w:tr w:rsidR="00623596" w:rsidRPr="00623596" w14:paraId="50B01055" w14:textId="77777777" w:rsidTr="00623596">
        <w:trPr>
          <w:trHeight w:val="66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7CAB48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4.1.2.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C3BC40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4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B19CDF2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EAFEF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0,783</w:t>
            </w:r>
          </w:p>
        </w:tc>
      </w:tr>
      <w:tr w:rsidR="00623596" w:rsidRPr="00623596" w14:paraId="77ADC4FD" w14:textId="77777777" w:rsidTr="00623596">
        <w:trPr>
          <w:trHeight w:val="31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6F62AD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5.</w:t>
            </w:r>
          </w:p>
        </w:tc>
        <w:tc>
          <w:tcPr>
            <w:tcW w:w="4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293981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Gargždų ,,Kranto" progimnazija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8FB540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29123F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30,699</w:t>
            </w:r>
          </w:p>
        </w:tc>
      </w:tr>
      <w:tr w:rsidR="00623596" w:rsidRPr="00623596" w14:paraId="3E0B9AD9" w14:textId="77777777" w:rsidTr="00623596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6B1066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6107E1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377E8A7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252510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</w:tr>
      <w:tr w:rsidR="00623596" w:rsidRPr="00623596" w14:paraId="102D15D7" w14:textId="77777777" w:rsidTr="00623596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404DF9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5.1.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FC2CCF" w14:textId="77777777" w:rsidR="00623596" w:rsidRPr="00623596" w:rsidRDefault="00623596" w:rsidP="00623596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4FFBDB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7DE7AA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30,699</w:t>
            </w:r>
          </w:p>
        </w:tc>
      </w:tr>
      <w:tr w:rsidR="00623596" w:rsidRPr="00623596" w14:paraId="1CE7178C" w14:textId="77777777" w:rsidTr="00623596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CAB8B9C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5.1.1.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17A37B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1E78E49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A4FDF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-9,715</w:t>
            </w:r>
          </w:p>
        </w:tc>
      </w:tr>
      <w:tr w:rsidR="00623596" w:rsidRPr="00623596" w14:paraId="3B9C9DDC" w14:textId="77777777" w:rsidTr="00623596">
        <w:trPr>
          <w:trHeight w:val="555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7F214F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5.1.2.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02DD087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8A5BC69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9DB3D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22,814</w:t>
            </w:r>
          </w:p>
        </w:tc>
      </w:tr>
      <w:tr w:rsidR="00623596" w:rsidRPr="00623596" w14:paraId="0029C454" w14:textId="77777777" w:rsidTr="00623596">
        <w:trPr>
          <w:trHeight w:val="300"/>
        </w:trPr>
        <w:tc>
          <w:tcPr>
            <w:tcW w:w="1540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260CD94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5.1.4.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6BB5346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lėšos už paslaugas ir nuomą (S)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B767A39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BCCBA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17,600</w:t>
            </w:r>
          </w:p>
        </w:tc>
      </w:tr>
      <w:tr w:rsidR="00623596" w:rsidRPr="00623596" w14:paraId="2CE9778D" w14:textId="77777777" w:rsidTr="00623596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5D8C4D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6.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DC523E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Gargždų ,,Minijos" progimnazija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4C0ECE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E0DF75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22,531</w:t>
            </w:r>
          </w:p>
        </w:tc>
      </w:tr>
      <w:tr w:rsidR="00623596" w:rsidRPr="00623596" w14:paraId="57FE987A" w14:textId="77777777" w:rsidTr="00623596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39C335E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6B5A23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36DEB60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EB829E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</w:tr>
      <w:tr w:rsidR="00623596" w:rsidRPr="00623596" w14:paraId="6545795F" w14:textId="77777777" w:rsidTr="00623596">
        <w:trPr>
          <w:trHeight w:val="289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2C592F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6.1.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664A40" w14:textId="77777777" w:rsidR="00623596" w:rsidRPr="00623596" w:rsidRDefault="00623596" w:rsidP="00623596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3B3B7D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65F3C3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22,531</w:t>
            </w:r>
          </w:p>
        </w:tc>
      </w:tr>
      <w:tr w:rsidR="00623596" w:rsidRPr="00623596" w14:paraId="4FA85084" w14:textId="77777777" w:rsidTr="00623596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54E232E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6.1.1.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A8643F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41A71C6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B64D7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14,100</w:t>
            </w:r>
          </w:p>
        </w:tc>
      </w:tr>
      <w:tr w:rsidR="00623596" w:rsidRPr="00623596" w14:paraId="215D4ECE" w14:textId="77777777" w:rsidTr="00623596">
        <w:trPr>
          <w:trHeight w:val="66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725AB94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6.1.2.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33F527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50AF56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34BBC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8,431</w:t>
            </w:r>
          </w:p>
        </w:tc>
      </w:tr>
      <w:tr w:rsidR="00623596" w:rsidRPr="00623596" w14:paraId="1BCC6157" w14:textId="77777777" w:rsidTr="00623596">
        <w:trPr>
          <w:trHeight w:val="31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A4F0B5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7.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B30840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Agluonėnų mokykla-darželis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505771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375BE0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44,922</w:t>
            </w:r>
          </w:p>
        </w:tc>
      </w:tr>
      <w:tr w:rsidR="00623596" w:rsidRPr="00623596" w14:paraId="672CB8FB" w14:textId="77777777" w:rsidTr="00623596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ABF0C98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52C95B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903935C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38E819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</w:tr>
      <w:tr w:rsidR="00623596" w:rsidRPr="00623596" w14:paraId="66943281" w14:textId="77777777" w:rsidTr="00623596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C17456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7.1.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98EA72" w14:textId="77777777" w:rsidR="00623596" w:rsidRPr="00623596" w:rsidRDefault="00623596" w:rsidP="00623596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670422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167BB2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44,922</w:t>
            </w:r>
          </w:p>
        </w:tc>
      </w:tr>
      <w:tr w:rsidR="00623596" w:rsidRPr="00623596" w14:paraId="7A8FD0A2" w14:textId="77777777" w:rsidTr="00623596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E626CB5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7.1.1.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F14089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2458702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93D43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9,000</w:t>
            </w:r>
          </w:p>
        </w:tc>
      </w:tr>
      <w:tr w:rsidR="00623596" w:rsidRPr="00623596" w14:paraId="26695503" w14:textId="77777777" w:rsidTr="00623596">
        <w:trPr>
          <w:trHeight w:val="66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A43D7E0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7.1.2.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BDB2B9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37E30E8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71BFB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35,922</w:t>
            </w:r>
          </w:p>
        </w:tc>
      </w:tr>
      <w:tr w:rsidR="00623596" w:rsidRPr="00623596" w14:paraId="70D74D37" w14:textId="77777777" w:rsidTr="00623596">
        <w:trPr>
          <w:trHeight w:val="63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EF0C10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8.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AE8F97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 xml:space="preserve">Dituvos Aleksandro Teodoro </w:t>
            </w:r>
            <w:proofErr w:type="spellStart"/>
            <w:r w:rsidRPr="00623596">
              <w:rPr>
                <w:rFonts w:ascii="Arial" w:hAnsi="Arial" w:cs="Arial"/>
                <w:b/>
                <w:bCs/>
                <w:lang w:eastAsia="lt-LT"/>
              </w:rPr>
              <w:t>Kuršaičio</w:t>
            </w:r>
            <w:proofErr w:type="spellEnd"/>
            <w:r w:rsidRPr="00623596">
              <w:rPr>
                <w:rFonts w:ascii="Arial" w:hAnsi="Arial" w:cs="Arial"/>
                <w:b/>
                <w:bCs/>
                <w:lang w:eastAsia="lt-LT"/>
              </w:rPr>
              <w:t xml:space="preserve"> pagrindinė mokykla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C75C29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277599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-0,205</w:t>
            </w:r>
          </w:p>
        </w:tc>
      </w:tr>
      <w:tr w:rsidR="00623596" w:rsidRPr="00623596" w14:paraId="336AAB68" w14:textId="77777777" w:rsidTr="00623596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EBA20A2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829ED3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F13D26D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7C8E44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</w:tr>
      <w:tr w:rsidR="00623596" w:rsidRPr="00623596" w14:paraId="305E8F20" w14:textId="77777777" w:rsidTr="00623596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3E936B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8.1.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AA3328" w14:textId="77777777" w:rsidR="00623596" w:rsidRPr="00623596" w:rsidRDefault="00623596" w:rsidP="00623596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7963B7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F349AF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-0,205</w:t>
            </w:r>
          </w:p>
        </w:tc>
      </w:tr>
      <w:tr w:rsidR="00623596" w:rsidRPr="00623596" w14:paraId="0D607EBE" w14:textId="77777777" w:rsidTr="00623596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6A57C38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8.1.1.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9B2FA9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D802C87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9117C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-1,150</w:t>
            </w:r>
          </w:p>
        </w:tc>
      </w:tr>
      <w:tr w:rsidR="00623596" w:rsidRPr="00623596" w14:paraId="462D4F8D" w14:textId="77777777" w:rsidTr="00623596">
        <w:trPr>
          <w:trHeight w:val="66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9EAF772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8.1.2.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23A1A3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4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FFCC029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4A57C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0,945</w:t>
            </w:r>
          </w:p>
        </w:tc>
      </w:tr>
      <w:tr w:rsidR="00623596" w:rsidRPr="00623596" w14:paraId="4FFD800D" w14:textId="77777777" w:rsidTr="00623596">
        <w:trPr>
          <w:trHeight w:val="31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51B554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9.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A640F2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Dovilų pagrindinė mokykla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1626D6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DC8595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-10,923</w:t>
            </w:r>
          </w:p>
        </w:tc>
      </w:tr>
      <w:tr w:rsidR="00623596" w:rsidRPr="00623596" w14:paraId="102F49DE" w14:textId="77777777" w:rsidTr="00623596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B2641EC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BBD45A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1CE3D76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18BD9F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</w:tr>
      <w:tr w:rsidR="00623596" w:rsidRPr="00623596" w14:paraId="014397B3" w14:textId="77777777" w:rsidTr="00623596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31799B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9.1.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12EC60" w14:textId="77777777" w:rsidR="00623596" w:rsidRPr="00623596" w:rsidRDefault="00623596" w:rsidP="00623596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02FA24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42FF2A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-10,923</w:t>
            </w:r>
          </w:p>
        </w:tc>
      </w:tr>
      <w:tr w:rsidR="00623596" w:rsidRPr="00623596" w14:paraId="1736C8DF" w14:textId="77777777" w:rsidTr="00623596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91F4C4D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9.1.1.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BEE822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6DC549B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67DDA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-17,700</w:t>
            </w:r>
          </w:p>
        </w:tc>
      </w:tr>
      <w:tr w:rsidR="00623596" w:rsidRPr="00623596" w14:paraId="7F014DD0" w14:textId="77777777" w:rsidTr="00623596">
        <w:trPr>
          <w:trHeight w:val="66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BC4E117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9.1.2.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FBED2C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4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DC68534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0FC05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6,777</w:t>
            </w:r>
          </w:p>
        </w:tc>
      </w:tr>
      <w:tr w:rsidR="00623596" w:rsidRPr="00623596" w14:paraId="1792D901" w14:textId="77777777" w:rsidTr="00623596">
        <w:trPr>
          <w:trHeight w:val="31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132A75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10.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50BB1F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Ketvergių pagrindinė mokykla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276E66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C32C99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9,514</w:t>
            </w:r>
          </w:p>
        </w:tc>
      </w:tr>
      <w:tr w:rsidR="00623596" w:rsidRPr="00623596" w14:paraId="1877DEF0" w14:textId="77777777" w:rsidTr="00623596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79BB2A8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21D92F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C95A72E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3B7803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</w:tr>
      <w:tr w:rsidR="00623596" w:rsidRPr="00623596" w14:paraId="7848C4D2" w14:textId="77777777" w:rsidTr="00623596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B05A7B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10.1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8BEA7E" w14:textId="77777777" w:rsidR="00623596" w:rsidRPr="00623596" w:rsidRDefault="00623596" w:rsidP="00623596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AF9407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CEA97C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9,514</w:t>
            </w:r>
          </w:p>
        </w:tc>
      </w:tr>
      <w:tr w:rsidR="00623596" w:rsidRPr="00623596" w14:paraId="06AE9A2B" w14:textId="77777777" w:rsidTr="00623596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AB3B722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10.1.1.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855D27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6539E26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6F0BF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7,300</w:t>
            </w:r>
          </w:p>
        </w:tc>
      </w:tr>
      <w:tr w:rsidR="00623596" w:rsidRPr="00623596" w14:paraId="3876AF82" w14:textId="77777777" w:rsidTr="00623596">
        <w:trPr>
          <w:trHeight w:val="66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35D21BC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10.1.2.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E41963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7AEE0FB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9B3E1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2,214</w:t>
            </w:r>
          </w:p>
        </w:tc>
      </w:tr>
      <w:tr w:rsidR="00623596" w:rsidRPr="00623596" w14:paraId="0E07DF65" w14:textId="77777777" w:rsidTr="00623596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37CFDD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11.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2E2F9F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Kretingalės pagrindinė mokykla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E5B48A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4BDA71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9,528</w:t>
            </w:r>
          </w:p>
        </w:tc>
      </w:tr>
      <w:tr w:rsidR="00623596" w:rsidRPr="00623596" w14:paraId="575CBF6B" w14:textId="77777777" w:rsidTr="00623596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F11DDF6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7D1004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7DC47A4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B51E6A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</w:tr>
      <w:tr w:rsidR="00623596" w:rsidRPr="00623596" w14:paraId="7873DC77" w14:textId="77777777" w:rsidTr="00623596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284FE7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11.1.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8E1733" w14:textId="77777777" w:rsidR="00623596" w:rsidRPr="00623596" w:rsidRDefault="00623596" w:rsidP="00623596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1CE7E7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F963BC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9,528</w:t>
            </w:r>
          </w:p>
        </w:tc>
      </w:tr>
      <w:tr w:rsidR="00623596" w:rsidRPr="00623596" w14:paraId="37DBAFAE" w14:textId="77777777" w:rsidTr="00623596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FDDB1C7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11.1.1.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F9CC2D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81AAC9E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D142C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-5,500</w:t>
            </w:r>
          </w:p>
        </w:tc>
      </w:tr>
      <w:tr w:rsidR="00623596" w:rsidRPr="00623596" w14:paraId="68654750" w14:textId="77777777" w:rsidTr="00623596">
        <w:trPr>
          <w:trHeight w:val="66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1EF7BEF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11.1.2.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722B82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4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5FBF019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6BFB4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4,028</w:t>
            </w:r>
          </w:p>
        </w:tc>
      </w:tr>
      <w:tr w:rsidR="00623596" w:rsidRPr="00623596" w14:paraId="2FB0EBAA" w14:textId="77777777" w:rsidTr="00623596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06DA9B3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11.1.3.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13DF23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lėšos už paslaugas ir nuomą (S)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7643AE0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37232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11,000</w:t>
            </w:r>
          </w:p>
        </w:tc>
      </w:tr>
      <w:tr w:rsidR="00623596" w:rsidRPr="00623596" w14:paraId="34E07348" w14:textId="77777777" w:rsidTr="00623596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4DAA35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12.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8777BE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Plikių Ievos Labutytės pagrindinė mokykla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09683F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F129E0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8,800</w:t>
            </w:r>
          </w:p>
        </w:tc>
      </w:tr>
      <w:tr w:rsidR="00623596" w:rsidRPr="00623596" w14:paraId="69E6A360" w14:textId="77777777" w:rsidTr="00623596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1B36334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F197C1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457CD76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71F591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</w:tr>
      <w:tr w:rsidR="00623596" w:rsidRPr="00623596" w14:paraId="333FA9E7" w14:textId="77777777" w:rsidTr="00623596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1682B3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12.1.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A0EB4A" w14:textId="77777777" w:rsidR="00623596" w:rsidRPr="00623596" w:rsidRDefault="00623596" w:rsidP="00623596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6F3CB0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781EB9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8,800</w:t>
            </w:r>
          </w:p>
        </w:tc>
      </w:tr>
      <w:tr w:rsidR="00623596" w:rsidRPr="00623596" w14:paraId="293F137C" w14:textId="77777777" w:rsidTr="00623596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C65BECA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12.1.1.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5503E1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682A6EF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ACA49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6,100</w:t>
            </w:r>
          </w:p>
        </w:tc>
      </w:tr>
      <w:tr w:rsidR="00623596" w:rsidRPr="00623596" w14:paraId="7D9B3B20" w14:textId="77777777" w:rsidTr="00623596">
        <w:trPr>
          <w:trHeight w:val="66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3DB4207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12.1.2.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80F969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7ECF628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C1B2B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2,700</w:t>
            </w:r>
          </w:p>
        </w:tc>
      </w:tr>
      <w:tr w:rsidR="00623596" w:rsidRPr="00623596" w14:paraId="57AD3707" w14:textId="77777777" w:rsidTr="00623596">
        <w:trPr>
          <w:trHeight w:val="31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383A3A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13.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1EA9CC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Vėžaičių pagrindinė mokykla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64D212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DBEA02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15,652</w:t>
            </w:r>
          </w:p>
        </w:tc>
      </w:tr>
      <w:tr w:rsidR="00623596" w:rsidRPr="00623596" w14:paraId="2B1B7030" w14:textId="77777777" w:rsidTr="00623596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B24DB64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01489F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C4BC592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E7224B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</w:tr>
      <w:tr w:rsidR="00623596" w:rsidRPr="00623596" w14:paraId="7AF8AB7E" w14:textId="77777777" w:rsidTr="00623596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ABAC37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13.1.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FA9E76" w14:textId="77777777" w:rsidR="00623596" w:rsidRPr="00623596" w:rsidRDefault="00623596" w:rsidP="00623596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9DDE99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71633B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15,652</w:t>
            </w:r>
          </w:p>
        </w:tc>
      </w:tr>
      <w:tr w:rsidR="00623596" w:rsidRPr="00623596" w14:paraId="2330B2FE" w14:textId="77777777" w:rsidTr="00623596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0D7F18B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13.1.1.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5A2335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8058D90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4709A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3,000</w:t>
            </w:r>
          </w:p>
        </w:tc>
      </w:tr>
      <w:tr w:rsidR="00623596" w:rsidRPr="00623596" w14:paraId="75E79A9B" w14:textId="77777777" w:rsidTr="00623596">
        <w:trPr>
          <w:trHeight w:val="66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E4F7518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13.1.2.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4BE3BF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4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F6D01E9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F1439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2,452</w:t>
            </w:r>
          </w:p>
        </w:tc>
      </w:tr>
      <w:tr w:rsidR="00623596" w:rsidRPr="00623596" w14:paraId="25753205" w14:textId="77777777" w:rsidTr="00623596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232C96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13.1.3.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724F22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lėšos už paslaugas ir nuomą (S)</w:t>
            </w:r>
          </w:p>
        </w:tc>
        <w:tc>
          <w:tcPr>
            <w:tcW w:w="14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52A09F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8C25D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10,200</w:t>
            </w:r>
          </w:p>
        </w:tc>
      </w:tr>
      <w:tr w:rsidR="00623596" w:rsidRPr="00623596" w14:paraId="4975A51E" w14:textId="77777777" w:rsidTr="00623596">
        <w:trPr>
          <w:trHeight w:val="31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0CA131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14.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909132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proofErr w:type="spellStart"/>
            <w:r w:rsidRPr="00623596">
              <w:rPr>
                <w:rFonts w:ascii="Arial" w:hAnsi="Arial" w:cs="Arial"/>
                <w:b/>
                <w:bCs/>
                <w:lang w:eastAsia="lt-LT"/>
              </w:rPr>
              <w:t>Slengių</w:t>
            </w:r>
            <w:proofErr w:type="spellEnd"/>
            <w:r w:rsidRPr="00623596">
              <w:rPr>
                <w:rFonts w:ascii="Arial" w:hAnsi="Arial" w:cs="Arial"/>
                <w:b/>
                <w:bCs/>
                <w:lang w:eastAsia="lt-LT"/>
              </w:rPr>
              <w:t xml:space="preserve"> mokykla-daugiafunkcis centras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1EEE13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A0309D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-12,757</w:t>
            </w:r>
          </w:p>
        </w:tc>
      </w:tr>
      <w:tr w:rsidR="00623596" w:rsidRPr="00623596" w14:paraId="13CA3319" w14:textId="77777777" w:rsidTr="00623596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14C3E93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095C9B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332598F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A2A614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</w:tr>
      <w:tr w:rsidR="00623596" w:rsidRPr="00623596" w14:paraId="5A1EA566" w14:textId="77777777" w:rsidTr="00623596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16F3DD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14.1.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963E73" w14:textId="77777777" w:rsidR="00623596" w:rsidRPr="00623596" w:rsidRDefault="00623596" w:rsidP="00623596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E6A176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CD03FC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-12,757</w:t>
            </w:r>
          </w:p>
        </w:tc>
      </w:tr>
      <w:tr w:rsidR="00623596" w:rsidRPr="00623596" w14:paraId="06A7635F" w14:textId="77777777" w:rsidTr="00623596">
        <w:trPr>
          <w:trHeight w:val="66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4BC2580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14.1.2.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F78B79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3AE70FB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126B9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-12,757</w:t>
            </w:r>
          </w:p>
        </w:tc>
      </w:tr>
      <w:tr w:rsidR="00623596" w:rsidRPr="00623596" w14:paraId="381FB737" w14:textId="77777777" w:rsidTr="00623596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9BF705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15.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606DE9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proofErr w:type="spellStart"/>
            <w:r w:rsidRPr="00623596">
              <w:rPr>
                <w:rFonts w:ascii="Arial" w:hAnsi="Arial" w:cs="Arial"/>
                <w:b/>
                <w:bCs/>
                <w:lang w:eastAsia="lt-LT"/>
              </w:rPr>
              <w:t>Sendvario</w:t>
            </w:r>
            <w:proofErr w:type="spellEnd"/>
            <w:r w:rsidRPr="00623596">
              <w:rPr>
                <w:rFonts w:ascii="Arial" w:hAnsi="Arial" w:cs="Arial"/>
                <w:b/>
                <w:bCs/>
                <w:lang w:eastAsia="lt-LT"/>
              </w:rPr>
              <w:t xml:space="preserve"> ,,Saulės" mokykla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65371F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0071EE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16,117</w:t>
            </w:r>
          </w:p>
        </w:tc>
      </w:tr>
      <w:tr w:rsidR="00623596" w:rsidRPr="00623596" w14:paraId="71611B51" w14:textId="77777777" w:rsidTr="00623596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3C48748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86A7E1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9E32A98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E5EA7A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623596" w:rsidRPr="00623596" w14:paraId="4893B400" w14:textId="77777777" w:rsidTr="00623596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61D9D4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15.1.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EE66F9" w14:textId="77777777" w:rsidR="00623596" w:rsidRPr="00623596" w:rsidRDefault="00623596" w:rsidP="00623596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4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F1007A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7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AC0DA1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16,117</w:t>
            </w:r>
          </w:p>
        </w:tc>
      </w:tr>
      <w:tr w:rsidR="00623596" w:rsidRPr="00623596" w14:paraId="487B03EE" w14:textId="77777777" w:rsidTr="00623596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6D4E06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15.1.2.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5716D8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lėšos už paslaugas ir nuomą (S)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142E12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E381498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12,000</w:t>
            </w:r>
          </w:p>
        </w:tc>
      </w:tr>
      <w:tr w:rsidR="00623596" w:rsidRPr="00623596" w14:paraId="3E811B8A" w14:textId="77777777" w:rsidTr="00623596">
        <w:trPr>
          <w:trHeight w:val="6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529874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15.1.3.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AF6F90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579D7C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18465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4,117</w:t>
            </w:r>
          </w:p>
        </w:tc>
      </w:tr>
      <w:tr w:rsidR="00623596" w:rsidRPr="00623596" w14:paraId="4BBC3E72" w14:textId="77777777" w:rsidTr="00623596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0A58EB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16.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021CC3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Gargždų lopšelis-darželis ,,Ąžuoliukas"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166C89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4E9BCF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109,515</w:t>
            </w:r>
          </w:p>
        </w:tc>
      </w:tr>
      <w:tr w:rsidR="00623596" w:rsidRPr="00623596" w14:paraId="7DEAD782" w14:textId="77777777" w:rsidTr="00623596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FB48B23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4A6A86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DE561FB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ECC915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</w:tr>
      <w:tr w:rsidR="00623596" w:rsidRPr="00623596" w14:paraId="5FB8C874" w14:textId="77777777" w:rsidTr="00623596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5A8EDD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16.1.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2778D8" w14:textId="77777777" w:rsidR="00623596" w:rsidRPr="00623596" w:rsidRDefault="00623596" w:rsidP="00623596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53D806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934B33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109,515</w:t>
            </w:r>
          </w:p>
        </w:tc>
      </w:tr>
      <w:tr w:rsidR="00623596" w:rsidRPr="00623596" w14:paraId="1576FB42" w14:textId="77777777" w:rsidTr="00623596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EEEFDAE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16.1.1.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86D97F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D52BC71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43D0E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108,100</w:t>
            </w:r>
          </w:p>
        </w:tc>
      </w:tr>
      <w:tr w:rsidR="00623596" w:rsidRPr="00623596" w14:paraId="0F0EE836" w14:textId="77777777" w:rsidTr="00623596">
        <w:trPr>
          <w:trHeight w:val="66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091DD29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16.1.2.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DE1AA0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4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1B056D2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FA94D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1,415</w:t>
            </w:r>
          </w:p>
        </w:tc>
      </w:tr>
      <w:tr w:rsidR="00623596" w:rsidRPr="00623596" w14:paraId="0388ADFA" w14:textId="77777777" w:rsidTr="00623596">
        <w:trPr>
          <w:trHeight w:val="31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EF0F32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17.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26D81D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Gargždų lopšelis-darželis ,,Gintarėlis"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3DC067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0B109A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58,304</w:t>
            </w:r>
          </w:p>
        </w:tc>
      </w:tr>
      <w:tr w:rsidR="00623596" w:rsidRPr="00623596" w14:paraId="69A81ED3" w14:textId="77777777" w:rsidTr="00623596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D8714FB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3CADC3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CE2DDBE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619BF1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</w:tr>
      <w:tr w:rsidR="00623596" w:rsidRPr="00623596" w14:paraId="192AFAE0" w14:textId="77777777" w:rsidTr="00623596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B38048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17.1.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4D3F1F" w14:textId="77777777" w:rsidR="00623596" w:rsidRPr="00623596" w:rsidRDefault="00623596" w:rsidP="00623596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7B5091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CEAF61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58,304</w:t>
            </w:r>
          </w:p>
        </w:tc>
      </w:tr>
      <w:tr w:rsidR="00623596" w:rsidRPr="00623596" w14:paraId="26012F9C" w14:textId="77777777" w:rsidTr="00623596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E726AA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17.1.1.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C2FF94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9D3B6F7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F18A4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56,600</w:t>
            </w:r>
          </w:p>
        </w:tc>
      </w:tr>
      <w:tr w:rsidR="00623596" w:rsidRPr="00623596" w14:paraId="73F3B856" w14:textId="77777777" w:rsidTr="00623596">
        <w:trPr>
          <w:trHeight w:val="66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68C39F5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17.1.2.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982E05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4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52A2A45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4523D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1,704</w:t>
            </w:r>
          </w:p>
        </w:tc>
      </w:tr>
      <w:tr w:rsidR="00623596" w:rsidRPr="00623596" w14:paraId="14BBCDC4" w14:textId="77777777" w:rsidTr="00623596">
        <w:trPr>
          <w:trHeight w:val="31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F3B4B3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18.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6821CE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Gargždų lopšelis-darželis ,,Saulutė"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E58918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C92C77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35,958</w:t>
            </w:r>
          </w:p>
        </w:tc>
      </w:tr>
      <w:tr w:rsidR="00623596" w:rsidRPr="00623596" w14:paraId="29E98E5A" w14:textId="77777777" w:rsidTr="00623596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3D18756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41AB63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A58B0D6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84BA3D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</w:tr>
      <w:tr w:rsidR="00623596" w:rsidRPr="00623596" w14:paraId="5997AD86" w14:textId="77777777" w:rsidTr="00623596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06E485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18.1.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798348" w14:textId="77777777" w:rsidR="00623596" w:rsidRPr="00623596" w:rsidRDefault="00623596" w:rsidP="00623596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AE2725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206A38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35,958</w:t>
            </w:r>
          </w:p>
        </w:tc>
      </w:tr>
      <w:tr w:rsidR="00623596" w:rsidRPr="00623596" w14:paraId="637650D0" w14:textId="77777777" w:rsidTr="00623596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AE8DCF3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18.1.1.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712600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9CBB208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9A330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34,700</w:t>
            </w:r>
          </w:p>
        </w:tc>
      </w:tr>
      <w:tr w:rsidR="00623596" w:rsidRPr="00623596" w14:paraId="3B442896" w14:textId="77777777" w:rsidTr="00623596">
        <w:trPr>
          <w:trHeight w:val="63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D071660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18.1.2.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F24069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4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F9DC653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CE3140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1,258</w:t>
            </w:r>
          </w:p>
        </w:tc>
      </w:tr>
      <w:tr w:rsidR="00623596" w:rsidRPr="00623596" w14:paraId="2DA38066" w14:textId="77777777" w:rsidTr="00623596">
        <w:trPr>
          <w:trHeight w:val="31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14:paraId="40D5CF25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19.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578A850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Gargždų lopšelis-darželis ,,</w:t>
            </w:r>
            <w:proofErr w:type="spellStart"/>
            <w:r w:rsidRPr="00623596">
              <w:rPr>
                <w:rFonts w:ascii="Arial" w:hAnsi="Arial" w:cs="Arial"/>
                <w:b/>
                <w:bCs/>
                <w:lang w:eastAsia="lt-LT"/>
              </w:rPr>
              <w:t>Naminukas</w:t>
            </w:r>
            <w:proofErr w:type="spellEnd"/>
            <w:r w:rsidRPr="00623596">
              <w:rPr>
                <w:rFonts w:ascii="Arial" w:hAnsi="Arial" w:cs="Arial"/>
                <w:b/>
                <w:bCs/>
                <w:lang w:eastAsia="lt-LT"/>
              </w:rPr>
              <w:t>"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0DDF827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85CA02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36,034</w:t>
            </w:r>
          </w:p>
        </w:tc>
      </w:tr>
      <w:tr w:rsidR="00623596" w:rsidRPr="00623596" w14:paraId="060F6298" w14:textId="77777777" w:rsidTr="00623596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481A271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41BDA4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1150854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ED70DB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</w:tr>
      <w:tr w:rsidR="00623596" w:rsidRPr="00623596" w14:paraId="6C5F9173" w14:textId="77777777" w:rsidTr="00623596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461D50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19.1.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DF5376" w14:textId="77777777" w:rsidR="00623596" w:rsidRPr="00623596" w:rsidRDefault="00623596" w:rsidP="00623596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91C80F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B4BA64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36,034</w:t>
            </w:r>
          </w:p>
        </w:tc>
      </w:tr>
      <w:tr w:rsidR="00623596" w:rsidRPr="00623596" w14:paraId="5F10F934" w14:textId="77777777" w:rsidTr="00623596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95BE430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19.1.1.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4DBF35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2AD2FD1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03D6A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34,200</w:t>
            </w:r>
          </w:p>
        </w:tc>
      </w:tr>
      <w:tr w:rsidR="00623596" w:rsidRPr="00623596" w14:paraId="35C9C67B" w14:textId="77777777" w:rsidTr="00623596">
        <w:trPr>
          <w:trHeight w:val="66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93516BC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19.1.2.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B5F1C7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4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3094413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54C38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1,534</w:t>
            </w:r>
          </w:p>
        </w:tc>
      </w:tr>
      <w:tr w:rsidR="00623596" w:rsidRPr="00623596" w14:paraId="323B007B" w14:textId="77777777" w:rsidTr="00623596">
        <w:trPr>
          <w:trHeight w:val="300"/>
        </w:trPr>
        <w:tc>
          <w:tcPr>
            <w:tcW w:w="1540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8D027C4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19.1.3.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923DD5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lėšos už paslaugas ir nuomą (S)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95ACD9F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F4446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0,300</w:t>
            </w:r>
          </w:p>
        </w:tc>
      </w:tr>
      <w:tr w:rsidR="00623596" w:rsidRPr="00623596" w14:paraId="2EAC6D5C" w14:textId="77777777" w:rsidTr="00623596">
        <w:trPr>
          <w:trHeight w:val="31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14:paraId="1C8E3A5D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20.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61C6CC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Priekulės vaikų lopšelis-darželis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D143EC0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B81FE5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22,230</w:t>
            </w:r>
          </w:p>
        </w:tc>
      </w:tr>
      <w:tr w:rsidR="00623596" w:rsidRPr="00623596" w14:paraId="79A35840" w14:textId="77777777" w:rsidTr="00623596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7EC1BBE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F12024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86ACFEE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B7C8E8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</w:tr>
      <w:tr w:rsidR="00623596" w:rsidRPr="00623596" w14:paraId="59BFE310" w14:textId="77777777" w:rsidTr="00623596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7D85A4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20.1.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7C97C2" w14:textId="77777777" w:rsidR="00623596" w:rsidRPr="00623596" w:rsidRDefault="00623596" w:rsidP="00623596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D6A347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429E4E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22,230</w:t>
            </w:r>
          </w:p>
        </w:tc>
      </w:tr>
      <w:tr w:rsidR="00623596" w:rsidRPr="00623596" w14:paraId="161C9E0A" w14:textId="77777777" w:rsidTr="00623596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176B6A7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20.1.1.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49F657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A7C40FE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644DC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20,400</w:t>
            </w:r>
          </w:p>
        </w:tc>
      </w:tr>
      <w:tr w:rsidR="00623596" w:rsidRPr="00623596" w14:paraId="5D996375" w14:textId="77777777" w:rsidTr="00623596">
        <w:trPr>
          <w:trHeight w:val="66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2E7B1AF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20.1.2.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986E6C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4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BD11C00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BDBBA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1,830</w:t>
            </w:r>
          </w:p>
        </w:tc>
      </w:tr>
      <w:tr w:rsidR="00623596" w:rsidRPr="00623596" w14:paraId="0E037371" w14:textId="77777777" w:rsidTr="00623596">
        <w:trPr>
          <w:trHeight w:val="31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896721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21.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463ED9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Gargždų muzikos mokykla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E5C6DA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0A5FA1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123,400</w:t>
            </w:r>
          </w:p>
        </w:tc>
      </w:tr>
      <w:tr w:rsidR="00623596" w:rsidRPr="00623596" w14:paraId="14FE2C1F" w14:textId="77777777" w:rsidTr="00623596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5706242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765E43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F0AF379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2B5F92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</w:tr>
      <w:tr w:rsidR="00623596" w:rsidRPr="00623596" w14:paraId="2B71695A" w14:textId="77777777" w:rsidTr="00623596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EF710F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21.1.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D13772" w14:textId="77777777" w:rsidR="00623596" w:rsidRPr="00623596" w:rsidRDefault="00623596" w:rsidP="00623596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48F8F0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82F803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123,400</w:t>
            </w:r>
          </w:p>
        </w:tc>
      </w:tr>
      <w:tr w:rsidR="00623596" w:rsidRPr="00623596" w14:paraId="12CA98D3" w14:textId="77777777" w:rsidTr="00623596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8E36881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21.1.1.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2CE94B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0FEA036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519C6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123,400</w:t>
            </w:r>
          </w:p>
        </w:tc>
      </w:tr>
      <w:tr w:rsidR="00623596" w:rsidRPr="00623596" w14:paraId="6AD0EA2D" w14:textId="77777777" w:rsidTr="00623596">
        <w:trPr>
          <w:trHeight w:val="63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558C9B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22.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FFC164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Gargždų vaikų ir jaunimo laisvalaikio centras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AB042D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CC1867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-9,500</w:t>
            </w:r>
          </w:p>
        </w:tc>
      </w:tr>
      <w:tr w:rsidR="00623596" w:rsidRPr="00623596" w14:paraId="25B10044" w14:textId="77777777" w:rsidTr="00623596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BB4BA7B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62F473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248ABAE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EF0C21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</w:tr>
      <w:tr w:rsidR="00623596" w:rsidRPr="00623596" w14:paraId="6ECB85BE" w14:textId="77777777" w:rsidTr="00623596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6405FA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22.1.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45F00F" w14:textId="77777777" w:rsidR="00623596" w:rsidRPr="00623596" w:rsidRDefault="00623596" w:rsidP="00623596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1737AD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BFEBF2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-9,500</w:t>
            </w:r>
          </w:p>
        </w:tc>
      </w:tr>
      <w:tr w:rsidR="00623596" w:rsidRPr="00623596" w14:paraId="22122CDC" w14:textId="77777777" w:rsidTr="00623596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0D6BA45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22.1.1.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B4A071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47BCB71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89752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-9,500</w:t>
            </w:r>
          </w:p>
        </w:tc>
      </w:tr>
      <w:tr w:rsidR="00623596" w:rsidRPr="00623596" w14:paraId="0FE82D55" w14:textId="77777777" w:rsidTr="00623596">
        <w:trPr>
          <w:trHeight w:val="31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4FC85E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23.</w:t>
            </w:r>
          </w:p>
        </w:tc>
        <w:tc>
          <w:tcPr>
            <w:tcW w:w="4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C68CD3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Klaipėdos rajono švietimo centras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D1549D9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BF09CF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11,000</w:t>
            </w:r>
          </w:p>
        </w:tc>
      </w:tr>
      <w:tr w:rsidR="00623596" w:rsidRPr="00623596" w14:paraId="2C1112AA" w14:textId="77777777" w:rsidTr="00623596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1FD544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45852B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71298F0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82129E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</w:tr>
      <w:tr w:rsidR="00623596" w:rsidRPr="00623596" w14:paraId="45DEADB3" w14:textId="77777777" w:rsidTr="00623596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05C060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23.1.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B1FAB1" w14:textId="77777777" w:rsidR="00623596" w:rsidRPr="00623596" w:rsidRDefault="00623596" w:rsidP="00623596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EB2DA5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42E882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11,000</w:t>
            </w:r>
          </w:p>
        </w:tc>
      </w:tr>
      <w:tr w:rsidR="00623596" w:rsidRPr="00623596" w14:paraId="69A8B657" w14:textId="77777777" w:rsidTr="00623596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BA8A37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23.1.1.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551FD2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9B28BD7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B74B2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11,000</w:t>
            </w:r>
          </w:p>
        </w:tc>
      </w:tr>
      <w:tr w:rsidR="00623596" w:rsidRPr="00623596" w14:paraId="5F83D5A5" w14:textId="77777777" w:rsidTr="00623596">
        <w:trPr>
          <w:trHeight w:val="31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68141B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24.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D803E3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Pedagoginė psichologinė tarnyba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19D828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865550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0,400</w:t>
            </w:r>
          </w:p>
        </w:tc>
      </w:tr>
      <w:tr w:rsidR="00623596" w:rsidRPr="00623596" w14:paraId="71F29BB7" w14:textId="77777777" w:rsidTr="00623596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A8173F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E90B2D6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029AB9D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A960C7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623596" w:rsidRPr="00623596" w14:paraId="3B62A4E4" w14:textId="77777777" w:rsidTr="00623596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4CAB34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24.1.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5096C6" w14:textId="77777777" w:rsidR="00623596" w:rsidRPr="00623596" w:rsidRDefault="00623596" w:rsidP="00623596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B4FC34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3C324D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0,400</w:t>
            </w:r>
          </w:p>
        </w:tc>
      </w:tr>
      <w:tr w:rsidR="00623596" w:rsidRPr="00623596" w14:paraId="06267DC1" w14:textId="77777777" w:rsidTr="00623596">
        <w:trPr>
          <w:trHeight w:val="63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5C8E67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24.1.2.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14:paraId="43CFDB83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24FF1E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BE329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0,400</w:t>
            </w:r>
          </w:p>
        </w:tc>
      </w:tr>
      <w:tr w:rsidR="00623596" w:rsidRPr="00623596" w14:paraId="51F2FB0A" w14:textId="77777777" w:rsidTr="00623596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B31122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25.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A50BC9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Gargždų atviras jaunimo centras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C1EDF8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D315AB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-62,800</w:t>
            </w:r>
          </w:p>
        </w:tc>
      </w:tr>
      <w:tr w:rsidR="00623596" w:rsidRPr="00623596" w14:paraId="0087A67F" w14:textId="77777777" w:rsidTr="00623596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959821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2FA209A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0C17C1A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C2C837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623596" w:rsidRPr="00623596" w14:paraId="6C408918" w14:textId="77777777" w:rsidTr="00623596">
        <w:trPr>
          <w:trHeight w:val="6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B18AC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25.1.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7BE63B7" w14:textId="77777777" w:rsidR="00623596" w:rsidRPr="00623596" w:rsidRDefault="00623596" w:rsidP="00623596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5. Socialinės apsaugos ir NVO politikos programa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0431C7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10.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F69862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-62,800</w:t>
            </w:r>
          </w:p>
        </w:tc>
      </w:tr>
      <w:tr w:rsidR="00623596" w:rsidRPr="00623596" w14:paraId="1E0A73BA" w14:textId="77777777" w:rsidTr="00623596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D83EFB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25.1.1.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F4E4E5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9FE0A80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58ACB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-62,800</w:t>
            </w:r>
          </w:p>
        </w:tc>
      </w:tr>
      <w:tr w:rsidR="00623596" w:rsidRPr="00623596" w14:paraId="1FBA59B8" w14:textId="77777777" w:rsidTr="00623596">
        <w:trPr>
          <w:trHeight w:val="623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12066237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26.</w:t>
            </w:r>
          </w:p>
        </w:tc>
        <w:tc>
          <w:tcPr>
            <w:tcW w:w="4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9F2A1F0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Klaipėdos rajono turizmo informacijos centras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3B3262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0883EF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-11,000</w:t>
            </w:r>
          </w:p>
        </w:tc>
      </w:tr>
      <w:tr w:rsidR="00623596" w:rsidRPr="00623596" w14:paraId="18C97C5C" w14:textId="77777777" w:rsidTr="00623596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109EEA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7AD6441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1EBE502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BD5DEF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623596" w:rsidRPr="00623596" w14:paraId="56AF3289" w14:textId="77777777" w:rsidTr="00623596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B4836F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26.1.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C22DAAB" w14:textId="77777777" w:rsidR="00623596" w:rsidRPr="00623596" w:rsidRDefault="00623596" w:rsidP="00623596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2. Ekonominio konkurencingumo didinimo programa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2BA572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04.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76B94B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-11,000</w:t>
            </w:r>
          </w:p>
        </w:tc>
      </w:tr>
      <w:tr w:rsidR="00623596" w:rsidRPr="00623596" w14:paraId="2EE3F520" w14:textId="77777777" w:rsidTr="00623596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329427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26.1.1.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6A629A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9557DE6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B8CC4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-11,000</w:t>
            </w:r>
          </w:p>
        </w:tc>
      </w:tr>
      <w:tr w:rsidR="00623596" w:rsidRPr="00623596" w14:paraId="528F77CE" w14:textId="77777777" w:rsidTr="00623596">
        <w:trPr>
          <w:trHeight w:val="66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A3F8FC2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27.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37AFC16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Klaipėdos rajono savivaldybės visuomenės sveikatos biuras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25C683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3D666E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-11,000</w:t>
            </w:r>
          </w:p>
        </w:tc>
      </w:tr>
      <w:tr w:rsidR="00623596" w:rsidRPr="00623596" w14:paraId="7E668DAD" w14:textId="77777777" w:rsidTr="00623596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F3FE9D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F7BB2A2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780FCBE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6CE3A9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623596" w:rsidRPr="00623596" w14:paraId="02D5B5EB" w14:textId="77777777" w:rsidTr="00623596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562A65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27.1.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A54AF7" w14:textId="77777777" w:rsidR="00623596" w:rsidRPr="00623596" w:rsidRDefault="00623596" w:rsidP="00623596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4. Sveikatos apsaugos programa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39E39C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07.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DDB782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1,000</w:t>
            </w:r>
          </w:p>
        </w:tc>
      </w:tr>
      <w:tr w:rsidR="00623596" w:rsidRPr="00623596" w14:paraId="49AFD6D4" w14:textId="77777777" w:rsidTr="00623596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B0BAFB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27.1.3.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6021B62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lėšos už paslaugas ir nuomą (S)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9E1542C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6E019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1,000</w:t>
            </w:r>
          </w:p>
        </w:tc>
      </w:tr>
      <w:tr w:rsidR="00623596" w:rsidRPr="00623596" w14:paraId="1B4980B7" w14:textId="77777777" w:rsidTr="00623596">
        <w:trPr>
          <w:trHeight w:val="278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D1623F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27.2.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B305EB" w14:textId="77777777" w:rsidR="00623596" w:rsidRPr="00623596" w:rsidRDefault="00623596" w:rsidP="00623596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5. Socialinės apsaugos ir NVO politikos programa</w:t>
            </w:r>
          </w:p>
        </w:tc>
        <w:tc>
          <w:tcPr>
            <w:tcW w:w="14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F6EC1A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10.</w:t>
            </w:r>
          </w:p>
        </w:tc>
        <w:tc>
          <w:tcPr>
            <w:tcW w:w="17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CC724C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-12,000</w:t>
            </w:r>
          </w:p>
        </w:tc>
      </w:tr>
      <w:tr w:rsidR="00623596" w:rsidRPr="00623596" w14:paraId="66F3E7FA" w14:textId="77777777" w:rsidTr="00623596">
        <w:trPr>
          <w:trHeight w:val="278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DB9B4F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27.2.1.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E22AB3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8CD864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6331E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-12,000</w:t>
            </w:r>
          </w:p>
        </w:tc>
      </w:tr>
      <w:tr w:rsidR="00623596" w:rsidRPr="00623596" w14:paraId="70D7A2AF" w14:textId="77777777" w:rsidTr="00623596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17591B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31.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C2413E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Viliaus Gaigalaičio globos namai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4DB899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b/>
                <w:bCs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i/>
                <w:i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AF8D97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-11,800</w:t>
            </w:r>
          </w:p>
        </w:tc>
      </w:tr>
      <w:tr w:rsidR="00623596" w:rsidRPr="00623596" w14:paraId="62A4C4F9" w14:textId="77777777" w:rsidTr="00623596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8902B2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2392886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5D48FEC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A2124D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623596" w:rsidRPr="00623596" w14:paraId="205C6E8F" w14:textId="77777777" w:rsidTr="00623596">
        <w:trPr>
          <w:trHeight w:val="6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257CB7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31.1.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72E66C6" w14:textId="77777777" w:rsidR="00623596" w:rsidRPr="00623596" w:rsidRDefault="00623596" w:rsidP="00623596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5. Socialinės apsaugos ir NVO politikos programa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29A227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10.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3EA569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-11,800</w:t>
            </w:r>
          </w:p>
        </w:tc>
      </w:tr>
      <w:tr w:rsidR="00623596" w:rsidRPr="00623596" w14:paraId="4F34C8CD" w14:textId="77777777" w:rsidTr="00623596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0A2D62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31.1.1.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7BBC61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FF69C6C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BA424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-11,800</w:t>
            </w:r>
          </w:p>
        </w:tc>
      </w:tr>
      <w:tr w:rsidR="00623596" w:rsidRPr="00623596" w14:paraId="54F48431" w14:textId="77777777" w:rsidTr="00623596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084481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32.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38CF25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Jono Lankučio viešoji biblioteka</w:t>
            </w:r>
          </w:p>
        </w:tc>
        <w:tc>
          <w:tcPr>
            <w:tcW w:w="14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6FA6D1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5F7ABD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-22,200</w:t>
            </w:r>
          </w:p>
        </w:tc>
      </w:tr>
      <w:tr w:rsidR="00623596" w:rsidRPr="00623596" w14:paraId="09F6EE66" w14:textId="77777777" w:rsidTr="00623596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3803C58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97CF11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FEF8383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95053D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623596" w:rsidRPr="00623596" w14:paraId="083D19CF" w14:textId="77777777" w:rsidTr="00623596">
        <w:trPr>
          <w:trHeight w:val="6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246E7C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32.1.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AF6410" w14:textId="77777777" w:rsidR="00623596" w:rsidRPr="00623596" w:rsidRDefault="00623596" w:rsidP="00623596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9E8B8F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08.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5CCD4F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-22,200</w:t>
            </w:r>
          </w:p>
        </w:tc>
      </w:tr>
      <w:tr w:rsidR="00623596" w:rsidRPr="00623596" w14:paraId="4A65DF69" w14:textId="77777777" w:rsidTr="00623596">
        <w:trPr>
          <w:trHeight w:val="312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B13BFF7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32.1.1.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B82F30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7F710B7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4912DF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-22,200</w:t>
            </w:r>
          </w:p>
        </w:tc>
      </w:tr>
      <w:tr w:rsidR="00623596" w:rsidRPr="00623596" w14:paraId="73F84F25" w14:textId="77777777" w:rsidTr="00623596">
        <w:trPr>
          <w:trHeight w:val="31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389649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34.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EA51E0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Gargždų kultūros centras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53D2AB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C5D139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-3,000</w:t>
            </w:r>
          </w:p>
        </w:tc>
      </w:tr>
      <w:tr w:rsidR="00623596" w:rsidRPr="00623596" w14:paraId="091A9E05" w14:textId="77777777" w:rsidTr="00623596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8013DAC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A7B373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69BEC96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D01DF8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623596" w:rsidRPr="00623596" w14:paraId="3EF588EF" w14:textId="77777777" w:rsidTr="00623596">
        <w:trPr>
          <w:trHeight w:val="6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2CE102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34.1.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C0F69A" w14:textId="77777777" w:rsidR="00623596" w:rsidRPr="00623596" w:rsidRDefault="00623596" w:rsidP="00623596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C12281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08.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5556F4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-3,000</w:t>
            </w:r>
          </w:p>
        </w:tc>
      </w:tr>
      <w:tr w:rsidR="00623596" w:rsidRPr="00623596" w14:paraId="3CF13B44" w14:textId="77777777" w:rsidTr="00623596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C931ECD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34.1.1.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11807A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17AB8A4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A29C5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-3,000</w:t>
            </w:r>
          </w:p>
        </w:tc>
      </w:tr>
      <w:tr w:rsidR="00623596" w:rsidRPr="00623596" w14:paraId="5CE8C6B3" w14:textId="77777777" w:rsidTr="00623596">
        <w:trPr>
          <w:trHeight w:val="31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7B6B3C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39.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CD93DE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Vėžaičių kultūros centras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AE98E5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2C5C96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-8,000</w:t>
            </w:r>
          </w:p>
        </w:tc>
      </w:tr>
      <w:tr w:rsidR="00623596" w:rsidRPr="00623596" w14:paraId="26CEA6BF" w14:textId="77777777" w:rsidTr="00623596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91BA38E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5E7951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7610680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430976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623596" w:rsidRPr="00623596" w14:paraId="596B9ECF" w14:textId="77777777" w:rsidTr="00623596">
        <w:trPr>
          <w:trHeight w:val="6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DFADAD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39.1.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16A83C" w14:textId="77777777" w:rsidR="00623596" w:rsidRPr="00623596" w:rsidRDefault="00623596" w:rsidP="00623596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40A5DF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08.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280599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-8,000</w:t>
            </w:r>
          </w:p>
        </w:tc>
      </w:tr>
      <w:tr w:rsidR="00623596" w:rsidRPr="00623596" w14:paraId="4DD4FAE6" w14:textId="77777777" w:rsidTr="00623596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0B84305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39.1.1.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EFC5CD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483F8AE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7EF53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-8,000</w:t>
            </w:r>
          </w:p>
        </w:tc>
      </w:tr>
      <w:tr w:rsidR="00623596" w:rsidRPr="00623596" w14:paraId="4E623D81" w14:textId="77777777" w:rsidTr="00623596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AA28C9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40.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EBA20D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Sporto centras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B4B074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E222EB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193,300</w:t>
            </w:r>
          </w:p>
        </w:tc>
      </w:tr>
      <w:tr w:rsidR="00623596" w:rsidRPr="00623596" w14:paraId="463D7111" w14:textId="77777777" w:rsidTr="00623596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DE572E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1C346F8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B8667F8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4F60B1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623596" w:rsidRPr="00623596" w14:paraId="487B703D" w14:textId="77777777" w:rsidTr="00623596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27824D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40.1.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BE97BF" w14:textId="77777777" w:rsidR="00623596" w:rsidRPr="00623596" w:rsidRDefault="00623596" w:rsidP="00623596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8. Kūno kultūros ir sporto plėtros programa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D030B7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08.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E9840A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193,300</w:t>
            </w:r>
          </w:p>
        </w:tc>
      </w:tr>
      <w:tr w:rsidR="00623596" w:rsidRPr="00623596" w14:paraId="259FA5FC" w14:textId="77777777" w:rsidTr="00623596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8DB0B2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40.1.1.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0C08304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46F0EF1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CE8E7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193,300</w:t>
            </w:r>
          </w:p>
        </w:tc>
      </w:tr>
      <w:tr w:rsidR="00623596" w:rsidRPr="00623596" w14:paraId="3FCE558D" w14:textId="77777777" w:rsidTr="00623596">
        <w:trPr>
          <w:trHeight w:val="3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AF73A2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41.</w:t>
            </w:r>
          </w:p>
        </w:tc>
        <w:tc>
          <w:tcPr>
            <w:tcW w:w="4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DF40BCD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Klaipėdos r. sav. priešgaisrinė tarnyba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75C4B7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086318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26,500</w:t>
            </w:r>
          </w:p>
        </w:tc>
      </w:tr>
      <w:tr w:rsidR="00623596" w:rsidRPr="00623596" w14:paraId="1082EA60" w14:textId="77777777" w:rsidTr="00623596">
        <w:trPr>
          <w:trHeight w:val="312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B4E726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C149058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BF25D42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F065EC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</w:tr>
      <w:tr w:rsidR="00623596" w:rsidRPr="00623596" w14:paraId="79D97ED9" w14:textId="77777777" w:rsidTr="00623596">
        <w:trPr>
          <w:trHeight w:val="6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61DF9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41.1.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D989CAB" w14:textId="77777777" w:rsidR="00623596" w:rsidRPr="00623596" w:rsidRDefault="00623596" w:rsidP="00623596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9. Savivaldybės valdymo ir pagrindinių funkcijų vykdymo programa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BF2356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03.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BB8492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26,500</w:t>
            </w:r>
          </w:p>
        </w:tc>
      </w:tr>
      <w:tr w:rsidR="00623596" w:rsidRPr="00623596" w14:paraId="417CE07B" w14:textId="77777777" w:rsidTr="00623596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E4324F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41.1.2.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786AD4B1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valstybinei funkcijai (VBD)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56E7BE5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3C1C0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26,500</w:t>
            </w:r>
          </w:p>
        </w:tc>
      </w:tr>
      <w:tr w:rsidR="00623596" w:rsidRPr="00623596" w14:paraId="154EA0FC" w14:textId="77777777" w:rsidTr="00623596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BCA094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42.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693C0F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Kontrolės ir audito tarnyba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31F3AD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45E00BA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-30,000</w:t>
            </w:r>
          </w:p>
        </w:tc>
      </w:tr>
      <w:tr w:rsidR="00623596" w:rsidRPr="00623596" w14:paraId="638B83B6" w14:textId="77777777" w:rsidTr="00623596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82ACFB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432CCF6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BEDC08C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01.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0AA20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623596" w:rsidRPr="00623596" w14:paraId="6A6D7DAE" w14:textId="77777777" w:rsidTr="00623596">
        <w:trPr>
          <w:trHeight w:val="60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48C125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42.1.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4269516" w14:textId="77777777" w:rsidR="00623596" w:rsidRPr="00623596" w:rsidRDefault="00623596" w:rsidP="00623596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9. Savivaldybės valdymo ir pagrindinių funkcijų vykdymo programa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7325584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791B5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-30,000</w:t>
            </w:r>
          </w:p>
        </w:tc>
      </w:tr>
      <w:tr w:rsidR="00623596" w:rsidRPr="00623596" w14:paraId="5471DC9F" w14:textId="77777777" w:rsidTr="00623596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57B6D82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42.1.1.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B24B9EA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AFD2DDB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52178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-30,000</w:t>
            </w:r>
          </w:p>
        </w:tc>
      </w:tr>
      <w:tr w:rsidR="00623596" w:rsidRPr="00623596" w14:paraId="4E0AD50B" w14:textId="77777777" w:rsidTr="00623596">
        <w:trPr>
          <w:trHeight w:val="63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29AC69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43.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CC7FA27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Klaipėdos rajono savivaldybės administracija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D4AB58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BE2E80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-2014,436</w:t>
            </w:r>
          </w:p>
        </w:tc>
      </w:tr>
      <w:tr w:rsidR="00623596" w:rsidRPr="00623596" w14:paraId="28414033" w14:textId="77777777" w:rsidTr="00623596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9BDA18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60A8F0E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E1ED8BD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6D9D88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</w:tr>
      <w:tr w:rsidR="00623596" w:rsidRPr="00623596" w14:paraId="2C264A62" w14:textId="77777777" w:rsidTr="00623596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48BD8A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43.1.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39C4F3F" w14:textId="77777777" w:rsidR="00623596" w:rsidRPr="00623596" w:rsidRDefault="00623596" w:rsidP="00623596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E98DDE2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84F134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142,769</w:t>
            </w:r>
          </w:p>
        </w:tc>
      </w:tr>
      <w:tr w:rsidR="00623596" w:rsidRPr="00623596" w14:paraId="1CC34F59" w14:textId="77777777" w:rsidTr="00623596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005A0E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43.1.1.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C8BBDBA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7FA5EF7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19EDC4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877,223</w:t>
            </w:r>
          </w:p>
        </w:tc>
      </w:tr>
      <w:tr w:rsidR="00623596" w:rsidRPr="00623596" w14:paraId="4E87948E" w14:textId="77777777" w:rsidTr="00623596">
        <w:trPr>
          <w:trHeight w:val="72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C7C654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43.1.2.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103273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6C2684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0E6D66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-119,854</w:t>
            </w:r>
          </w:p>
        </w:tc>
      </w:tr>
      <w:tr w:rsidR="00623596" w:rsidRPr="00623596" w14:paraId="1FEFDE21" w14:textId="77777777" w:rsidTr="00623596">
        <w:trPr>
          <w:trHeight w:val="312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5AF5C2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43.1.3.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92FC14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kita dotacija  (VBD)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FDD549F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042AEF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-79,900</w:t>
            </w:r>
          </w:p>
        </w:tc>
      </w:tr>
      <w:tr w:rsidR="00623596" w:rsidRPr="00623596" w14:paraId="4854329D" w14:textId="77777777" w:rsidTr="00623596">
        <w:trPr>
          <w:trHeight w:val="96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296085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43.1.4.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68A18F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Dotacija savivaldybėms iš Europos Sąjungos, kitos tarptautinės finansinės paramos ir bendrojo finansavimo lėšos (ES, VBES))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0AE395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C9B5E8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-454,500</w:t>
            </w:r>
          </w:p>
        </w:tc>
      </w:tr>
      <w:tr w:rsidR="00623596" w:rsidRPr="00623596" w14:paraId="521D8A47" w14:textId="77777777" w:rsidTr="00623596">
        <w:trPr>
          <w:trHeight w:val="64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2686C0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43.1.5.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E0C6C2A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skolintos lėšos prisidėjimui prie ES projektų (SL(ES))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D9E36C3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A7B6D3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-80,200</w:t>
            </w:r>
          </w:p>
        </w:tc>
      </w:tr>
      <w:tr w:rsidR="00623596" w:rsidRPr="00623596" w14:paraId="4BCC35E7" w14:textId="77777777" w:rsidTr="00623596">
        <w:trPr>
          <w:trHeight w:val="60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4EA686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43.2.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574FA0" w14:textId="77777777" w:rsidR="00623596" w:rsidRPr="00623596" w:rsidRDefault="00623596" w:rsidP="00623596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2. Ekonominio konkurencingumo didinimo programa</w:t>
            </w:r>
          </w:p>
        </w:tc>
        <w:tc>
          <w:tcPr>
            <w:tcW w:w="14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6968B02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04.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5FBC6B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-860,800</w:t>
            </w:r>
          </w:p>
        </w:tc>
      </w:tr>
      <w:tr w:rsidR="00623596" w:rsidRPr="00623596" w14:paraId="06045C69" w14:textId="77777777" w:rsidTr="00623596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3CC15F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43.2.1.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D34D46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4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4868B3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E54E93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-566,800</w:t>
            </w:r>
          </w:p>
        </w:tc>
      </w:tr>
      <w:tr w:rsidR="00623596" w:rsidRPr="00623596" w14:paraId="0660ACE4" w14:textId="77777777" w:rsidTr="00623596">
        <w:trPr>
          <w:trHeight w:val="998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59D70C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43.2.3.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19BDC53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Dotacija savivaldybėms iš Europos Sąjungos, kitos tarptautinės finansinės paramos ir bendrojo finansavimo lėšos (ES, VBES))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602476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638135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-294,000</w:t>
            </w:r>
          </w:p>
        </w:tc>
      </w:tr>
      <w:tr w:rsidR="00623596" w:rsidRPr="00623596" w14:paraId="3229ED50" w14:textId="77777777" w:rsidTr="00623596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D56A1D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2754B8B9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83F510B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1509E9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623596" w:rsidRPr="00623596" w14:paraId="4553880E" w14:textId="77777777" w:rsidTr="00623596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81DC59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43.2.3.2.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EF0458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Priekulės seniūnija</w:t>
            </w:r>
          </w:p>
        </w:tc>
        <w:tc>
          <w:tcPr>
            <w:tcW w:w="14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867EC7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BA9E30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-28,500</w:t>
            </w:r>
          </w:p>
        </w:tc>
      </w:tr>
      <w:tr w:rsidR="00623596" w:rsidRPr="00623596" w14:paraId="517D6B5E" w14:textId="77777777" w:rsidTr="00623596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975B27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43.3.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90A762" w14:textId="77777777" w:rsidR="00623596" w:rsidRPr="00623596" w:rsidRDefault="00623596" w:rsidP="00623596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3. Aplinkos apsaugos programa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14:paraId="7D7227A0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671AD7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12,200</w:t>
            </w:r>
          </w:p>
        </w:tc>
      </w:tr>
      <w:tr w:rsidR="00623596" w:rsidRPr="00623596" w14:paraId="58EB1ABB" w14:textId="77777777" w:rsidTr="00623596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8CD701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D2123BE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jos: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hideMark/>
          </w:tcPr>
          <w:p w14:paraId="5B651CD1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0F743D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623596" w:rsidRPr="00623596" w14:paraId="09431515" w14:textId="77777777" w:rsidTr="00623596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6D5837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43.3.2.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3DE1F7B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savivaldybės lėšos (SB)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hideMark/>
          </w:tcPr>
          <w:p w14:paraId="0B6A81EF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05.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0775E9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-37,800</w:t>
            </w:r>
          </w:p>
        </w:tc>
      </w:tr>
      <w:tr w:rsidR="00623596" w:rsidRPr="00623596" w14:paraId="4A2BED22" w14:textId="77777777" w:rsidTr="00623596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8C8B43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C771DD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14:paraId="5568141C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D8546F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623596" w:rsidRPr="00623596" w14:paraId="494C91BA" w14:textId="77777777" w:rsidTr="00623596">
        <w:trPr>
          <w:trHeight w:val="312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34FDC8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43.3.2.1.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5F89FA0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Agluonėnų seniūnija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hideMark/>
          </w:tcPr>
          <w:p w14:paraId="7E1078EA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FBA743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6,000</w:t>
            </w:r>
          </w:p>
        </w:tc>
      </w:tr>
      <w:tr w:rsidR="00623596" w:rsidRPr="00623596" w14:paraId="0F3B2D6A" w14:textId="77777777" w:rsidTr="00623596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7F64FD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43.3.2.4.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51FE46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Endriejavo seniūnija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14:paraId="2F949E65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8D4FCC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-2,800</w:t>
            </w:r>
          </w:p>
        </w:tc>
      </w:tr>
      <w:tr w:rsidR="00623596" w:rsidRPr="00623596" w14:paraId="0FA154B2" w14:textId="77777777" w:rsidTr="00623596">
        <w:trPr>
          <w:trHeight w:val="312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49E8FD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43.3.2.5.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A7C1590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Gargždų seniūnija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hideMark/>
          </w:tcPr>
          <w:p w14:paraId="355425A2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34760A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-26,000</w:t>
            </w:r>
          </w:p>
        </w:tc>
      </w:tr>
      <w:tr w:rsidR="00623596" w:rsidRPr="00623596" w14:paraId="7A01F10D" w14:textId="77777777" w:rsidTr="00623596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3AFC44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43.3.2.7.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0ECA11B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Kretingalės seniūnija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hideMark/>
          </w:tcPr>
          <w:p w14:paraId="70ED71EE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38B198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-6,000</w:t>
            </w:r>
          </w:p>
        </w:tc>
      </w:tr>
      <w:tr w:rsidR="00623596" w:rsidRPr="00623596" w14:paraId="2FBD718E" w14:textId="77777777" w:rsidTr="00623596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8981F3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43.3.2.8.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4B156E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Priekulės seniūnija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14:paraId="2881E1BF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BE2C7D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-4,000</w:t>
            </w:r>
          </w:p>
        </w:tc>
      </w:tr>
      <w:tr w:rsidR="00623596" w:rsidRPr="00623596" w14:paraId="1F0DDFD5" w14:textId="77777777" w:rsidTr="00623596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BA2CA1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43.3.2.10.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4EE060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Veiviržėnų seniūnija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14:paraId="23028C15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C4C6DD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-5,000</w:t>
            </w:r>
          </w:p>
        </w:tc>
      </w:tr>
      <w:tr w:rsidR="00623596" w:rsidRPr="00623596" w14:paraId="08B1F662" w14:textId="77777777" w:rsidTr="00623596">
        <w:trPr>
          <w:trHeight w:val="6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50B628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43.3.4.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D691D30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Komunalinių atliekų surinkimo ir tvarkymo priemonių finansavimas (GŠV)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4916944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05.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8043B3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100,000</w:t>
            </w:r>
          </w:p>
        </w:tc>
      </w:tr>
      <w:tr w:rsidR="00623596" w:rsidRPr="00623596" w14:paraId="3BFD865F" w14:textId="77777777" w:rsidTr="00623596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45C49A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43.3.8.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59407DC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savivaldybės lėšos (SB)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AFE5A70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06.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E05A85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-50,000</w:t>
            </w:r>
          </w:p>
        </w:tc>
      </w:tr>
      <w:tr w:rsidR="00623596" w:rsidRPr="00623596" w14:paraId="6249B486" w14:textId="77777777" w:rsidTr="00623596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18AD47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5BC2A33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EABC338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6CE2E7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623596" w:rsidRPr="00623596" w14:paraId="76587990" w14:textId="77777777" w:rsidTr="00623596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9F5537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43.3.8.5.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B950555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proofErr w:type="spellStart"/>
            <w:r w:rsidRPr="00623596">
              <w:rPr>
                <w:rFonts w:ascii="Arial" w:hAnsi="Arial" w:cs="Arial"/>
                <w:lang w:eastAsia="lt-LT"/>
              </w:rPr>
              <w:t>Sendvario</w:t>
            </w:r>
            <w:proofErr w:type="spellEnd"/>
            <w:r w:rsidRPr="00623596">
              <w:rPr>
                <w:rFonts w:ascii="Arial" w:hAnsi="Arial" w:cs="Arial"/>
                <w:lang w:eastAsia="lt-LT"/>
              </w:rPr>
              <w:t xml:space="preserve"> seniūnija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FA6C5D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1C077F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-50,000</w:t>
            </w:r>
          </w:p>
        </w:tc>
      </w:tr>
      <w:tr w:rsidR="00623596" w:rsidRPr="00623596" w14:paraId="72E0F936" w14:textId="77777777" w:rsidTr="00623596">
        <w:trPr>
          <w:trHeight w:val="312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3C6EC4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43.4.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8722CF2" w14:textId="77777777" w:rsidR="00623596" w:rsidRPr="00623596" w:rsidRDefault="00623596" w:rsidP="00623596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4. Sveikatos apsaugos programa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6F330E49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07.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B80693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-69,400</w:t>
            </w:r>
          </w:p>
        </w:tc>
      </w:tr>
      <w:tr w:rsidR="00623596" w:rsidRPr="00623596" w14:paraId="739BC2E8" w14:textId="77777777" w:rsidTr="00623596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C57538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43.4.1.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2EAEB3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jų: savivaldybės lėšos (SB)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14:paraId="16F0DC33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3C5BD5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40,600</w:t>
            </w:r>
          </w:p>
        </w:tc>
      </w:tr>
      <w:tr w:rsidR="00623596" w:rsidRPr="00623596" w14:paraId="798E7DA9" w14:textId="77777777" w:rsidTr="00623596">
        <w:trPr>
          <w:trHeight w:val="938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9137E4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43.4.3.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319F82D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Dotacija savivaldybėms iš Europos Sąjungos, kitos tarptautinės finansinės paramos ir bendrojo finansavimo lėšos (ES, VBES)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6652A1B9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132C13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-110,000</w:t>
            </w:r>
          </w:p>
        </w:tc>
      </w:tr>
      <w:tr w:rsidR="00623596" w:rsidRPr="00623596" w14:paraId="77926362" w14:textId="77777777" w:rsidTr="00623596">
        <w:trPr>
          <w:trHeight w:val="623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7B567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43.5.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D7717BF" w14:textId="77777777" w:rsidR="00623596" w:rsidRPr="00623596" w:rsidRDefault="00623596" w:rsidP="00623596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5. Socialinės apsaugos ir NVO politikos programa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14:paraId="2CD6C05F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9EC903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-1253,718</w:t>
            </w:r>
          </w:p>
        </w:tc>
      </w:tr>
      <w:tr w:rsidR="00623596" w:rsidRPr="00623596" w14:paraId="0A1FCBBF" w14:textId="77777777" w:rsidTr="00623596">
        <w:trPr>
          <w:trHeight w:val="312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FBAB00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2DBF757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jos: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2BACA45E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2A62DF" w14:textId="77777777" w:rsidR="00623596" w:rsidRPr="00623596" w:rsidRDefault="00623596" w:rsidP="00623596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</w:tr>
      <w:tr w:rsidR="00623596" w:rsidRPr="00623596" w14:paraId="5A9243A3" w14:textId="77777777" w:rsidTr="00623596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D823D9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43.5.1.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E3FDEA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savivaldybės lėšos (SB)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14:paraId="0B910228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08.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0C7932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-26,200</w:t>
            </w:r>
          </w:p>
        </w:tc>
      </w:tr>
      <w:tr w:rsidR="00623596" w:rsidRPr="00623596" w14:paraId="65194FA0" w14:textId="77777777" w:rsidTr="00623596">
        <w:trPr>
          <w:trHeight w:val="312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39A134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43.5.2.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5EA0B54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savivaldybės lėšos (SB)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4EC15B46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10.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D76A63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-6,200</w:t>
            </w:r>
          </w:p>
        </w:tc>
      </w:tr>
      <w:tr w:rsidR="00623596" w:rsidRPr="00623596" w14:paraId="33E614B8" w14:textId="77777777" w:rsidTr="00623596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08A1D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43.5.3.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8F3DF8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 xml:space="preserve"> valstybinėms funkcijoms (VBD)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14:paraId="42493F37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10.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F0AFF05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-37,117</w:t>
            </w:r>
          </w:p>
        </w:tc>
      </w:tr>
      <w:tr w:rsidR="00623596" w:rsidRPr="00623596" w14:paraId="23543ADE" w14:textId="77777777" w:rsidTr="00623596">
        <w:trPr>
          <w:trHeight w:val="972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B5AFA3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43.5.6.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11FBD10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Dotacija savivaldybėms iš Europos Sąjungos, kitos tarptautinės finansinės paramos ir bendrojo finansavimo lėšos (ES, VBES)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9A4AECF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10.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D3042D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-999,900</w:t>
            </w:r>
          </w:p>
        </w:tc>
      </w:tr>
      <w:tr w:rsidR="00623596" w:rsidRPr="00623596" w14:paraId="5E69D2AC" w14:textId="77777777" w:rsidTr="00623596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632EB0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43.5.7.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5030031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color w:val="000000"/>
                <w:lang w:eastAsia="lt-LT"/>
              </w:rPr>
            </w:pPr>
            <w:r w:rsidRPr="00623596">
              <w:rPr>
                <w:rFonts w:ascii="Arial" w:hAnsi="Arial" w:cs="Arial"/>
                <w:color w:val="000000"/>
                <w:lang w:eastAsia="lt-LT"/>
              </w:rPr>
              <w:t>kitos dotacijos (VBD, VBD(UK))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F2AFACA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10.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EE410EB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6,299</w:t>
            </w:r>
          </w:p>
        </w:tc>
      </w:tr>
      <w:tr w:rsidR="00623596" w:rsidRPr="00623596" w14:paraId="71FA6825" w14:textId="77777777" w:rsidTr="00623596">
        <w:trPr>
          <w:trHeight w:val="623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C3FF61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43.5.9.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628FF7C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skolintos lėšos prisidėjimui prie ES projektų (SL(ES))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E0A52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10.</w:t>
            </w:r>
          </w:p>
        </w:tc>
        <w:tc>
          <w:tcPr>
            <w:tcW w:w="178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3EB034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-190,600</w:t>
            </w:r>
          </w:p>
        </w:tc>
      </w:tr>
      <w:tr w:rsidR="00623596" w:rsidRPr="00623596" w14:paraId="3749C8FF" w14:textId="77777777" w:rsidTr="00623596">
        <w:trPr>
          <w:trHeight w:val="615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7A488E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43.6.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43E45D5" w14:textId="77777777" w:rsidR="00623596" w:rsidRPr="00623596" w:rsidRDefault="00623596" w:rsidP="00623596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6. Susisiekimo ir inžinerinės infrastruktūros plėtros programa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0409B27B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10D1B5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-0,639</w:t>
            </w:r>
          </w:p>
        </w:tc>
      </w:tr>
      <w:tr w:rsidR="00623596" w:rsidRPr="00623596" w14:paraId="642901ED" w14:textId="77777777" w:rsidTr="00623596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B0B9FB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DB8669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jos: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14:paraId="42C034C6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B56678" w14:textId="77777777" w:rsidR="00623596" w:rsidRPr="00623596" w:rsidRDefault="00623596" w:rsidP="00623596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</w:tr>
      <w:tr w:rsidR="00623596" w:rsidRPr="00623596" w14:paraId="7D4265AF" w14:textId="77777777" w:rsidTr="00623596">
        <w:trPr>
          <w:trHeight w:val="312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3BD65D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43.6.1.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69B6B86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savivaldybės lėšos (SB)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2378E74C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04.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4E0C7F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-801,100</w:t>
            </w:r>
          </w:p>
        </w:tc>
      </w:tr>
      <w:tr w:rsidR="00623596" w:rsidRPr="00623596" w14:paraId="6F090353" w14:textId="77777777" w:rsidTr="00623596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43ED05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3E8E22A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3916CA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2BF954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623596" w:rsidRPr="00623596" w14:paraId="5642493B" w14:textId="77777777" w:rsidTr="00623596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47D17200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43.6.1.3.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90F44BD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Gargždų seniūnija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CCDF39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9C825E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10,000</w:t>
            </w:r>
          </w:p>
        </w:tc>
      </w:tr>
      <w:tr w:rsidR="00623596" w:rsidRPr="00623596" w14:paraId="04FB9C38" w14:textId="77777777" w:rsidTr="00623596">
        <w:trPr>
          <w:trHeight w:val="312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004AA7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43.6.1.4.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E3CC9ED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proofErr w:type="spellStart"/>
            <w:r w:rsidRPr="00623596">
              <w:rPr>
                <w:rFonts w:ascii="Arial" w:hAnsi="Arial" w:cs="Arial"/>
                <w:lang w:eastAsia="lt-LT"/>
              </w:rPr>
              <w:t>Sendvario</w:t>
            </w:r>
            <w:proofErr w:type="spellEnd"/>
            <w:r w:rsidRPr="00623596">
              <w:rPr>
                <w:rFonts w:ascii="Arial" w:hAnsi="Arial" w:cs="Arial"/>
                <w:lang w:eastAsia="lt-LT"/>
              </w:rPr>
              <w:t xml:space="preserve"> seniūnija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1B5A19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5C321E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17,800</w:t>
            </w:r>
          </w:p>
        </w:tc>
      </w:tr>
      <w:tr w:rsidR="00623596" w:rsidRPr="00623596" w14:paraId="361E7D89" w14:textId="77777777" w:rsidTr="00623596">
        <w:trPr>
          <w:trHeight w:val="312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A4B270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43.6.4.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05E3EF7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savivaldybės lėšos (SB)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AA2601F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05.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4E6FA9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10,300</w:t>
            </w:r>
          </w:p>
        </w:tc>
      </w:tr>
      <w:tr w:rsidR="00623596" w:rsidRPr="00623596" w14:paraId="142B53EC" w14:textId="77777777" w:rsidTr="00623596">
        <w:trPr>
          <w:trHeight w:val="638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C2D420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43.6.5.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50A3EC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skolintos lėšos prisidėjimui prie ES projektų (SL(ES))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D5579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04.</w:t>
            </w:r>
          </w:p>
        </w:tc>
        <w:tc>
          <w:tcPr>
            <w:tcW w:w="178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B4DA65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-29,200</w:t>
            </w:r>
          </w:p>
        </w:tc>
      </w:tr>
      <w:tr w:rsidR="00623596" w:rsidRPr="00623596" w14:paraId="148801F7" w14:textId="77777777" w:rsidTr="00623596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F48B1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43.6.10.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D4A4D6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kitos dotacijos (VBD)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BC48D37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02.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6A7144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475,000</w:t>
            </w:r>
          </w:p>
        </w:tc>
      </w:tr>
      <w:tr w:rsidR="00623596" w:rsidRPr="00623596" w14:paraId="29128FA3" w14:textId="77777777" w:rsidTr="00623596">
        <w:trPr>
          <w:trHeight w:val="312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C0266A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43.6.11.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68E8780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kitos dotacijos (VBD)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4F10EEB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04.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D629E8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744,361</w:t>
            </w:r>
          </w:p>
        </w:tc>
      </w:tr>
      <w:tr w:rsidR="00623596" w:rsidRPr="00623596" w14:paraId="41D370D1" w14:textId="77777777" w:rsidTr="00623596">
        <w:trPr>
          <w:trHeight w:val="96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D187C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43.6.12.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F4136B3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Dotacija savivaldybėms iš Europos Sąjungos, kitos tarptautinės finansinės paramos ir bendrojo finansavimo lėšos (ES, VBES)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3DC28DA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04.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17F309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-400,000</w:t>
            </w:r>
          </w:p>
        </w:tc>
      </w:tr>
      <w:tr w:rsidR="00623596" w:rsidRPr="00623596" w14:paraId="25502888" w14:textId="77777777" w:rsidTr="00623596">
        <w:trPr>
          <w:trHeight w:val="698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9BE5E1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43.7.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2CECE6A" w14:textId="77777777" w:rsidR="00623596" w:rsidRPr="00623596" w:rsidRDefault="00623596" w:rsidP="00623596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2D1A501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08.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B3F1CE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-105,000</w:t>
            </w:r>
          </w:p>
        </w:tc>
      </w:tr>
      <w:tr w:rsidR="00623596" w:rsidRPr="00623596" w14:paraId="2109D790" w14:textId="77777777" w:rsidTr="00623596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2FA1D5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60133D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jos: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DCEE11A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9E8966" w14:textId="77777777" w:rsidR="00623596" w:rsidRPr="00623596" w:rsidRDefault="00623596" w:rsidP="00623596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</w:tr>
      <w:tr w:rsidR="00623596" w:rsidRPr="00623596" w14:paraId="5564D667" w14:textId="77777777" w:rsidTr="00623596">
        <w:trPr>
          <w:trHeight w:val="312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9F6A0F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43.7.1.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BB48483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savivaldybės lėšos (SB)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74C5EDF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E05D36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-105,000</w:t>
            </w:r>
          </w:p>
        </w:tc>
      </w:tr>
      <w:tr w:rsidR="00623596" w:rsidRPr="00623596" w14:paraId="520FFB6C" w14:textId="77777777" w:rsidTr="00623596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821BF1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43.8.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2769CF4" w14:textId="77777777" w:rsidR="00623596" w:rsidRPr="00623596" w:rsidRDefault="00623596" w:rsidP="00623596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8. Kūno kultūros ir sporto plėtros programa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B702385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0F67DB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375,000</w:t>
            </w:r>
          </w:p>
        </w:tc>
      </w:tr>
      <w:tr w:rsidR="00623596" w:rsidRPr="00623596" w14:paraId="7639831D" w14:textId="77777777" w:rsidTr="00623596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A2D4749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148852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jos: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CBE9299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0AC522" w14:textId="77777777" w:rsidR="00623596" w:rsidRPr="00623596" w:rsidRDefault="00623596" w:rsidP="00623596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</w:tr>
      <w:tr w:rsidR="00623596" w:rsidRPr="00623596" w14:paraId="642672BD" w14:textId="77777777" w:rsidTr="00623596">
        <w:trPr>
          <w:trHeight w:val="312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67E09B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43.8.1.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7205189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savivaldybės lėšos (SB)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DE4A339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08.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56B339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-5,000</w:t>
            </w:r>
          </w:p>
        </w:tc>
      </w:tr>
      <w:tr w:rsidR="00623596" w:rsidRPr="00623596" w14:paraId="17696CA3" w14:textId="77777777" w:rsidTr="00623596">
        <w:trPr>
          <w:trHeight w:val="345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C9F1E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43.8.3.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9410F4D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skolintos lėšos (SL)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FF4C8CD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08.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C8336B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300,000</w:t>
            </w:r>
          </w:p>
        </w:tc>
      </w:tr>
      <w:tr w:rsidR="00623596" w:rsidRPr="00623596" w14:paraId="0ADCABDA" w14:textId="77777777" w:rsidTr="00623596">
        <w:trPr>
          <w:trHeight w:val="345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957BF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43.8.4.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4280C82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biudžeto lėšų likutis (LK)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F74B410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08.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2CA5AD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80,000</w:t>
            </w:r>
          </w:p>
        </w:tc>
      </w:tr>
      <w:tr w:rsidR="00623596" w:rsidRPr="00623596" w14:paraId="5D19F7B9" w14:textId="77777777" w:rsidTr="00623596">
        <w:trPr>
          <w:trHeight w:val="66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B9810B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43.9.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D985B56" w14:textId="77777777" w:rsidR="00623596" w:rsidRPr="00623596" w:rsidRDefault="00623596" w:rsidP="00623596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9. Savivaldybės valdymo ir pagrindinių funkcijų vykdymo programa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14:paraId="18F4D201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292917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-254,848</w:t>
            </w:r>
          </w:p>
        </w:tc>
      </w:tr>
      <w:tr w:rsidR="00623596" w:rsidRPr="00623596" w14:paraId="76D9F14D" w14:textId="77777777" w:rsidTr="00623596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416008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F0DEC00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jos: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24236E5B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4D4EEE" w14:textId="77777777" w:rsidR="00623596" w:rsidRPr="00623596" w:rsidRDefault="00623596" w:rsidP="00623596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</w:tr>
      <w:tr w:rsidR="00623596" w:rsidRPr="00623596" w14:paraId="31E1D582" w14:textId="77777777" w:rsidTr="00623596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0B0618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43.9.1.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F58895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14:paraId="35858902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01.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E5D323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-293,821</w:t>
            </w:r>
          </w:p>
        </w:tc>
      </w:tr>
      <w:tr w:rsidR="00623596" w:rsidRPr="00623596" w14:paraId="7195270D" w14:textId="77777777" w:rsidTr="00623596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C8B65E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208FB55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7D9EB4C8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8A52BE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623596" w:rsidRPr="00623596" w14:paraId="412E41B8" w14:textId="77777777" w:rsidTr="00623596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2080A5F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43.9.1.1.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82A0AD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Savivaldybės taryba (SB)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14:paraId="735ACF3C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CD1F14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37,500</w:t>
            </w:r>
          </w:p>
        </w:tc>
      </w:tr>
      <w:tr w:rsidR="00623596" w:rsidRPr="00623596" w14:paraId="0631D88F" w14:textId="77777777" w:rsidTr="00623596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9C08A3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43.9.1.2.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B04120E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Savivaldybės administracija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76358FCE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DAC12D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-331,321</w:t>
            </w:r>
          </w:p>
        </w:tc>
      </w:tr>
      <w:tr w:rsidR="00623596" w:rsidRPr="00623596" w14:paraId="743C25A6" w14:textId="77777777" w:rsidTr="00623596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14D8725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465BD3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jos: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14:paraId="643D8F22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A8F141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623596" w:rsidRPr="00623596" w14:paraId="6BA3B34D" w14:textId="77777777" w:rsidTr="00623596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7D45BE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43.9.1.2.1.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AE96E5A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savivaldybės lėšos (SB)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483B54DA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330717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33,379</w:t>
            </w:r>
          </w:p>
        </w:tc>
      </w:tr>
      <w:tr w:rsidR="00623596" w:rsidRPr="00623596" w14:paraId="5B7650C0" w14:textId="77777777" w:rsidTr="00623596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2288C9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E64B95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14:paraId="7AEE4E52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3FA3A9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623596" w:rsidRPr="00623596" w14:paraId="507EF3E1" w14:textId="77777777" w:rsidTr="00623596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504C517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43.9.1.2.1.2.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0A006A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Dauparų-Kvietinių seniūnija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BE9C0E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758BBE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-15,000</w:t>
            </w:r>
          </w:p>
        </w:tc>
      </w:tr>
      <w:tr w:rsidR="00623596" w:rsidRPr="00623596" w14:paraId="3214097F" w14:textId="77777777" w:rsidTr="00623596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5EE252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43.9.1.2.1.3.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01D26A1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Dovilų seniūnija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195FA2DE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F7D0DB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-3,000</w:t>
            </w:r>
          </w:p>
        </w:tc>
      </w:tr>
      <w:tr w:rsidR="00623596" w:rsidRPr="00623596" w14:paraId="00FFCAC0" w14:textId="77777777" w:rsidTr="00623596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5BD1FDC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43.9.1.2.1.4.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7C02C8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Endriejavo seniūnija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14:paraId="47836D8D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0E8B39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-4,000</w:t>
            </w:r>
          </w:p>
        </w:tc>
      </w:tr>
      <w:tr w:rsidR="00623596" w:rsidRPr="00623596" w14:paraId="24AA7E9E" w14:textId="77777777" w:rsidTr="00623596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11CE56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43.9.1.2.1.5.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625A7FC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Gargždų seniūnija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1DAA65C3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0E9D04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6,000</w:t>
            </w:r>
          </w:p>
        </w:tc>
      </w:tr>
      <w:tr w:rsidR="00623596" w:rsidRPr="00623596" w14:paraId="4CD4348A" w14:textId="77777777" w:rsidTr="00623596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C836E9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43.9.1.2.1.6.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EF5560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Judrėnų seniūnija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AAF75A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E0095E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-3,000</w:t>
            </w:r>
          </w:p>
        </w:tc>
      </w:tr>
      <w:tr w:rsidR="00623596" w:rsidRPr="00623596" w14:paraId="634B3DC9" w14:textId="77777777" w:rsidTr="00623596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3F0605D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43.9.1.2.1.8.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AD752D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Priekulės seniūnija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4750B54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405008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13,000</w:t>
            </w:r>
          </w:p>
        </w:tc>
      </w:tr>
      <w:tr w:rsidR="00623596" w:rsidRPr="00623596" w14:paraId="33FD1792" w14:textId="77777777" w:rsidTr="00623596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8E4406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43.9.1.2.1.11.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4D48B9F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Vėžaičių seniūnija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48FD2CC0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AAA15C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-13,000</w:t>
            </w:r>
          </w:p>
        </w:tc>
      </w:tr>
      <w:tr w:rsidR="00623596" w:rsidRPr="00623596" w14:paraId="0497B5E4" w14:textId="77777777" w:rsidTr="00623596">
        <w:trPr>
          <w:trHeight w:val="912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E0B04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43.9.1.2.5.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1795D29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Dotacija savivaldybėms iš Europos Sąjungos, kitos tarptautinės finansinės paramos ir bendrojo finansavimo lėšos (ES, VBES)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14:paraId="57F7DD63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F50398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-364,700</w:t>
            </w:r>
          </w:p>
        </w:tc>
      </w:tr>
      <w:tr w:rsidR="00623596" w:rsidRPr="00623596" w14:paraId="3E98CAC1" w14:textId="77777777" w:rsidTr="00623596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298CDF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43.9.2.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140E24D3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7DA77602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02.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67363F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-31,000</w:t>
            </w:r>
          </w:p>
        </w:tc>
      </w:tr>
      <w:tr w:rsidR="00623596" w:rsidRPr="00623596" w14:paraId="6477769F" w14:textId="77777777" w:rsidTr="00623596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A72CFA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7524A6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70BC620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BCA0F3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623596" w:rsidRPr="00623596" w14:paraId="12783AAC" w14:textId="77777777" w:rsidTr="00623596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0EA4A0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43.9.2.2.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CE796D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savivaldybės lėšos (SB)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150245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04E954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-31,000</w:t>
            </w:r>
          </w:p>
        </w:tc>
      </w:tr>
      <w:tr w:rsidR="00623596" w:rsidRPr="00623596" w14:paraId="229F8D08" w14:textId="77777777" w:rsidTr="00623596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96F9567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43.9.4.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C35DBF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14:paraId="39F02D3F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04.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04A0F4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217,700</w:t>
            </w:r>
          </w:p>
        </w:tc>
      </w:tr>
      <w:tr w:rsidR="00623596" w:rsidRPr="00623596" w14:paraId="0CF05FC6" w14:textId="77777777" w:rsidTr="00623596">
        <w:trPr>
          <w:trHeight w:val="312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F21DF5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C7426BB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7EFEAEE5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8874AA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623596" w:rsidRPr="00623596" w14:paraId="120C574B" w14:textId="77777777" w:rsidTr="00623596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C96E360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43.9.4.1.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9DDFC6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savivaldybės lėšos (SB)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14:paraId="1A9E7930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9BDA23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217,700</w:t>
            </w:r>
          </w:p>
        </w:tc>
      </w:tr>
      <w:tr w:rsidR="00623596" w:rsidRPr="00623596" w14:paraId="56301A73" w14:textId="77777777" w:rsidTr="00623596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7DA545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43.9.5.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53A3DC8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savivaldybės lėšos (SB)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1660E2EC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05.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EE333B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1,500</w:t>
            </w:r>
          </w:p>
        </w:tc>
      </w:tr>
      <w:tr w:rsidR="00623596" w:rsidRPr="00623596" w14:paraId="07EB710D" w14:textId="77777777" w:rsidTr="00623596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E739A94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43.9.6.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FDC95B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savivaldybės lėšos (SB)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14:paraId="3A225444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06.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0794FC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-7,000</w:t>
            </w:r>
          </w:p>
        </w:tc>
      </w:tr>
      <w:tr w:rsidR="00623596" w:rsidRPr="00623596" w14:paraId="5A2024D4" w14:textId="77777777" w:rsidTr="00623596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5CA99B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43.9.7.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3E38DC0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savivaldybės lėšos (SB)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7BC1F50F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07.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E33975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18,300</w:t>
            </w:r>
          </w:p>
        </w:tc>
      </w:tr>
      <w:tr w:rsidR="00623596" w:rsidRPr="00623596" w14:paraId="7BED3CA1" w14:textId="77777777" w:rsidTr="00623596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E31C55D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43.9.8.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6D4D49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14:paraId="5A3AD4D1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08.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0333F7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-151,000</w:t>
            </w:r>
          </w:p>
        </w:tc>
      </w:tr>
      <w:tr w:rsidR="00623596" w:rsidRPr="00623596" w14:paraId="219C4B3E" w14:textId="77777777" w:rsidTr="00623596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3BEBA4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43.9.8.1.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0CBD5DC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savivaldybės lėšos (SB)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16D82640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402A1B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-71,000</w:t>
            </w:r>
          </w:p>
        </w:tc>
      </w:tr>
      <w:tr w:rsidR="00623596" w:rsidRPr="00623596" w14:paraId="23E144EE" w14:textId="77777777" w:rsidTr="00623596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3FF3FB3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43.9.8.2.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3B7603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biudžeto lėšų likutis (LK)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14:paraId="6E2B55EF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8CB3FA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-80,000</w:t>
            </w:r>
          </w:p>
        </w:tc>
      </w:tr>
      <w:tr w:rsidR="00623596" w:rsidRPr="00623596" w14:paraId="5B5AE1DA" w14:textId="77777777" w:rsidTr="00623596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1E2067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43.9.9.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2CDBCE6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09D4A737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09.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1F8C6C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30,000</w:t>
            </w:r>
          </w:p>
        </w:tc>
      </w:tr>
      <w:tr w:rsidR="00623596" w:rsidRPr="00623596" w14:paraId="0D7B9E7E" w14:textId="77777777" w:rsidTr="00623596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974123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43.9.9.1.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AAA67E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savivaldybės lėšos (SB)</w:t>
            </w:r>
          </w:p>
        </w:tc>
        <w:tc>
          <w:tcPr>
            <w:tcW w:w="14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C21441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8FCB6C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30,000</w:t>
            </w:r>
          </w:p>
        </w:tc>
      </w:tr>
      <w:tr w:rsidR="00623596" w:rsidRPr="00623596" w14:paraId="1A191586" w14:textId="77777777" w:rsidTr="00623596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A7BFA59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43.9.10.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401979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14:paraId="731E1B6F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10.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0F616A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-9,527</w:t>
            </w:r>
          </w:p>
        </w:tc>
      </w:tr>
      <w:tr w:rsidR="00623596" w:rsidRPr="00623596" w14:paraId="474878AF" w14:textId="77777777" w:rsidTr="00623596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5B6C60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1598FA5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63E86E94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E70219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623596" w:rsidRPr="00623596" w14:paraId="49F1C256" w14:textId="77777777" w:rsidTr="00623596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24AB83A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43.9.10.1.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8A5D11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savivaldybės lėšos (SB)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14:paraId="22212068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E4F757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-5,000</w:t>
            </w:r>
          </w:p>
        </w:tc>
      </w:tr>
      <w:tr w:rsidR="00623596" w:rsidRPr="00623596" w14:paraId="6A7C3B77" w14:textId="77777777" w:rsidTr="00623596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B92F4A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43.9.10.2.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D57FFC1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valstybinei funkcijai (VBD)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03FB48BD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221EC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-0,583</w:t>
            </w:r>
          </w:p>
        </w:tc>
      </w:tr>
      <w:tr w:rsidR="00623596" w:rsidRPr="00623596" w14:paraId="3C9EA07D" w14:textId="77777777" w:rsidTr="00623596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B02312D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43.9.10.3.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E25693B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color w:val="444444"/>
                <w:lang w:eastAsia="lt-LT"/>
              </w:rPr>
            </w:pPr>
            <w:r w:rsidRPr="00623596">
              <w:rPr>
                <w:rFonts w:ascii="Arial" w:hAnsi="Arial" w:cs="Arial"/>
                <w:color w:val="444444"/>
                <w:lang w:eastAsia="lt-LT"/>
              </w:rPr>
              <w:t>kitos dotacijos (VBD, VBD(UK))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14:paraId="5C42ED20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E8FC5A9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-0,674</w:t>
            </w:r>
          </w:p>
        </w:tc>
      </w:tr>
      <w:tr w:rsidR="00623596" w:rsidRPr="00623596" w14:paraId="523860B2" w14:textId="77777777" w:rsidTr="00623596">
        <w:trPr>
          <w:trHeight w:val="923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FA8D0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43.9.10.4.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87BFF64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Dotacija savivaldybėms iš Europos Sąjungos, kitos tarptautinės finansinės paramos ir bendrojo finansavimo lėšos (ES, VBES)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08017247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89C431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-3,270</w:t>
            </w:r>
          </w:p>
        </w:tc>
      </w:tr>
      <w:tr w:rsidR="00623596" w:rsidRPr="00623596" w14:paraId="75513E01" w14:textId="77777777" w:rsidTr="00623596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E25EC9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43.9.11.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25B21DC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Paskolų ir palūkanų grąžinimas (SB)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1D2EAA6C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01.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CBF3D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-30,000</w:t>
            </w:r>
          </w:p>
        </w:tc>
      </w:tr>
      <w:tr w:rsidR="00623596" w:rsidRPr="00623596" w14:paraId="1BAF04E7" w14:textId="77777777" w:rsidTr="00623596">
        <w:trPr>
          <w:trHeight w:val="375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C4AB11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44.</w:t>
            </w:r>
          </w:p>
        </w:tc>
        <w:tc>
          <w:tcPr>
            <w:tcW w:w="4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E38B02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IŠ VISO: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358B1C8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CA90845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-1340,384</w:t>
            </w:r>
          </w:p>
        </w:tc>
      </w:tr>
      <w:tr w:rsidR="00623596" w:rsidRPr="00623596" w14:paraId="67CB7BA3" w14:textId="77777777" w:rsidTr="00623596">
        <w:trPr>
          <w:trHeight w:val="312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5BD07C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59F238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AE51FF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48C5CA9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623596" w:rsidRPr="00623596" w14:paraId="26628574" w14:textId="77777777" w:rsidTr="00623596">
        <w:trPr>
          <w:trHeight w:val="312"/>
        </w:trPr>
        <w:tc>
          <w:tcPr>
            <w:tcW w:w="1540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52F78E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44.1.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DEFC62B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savivaldybės lėšos (SB)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29259AD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3873E00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0,000</w:t>
            </w:r>
          </w:p>
        </w:tc>
      </w:tr>
      <w:tr w:rsidR="00623596" w:rsidRPr="00623596" w14:paraId="5F1A9D73" w14:textId="77777777" w:rsidTr="00623596">
        <w:trPr>
          <w:trHeight w:val="630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A68BEF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44.2.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530CAB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19C27A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C46B1AB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0,000</w:t>
            </w:r>
          </w:p>
        </w:tc>
      </w:tr>
      <w:tr w:rsidR="00623596" w:rsidRPr="00623596" w14:paraId="172A04A8" w14:textId="77777777" w:rsidTr="00623596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1724B0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44.3.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1E73A98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 xml:space="preserve"> valstybinėms funkcijoms (VBD)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EBFBE12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CEBA51D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-11,200</w:t>
            </w:r>
          </w:p>
        </w:tc>
      </w:tr>
      <w:tr w:rsidR="00623596" w:rsidRPr="00623596" w14:paraId="38D20D3D" w14:textId="77777777" w:rsidTr="00623596">
        <w:trPr>
          <w:trHeight w:val="330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016092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44.6.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E29C14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color w:val="444444"/>
                <w:lang w:eastAsia="lt-LT"/>
              </w:rPr>
            </w:pPr>
            <w:r w:rsidRPr="00623596">
              <w:rPr>
                <w:rFonts w:ascii="Arial" w:hAnsi="Arial" w:cs="Arial"/>
                <w:color w:val="444444"/>
                <w:lang w:eastAsia="lt-LT"/>
              </w:rPr>
              <w:t>kitos dotacijos (VBD, VBD(UK))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8A7958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C5DE2C8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1145,086</w:t>
            </w:r>
          </w:p>
        </w:tc>
      </w:tr>
      <w:tr w:rsidR="00623596" w:rsidRPr="00623596" w14:paraId="11D034A1" w14:textId="77777777" w:rsidTr="00623596">
        <w:trPr>
          <w:trHeight w:val="420"/>
        </w:trPr>
        <w:tc>
          <w:tcPr>
            <w:tcW w:w="1540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52BD4A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44.8.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34C1D0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lėšos už paslaugas ir nuomą (S)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FBFAD6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1D2DF61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52,100</w:t>
            </w:r>
          </w:p>
        </w:tc>
      </w:tr>
      <w:tr w:rsidR="00623596" w:rsidRPr="00623596" w14:paraId="28BBB564" w14:textId="77777777" w:rsidTr="00623596">
        <w:trPr>
          <w:trHeight w:val="949"/>
        </w:trPr>
        <w:tc>
          <w:tcPr>
            <w:tcW w:w="154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7FB44B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44.11.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348DBD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Dotacija savivaldybėms iš Europos Sąjungos, kitos tarptautinės finansinės paramos ir bendrojo finansavimo lėšos (ES, VBES)</w:t>
            </w:r>
          </w:p>
        </w:tc>
        <w:tc>
          <w:tcPr>
            <w:tcW w:w="14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42E8C77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dotted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8CF6DFF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-2626,370</w:t>
            </w:r>
          </w:p>
        </w:tc>
      </w:tr>
      <w:tr w:rsidR="00623596" w:rsidRPr="00623596" w14:paraId="05FD0114" w14:textId="77777777" w:rsidTr="00623596">
        <w:trPr>
          <w:trHeight w:val="623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2A8A6E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44.12.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0D7448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Komunalinių atliekų surinkimo ir tvarkymo priemonių finansavimas (GŠV)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32AB39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CDF84F8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100,000</w:t>
            </w:r>
          </w:p>
        </w:tc>
      </w:tr>
      <w:tr w:rsidR="00623596" w:rsidRPr="00623596" w14:paraId="62CEF23D" w14:textId="77777777" w:rsidTr="00623596">
        <w:trPr>
          <w:trHeight w:val="585"/>
        </w:trPr>
        <w:tc>
          <w:tcPr>
            <w:tcW w:w="1540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1F0DB8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44.13.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5E2131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skolintos lėšos prisidėjimui prie ES projektų (SL(ES))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62C0402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1A284D6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-300,000</w:t>
            </w:r>
          </w:p>
        </w:tc>
      </w:tr>
      <w:tr w:rsidR="00623596" w:rsidRPr="00623596" w14:paraId="7ACF71A6" w14:textId="77777777" w:rsidTr="00623596">
        <w:trPr>
          <w:trHeight w:val="315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2FE899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44.18.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0FB18A4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color w:val="444444"/>
                <w:lang w:eastAsia="lt-LT"/>
              </w:rPr>
            </w:pPr>
            <w:r w:rsidRPr="00623596">
              <w:rPr>
                <w:rFonts w:ascii="Arial" w:hAnsi="Arial" w:cs="Arial"/>
                <w:color w:val="444444"/>
                <w:lang w:eastAsia="lt-LT"/>
              </w:rPr>
              <w:t>biudžeto lėšų likutis (LK)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ED03FF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EBF4539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0,000</w:t>
            </w:r>
          </w:p>
        </w:tc>
      </w:tr>
      <w:tr w:rsidR="00623596" w:rsidRPr="00623596" w14:paraId="302EF90E" w14:textId="77777777" w:rsidTr="00623596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347D443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44.20.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14:paraId="75A6B1A1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skolintos lėšos (SL)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6F95C8A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75FC5AA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300,000</w:t>
            </w:r>
          </w:p>
        </w:tc>
      </w:tr>
      <w:tr w:rsidR="00623596" w:rsidRPr="00623596" w14:paraId="56B42BFA" w14:textId="77777777" w:rsidTr="00623596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154FF3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A8EA27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2BC1F3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BC2A6C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623596" w:rsidRPr="00623596" w14:paraId="058AF36D" w14:textId="77777777" w:rsidTr="00623596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07FF3E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45.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2D7DD2B" w14:textId="77777777" w:rsidR="00623596" w:rsidRPr="00623596" w:rsidRDefault="00623596" w:rsidP="00623596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E4C86D3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DD1C13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756,821</w:t>
            </w:r>
          </w:p>
        </w:tc>
      </w:tr>
      <w:tr w:rsidR="00623596" w:rsidRPr="00623596" w14:paraId="2BE3D528" w14:textId="77777777" w:rsidTr="00623596">
        <w:trPr>
          <w:trHeight w:val="589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A94D00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46.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FFBDFDF" w14:textId="77777777" w:rsidR="00623596" w:rsidRPr="00623596" w:rsidRDefault="00623596" w:rsidP="00623596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2. Ekonominio konkurencingumo didinimo programa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C87D45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7ACBA9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-871,800</w:t>
            </w:r>
          </w:p>
        </w:tc>
      </w:tr>
      <w:tr w:rsidR="00623596" w:rsidRPr="00623596" w14:paraId="1299395F" w14:textId="77777777" w:rsidTr="00623596">
        <w:trPr>
          <w:trHeight w:val="312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75334D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47.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3DEDA9" w14:textId="77777777" w:rsidR="00623596" w:rsidRPr="00623596" w:rsidRDefault="00623596" w:rsidP="00623596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3. Aplinkos apsaugos programa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hideMark/>
          </w:tcPr>
          <w:p w14:paraId="4FD33A52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713207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12,200</w:t>
            </w:r>
          </w:p>
        </w:tc>
      </w:tr>
      <w:tr w:rsidR="00623596" w:rsidRPr="00623596" w14:paraId="4176BC4B" w14:textId="77777777" w:rsidTr="00623596">
        <w:trPr>
          <w:trHeight w:val="323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3AAAAF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48.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B2C5C1" w14:textId="77777777" w:rsidR="00623596" w:rsidRPr="00623596" w:rsidRDefault="00623596" w:rsidP="00623596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4. Sveikatos apsaugos programa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9595035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66EBF5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-68,400</w:t>
            </w:r>
          </w:p>
        </w:tc>
      </w:tr>
      <w:tr w:rsidR="00623596" w:rsidRPr="00623596" w14:paraId="128D76F7" w14:textId="77777777" w:rsidTr="00623596">
        <w:trPr>
          <w:trHeight w:val="263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25C20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49.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34D7B1" w14:textId="77777777" w:rsidR="00623596" w:rsidRPr="00623596" w:rsidRDefault="00623596" w:rsidP="00623596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5. Socialinės apsaugos ir NVO politikos programa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7E43979D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1C4B9D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-1340,318</w:t>
            </w:r>
          </w:p>
        </w:tc>
      </w:tr>
      <w:tr w:rsidR="00623596" w:rsidRPr="00623596" w14:paraId="208DD296" w14:textId="77777777" w:rsidTr="00623596">
        <w:trPr>
          <w:trHeight w:val="66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19ACA9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50.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01B273" w14:textId="77777777" w:rsidR="00623596" w:rsidRPr="00623596" w:rsidRDefault="00623596" w:rsidP="00623596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6. Susisiekimo ir inžinerinės infrastruktūros plėtros programa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827C490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AC999C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-0,639</w:t>
            </w:r>
          </w:p>
        </w:tc>
      </w:tr>
      <w:tr w:rsidR="00623596" w:rsidRPr="00623596" w14:paraId="6800D060" w14:textId="77777777" w:rsidTr="00623596">
        <w:trPr>
          <w:trHeight w:val="6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480F5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51.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642740" w14:textId="77777777" w:rsidR="00623596" w:rsidRPr="00623596" w:rsidRDefault="00623596" w:rsidP="00623596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742799E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40AB84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-138,200</w:t>
            </w:r>
          </w:p>
        </w:tc>
      </w:tr>
      <w:tr w:rsidR="00623596" w:rsidRPr="00623596" w14:paraId="1F2939A6" w14:textId="77777777" w:rsidTr="00623596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46E286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52.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6CD484" w14:textId="77777777" w:rsidR="00623596" w:rsidRPr="00623596" w:rsidRDefault="00623596" w:rsidP="00623596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8. Kūno kultūros ir sporto plėtros programa</w:t>
            </w:r>
          </w:p>
        </w:tc>
        <w:tc>
          <w:tcPr>
            <w:tcW w:w="14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hideMark/>
          </w:tcPr>
          <w:p w14:paraId="0E21C1BF" w14:textId="77777777" w:rsidR="00623596" w:rsidRPr="00623596" w:rsidRDefault="00623596" w:rsidP="00623596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127542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568,300</w:t>
            </w:r>
          </w:p>
        </w:tc>
      </w:tr>
      <w:tr w:rsidR="00623596" w:rsidRPr="00623596" w14:paraId="402D6FD2" w14:textId="77777777" w:rsidTr="00623596">
        <w:trPr>
          <w:trHeight w:val="69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955286" w14:textId="77777777" w:rsidR="00623596" w:rsidRPr="00623596" w:rsidRDefault="00623596" w:rsidP="00623596">
            <w:pPr>
              <w:rPr>
                <w:rFonts w:ascii="Arial" w:hAnsi="Arial" w:cs="Arial"/>
                <w:lang w:eastAsia="lt-LT"/>
              </w:rPr>
            </w:pPr>
            <w:r w:rsidRPr="00623596">
              <w:rPr>
                <w:rFonts w:ascii="Arial" w:hAnsi="Arial" w:cs="Arial"/>
                <w:lang w:eastAsia="lt-LT"/>
              </w:rPr>
              <w:t>53.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8BA183" w14:textId="77777777" w:rsidR="00623596" w:rsidRPr="00623596" w:rsidRDefault="00623596" w:rsidP="00623596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9. Savivaldybės valdymo ir pagrindinių funkcijų vykdymo programa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9C01FB1" w14:textId="77777777" w:rsidR="00623596" w:rsidRPr="00623596" w:rsidRDefault="00623596" w:rsidP="00623596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623596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8CA1F1" w14:textId="77777777" w:rsidR="00623596" w:rsidRPr="00623596" w:rsidRDefault="00623596" w:rsidP="00623596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623596">
              <w:rPr>
                <w:rFonts w:ascii="Arial" w:hAnsi="Arial" w:cs="Arial"/>
                <w:i/>
                <w:iCs/>
                <w:lang w:eastAsia="lt-LT"/>
              </w:rPr>
              <w:t>-258,348</w:t>
            </w:r>
          </w:p>
        </w:tc>
      </w:tr>
    </w:tbl>
    <w:p w14:paraId="6EF5644D" w14:textId="6BD88F10" w:rsidR="00D374AF" w:rsidRPr="001D52F9" w:rsidRDefault="00E43834" w:rsidP="007A18C0">
      <w:pPr>
        <w:pStyle w:val="Pagrindiniotekstotrauka2"/>
        <w:tabs>
          <w:tab w:val="left" w:pos="540"/>
        </w:tabs>
        <w:spacing w:before="120" w:after="0" w:line="276" w:lineRule="auto"/>
        <w:ind w:left="142" w:hanging="142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9. </w:t>
      </w:r>
      <w:r w:rsidR="00FC294D" w:rsidRPr="001D52F9">
        <w:rPr>
          <w:rFonts w:ascii="Arial" w:hAnsi="Arial" w:cs="Arial"/>
          <w:b/>
        </w:rPr>
        <w:t>Kiti, autoriaus nuomone, reikalingi pagrindimai, skaičiavimai ir paaiškinimai:</w:t>
      </w:r>
      <w:r w:rsidR="004945BF" w:rsidRPr="001D52F9">
        <w:rPr>
          <w:rFonts w:ascii="Arial" w:hAnsi="Arial" w:cs="Arial"/>
          <w:b/>
        </w:rPr>
        <w:t xml:space="preserve"> </w:t>
      </w:r>
    </w:p>
    <w:p w14:paraId="22E1C0B3" w14:textId="47E21820" w:rsidR="00883947" w:rsidRDefault="00864C07" w:rsidP="00622195">
      <w:pPr>
        <w:pStyle w:val="Pagrindiniotekstotrauka2"/>
        <w:tabs>
          <w:tab w:val="left" w:pos="540"/>
        </w:tabs>
        <w:spacing w:after="0" w:line="276" w:lineRule="auto"/>
        <w:ind w:left="284"/>
        <w:jc w:val="both"/>
        <w:rPr>
          <w:rFonts w:ascii="Arial" w:hAnsi="Arial" w:cs="Arial"/>
          <w:bCs/>
        </w:rPr>
      </w:pPr>
      <w:r w:rsidRPr="006648BB">
        <w:rPr>
          <w:rFonts w:ascii="Arial" w:hAnsi="Arial" w:cs="Arial"/>
        </w:rPr>
        <w:t xml:space="preserve">Biudžeto pajamos ir asignavimai </w:t>
      </w:r>
      <w:r w:rsidR="002A3AC0">
        <w:rPr>
          <w:rFonts w:ascii="Arial" w:hAnsi="Arial" w:cs="Arial"/>
        </w:rPr>
        <w:t>mažinami</w:t>
      </w:r>
      <w:r w:rsidRPr="006648BB">
        <w:rPr>
          <w:rFonts w:ascii="Arial" w:hAnsi="Arial" w:cs="Arial"/>
        </w:rPr>
        <w:t xml:space="preserve"> </w:t>
      </w:r>
      <w:r w:rsidR="00E359A7">
        <w:rPr>
          <w:rFonts w:ascii="Arial" w:hAnsi="Arial" w:cs="Arial"/>
        </w:rPr>
        <w:t>1340,384</w:t>
      </w:r>
      <w:r w:rsidRPr="006648BB">
        <w:rPr>
          <w:rFonts w:ascii="Arial" w:hAnsi="Arial" w:cs="Arial"/>
        </w:rPr>
        <w:t xml:space="preserve"> tūkst. eurų.</w:t>
      </w:r>
      <w:r w:rsidRPr="00DE7F8A">
        <w:rPr>
          <w:rFonts w:ascii="Arial" w:hAnsi="Arial" w:cs="Arial"/>
        </w:rPr>
        <w:t xml:space="preserve"> Pajamų dalyje</w:t>
      </w:r>
      <w:r>
        <w:rPr>
          <w:rFonts w:ascii="Arial" w:hAnsi="Arial" w:cs="Arial"/>
        </w:rPr>
        <w:t xml:space="preserve"> </w:t>
      </w:r>
      <w:r w:rsidR="001659D9">
        <w:rPr>
          <w:rFonts w:ascii="Arial" w:hAnsi="Arial" w:cs="Arial"/>
        </w:rPr>
        <w:t>52,1</w:t>
      </w:r>
      <w:r w:rsidR="00F91DFE">
        <w:rPr>
          <w:rFonts w:ascii="Arial" w:hAnsi="Arial" w:cs="Arial"/>
        </w:rPr>
        <w:t xml:space="preserve"> tūkst. eurų didinamos biudžetinių įstaigų pajamos už </w:t>
      </w:r>
      <w:r w:rsidR="00284E6B">
        <w:rPr>
          <w:rFonts w:ascii="Arial" w:hAnsi="Arial" w:cs="Arial"/>
        </w:rPr>
        <w:t xml:space="preserve">prekes </w:t>
      </w:r>
      <w:r w:rsidR="00F91DFE">
        <w:rPr>
          <w:rFonts w:ascii="Arial" w:hAnsi="Arial" w:cs="Arial"/>
        </w:rPr>
        <w:t>ir paslaugas</w:t>
      </w:r>
      <w:r w:rsidR="00FE3807">
        <w:rPr>
          <w:rFonts w:ascii="Arial" w:hAnsi="Arial" w:cs="Arial"/>
        </w:rPr>
        <w:t xml:space="preserve">, </w:t>
      </w:r>
      <w:r w:rsidR="000955C0">
        <w:rPr>
          <w:rFonts w:ascii="Arial" w:hAnsi="Arial" w:cs="Arial"/>
        </w:rPr>
        <w:t>100 tūkst. eurų didinam</w:t>
      </w:r>
      <w:r w:rsidR="001D24E7">
        <w:rPr>
          <w:rFonts w:ascii="Arial" w:hAnsi="Arial" w:cs="Arial"/>
        </w:rPr>
        <w:t>os</w:t>
      </w:r>
      <w:r w:rsidR="000955C0">
        <w:rPr>
          <w:rFonts w:ascii="Arial" w:hAnsi="Arial" w:cs="Arial"/>
        </w:rPr>
        <w:t xml:space="preserve"> vietinės rinkliavos už komunalinių atliekų </w:t>
      </w:r>
      <w:r w:rsidR="00870E53">
        <w:rPr>
          <w:rFonts w:ascii="Arial" w:hAnsi="Arial" w:cs="Arial"/>
        </w:rPr>
        <w:t>surinkimą iš atliekų turėtojų ir atliekų tvarkymą</w:t>
      </w:r>
      <w:r w:rsidR="00095399">
        <w:rPr>
          <w:rFonts w:ascii="Arial" w:hAnsi="Arial" w:cs="Arial"/>
        </w:rPr>
        <w:t xml:space="preserve"> </w:t>
      </w:r>
      <w:r w:rsidR="000955C0">
        <w:rPr>
          <w:rFonts w:ascii="Arial" w:hAnsi="Arial" w:cs="Arial"/>
        </w:rPr>
        <w:t>pajamos</w:t>
      </w:r>
      <w:r w:rsidR="00F86559">
        <w:rPr>
          <w:rFonts w:ascii="Arial" w:hAnsi="Arial" w:cs="Arial"/>
        </w:rPr>
        <w:t>.</w:t>
      </w:r>
      <w:r w:rsidR="00095399">
        <w:rPr>
          <w:rFonts w:ascii="Arial" w:hAnsi="Arial" w:cs="Arial"/>
        </w:rPr>
        <w:t xml:space="preserve"> </w:t>
      </w:r>
      <w:r w:rsidR="000D4068">
        <w:rPr>
          <w:rFonts w:ascii="Arial" w:hAnsi="Arial" w:cs="Arial"/>
        </w:rPr>
        <w:t>11,2</w:t>
      </w:r>
      <w:r w:rsidR="00716EE5">
        <w:rPr>
          <w:rFonts w:ascii="Arial" w:hAnsi="Arial" w:cs="Arial"/>
        </w:rPr>
        <w:t xml:space="preserve"> tūkst. eurų </w:t>
      </w:r>
      <w:r w:rsidR="006E6C27" w:rsidRPr="000D4068">
        <w:rPr>
          <w:rFonts w:ascii="Arial" w:hAnsi="Arial" w:cs="Arial"/>
        </w:rPr>
        <w:t>mažinam</w:t>
      </w:r>
      <w:r w:rsidR="008D74C9" w:rsidRPr="000D4068">
        <w:rPr>
          <w:rFonts w:ascii="Arial" w:hAnsi="Arial" w:cs="Arial"/>
        </w:rPr>
        <w:t>a</w:t>
      </w:r>
      <w:r w:rsidR="00ED22C2">
        <w:rPr>
          <w:rFonts w:ascii="Arial" w:hAnsi="Arial" w:cs="Arial"/>
        </w:rPr>
        <w:t xml:space="preserve"> speciali</w:t>
      </w:r>
      <w:r w:rsidR="00903D35">
        <w:rPr>
          <w:rFonts w:ascii="Arial" w:hAnsi="Arial" w:cs="Arial"/>
        </w:rPr>
        <w:t>os</w:t>
      </w:r>
      <w:r w:rsidR="00ED22C2">
        <w:rPr>
          <w:rFonts w:ascii="Arial" w:hAnsi="Arial" w:cs="Arial"/>
        </w:rPr>
        <w:t xml:space="preserve"> tikslinė</w:t>
      </w:r>
      <w:r w:rsidR="00903D35">
        <w:rPr>
          <w:rFonts w:ascii="Arial" w:hAnsi="Arial" w:cs="Arial"/>
        </w:rPr>
        <w:t>s</w:t>
      </w:r>
      <w:r w:rsidR="00ED22C2">
        <w:rPr>
          <w:rFonts w:ascii="Arial" w:hAnsi="Arial" w:cs="Arial"/>
        </w:rPr>
        <w:t xml:space="preserve"> dotacij</w:t>
      </w:r>
      <w:r w:rsidR="00903D35">
        <w:rPr>
          <w:rFonts w:ascii="Arial" w:hAnsi="Arial" w:cs="Arial"/>
        </w:rPr>
        <w:t>os</w:t>
      </w:r>
      <w:r w:rsidR="00ED22C2">
        <w:rPr>
          <w:rFonts w:ascii="Arial" w:hAnsi="Arial" w:cs="Arial"/>
        </w:rPr>
        <w:t xml:space="preserve"> valstybinėms funkcijoms</w:t>
      </w:r>
      <w:r w:rsidR="00175135">
        <w:rPr>
          <w:rFonts w:ascii="Arial" w:hAnsi="Arial" w:cs="Arial"/>
        </w:rPr>
        <w:t xml:space="preserve"> vykdyti</w:t>
      </w:r>
      <w:r w:rsidR="00AA1987">
        <w:rPr>
          <w:rFonts w:ascii="Arial" w:hAnsi="Arial" w:cs="Arial"/>
        </w:rPr>
        <w:t xml:space="preserve"> suma</w:t>
      </w:r>
      <w:r w:rsidR="00025446">
        <w:rPr>
          <w:rFonts w:ascii="Arial" w:hAnsi="Arial" w:cs="Arial"/>
        </w:rPr>
        <w:t>.</w:t>
      </w:r>
      <w:r w:rsidR="00175135">
        <w:rPr>
          <w:rFonts w:ascii="Arial" w:hAnsi="Arial" w:cs="Arial"/>
        </w:rPr>
        <w:t xml:space="preserve"> </w:t>
      </w:r>
      <w:r w:rsidR="00AB2B4B">
        <w:rPr>
          <w:rFonts w:ascii="Arial" w:hAnsi="Arial" w:cs="Arial"/>
        </w:rPr>
        <w:t>1145,086</w:t>
      </w:r>
      <w:r w:rsidR="00175135">
        <w:rPr>
          <w:rFonts w:ascii="Arial" w:hAnsi="Arial" w:cs="Arial"/>
        </w:rPr>
        <w:t xml:space="preserve"> tūkst. eurų </w:t>
      </w:r>
      <w:r w:rsidR="00AB2B4B">
        <w:rPr>
          <w:rFonts w:ascii="Arial" w:hAnsi="Arial" w:cs="Arial"/>
        </w:rPr>
        <w:t>didinamos kitos dotacijos</w:t>
      </w:r>
      <w:r w:rsidR="00A823D6">
        <w:rPr>
          <w:rFonts w:ascii="Arial" w:hAnsi="Arial" w:cs="Arial"/>
        </w:rPr>
        <w:t xml:space="preserve"> ( 745 tūkst. eurų </w:t>
      </w:r>
      <w:r w:rsidR="00175135">
        <w:rPr>
          <w:rFonts w:ascii="Arial" w:hAnsi="Arial" w:cs="Arial"/>
        </w:rPr>
        <w:t xml:space="preserve">didinama </w:t>
      </w:r>
      <w:r w:rsidR="00E559D8">
        <w:rPr>
          <w:rFonts w:ascii="Arial" w:hAnsi="Arial" w:cs="Arial"/>
        </w:rPr>
        <w:t xml:space="preserve">Krašto apsaugos ministerijos </w:t>
      </w:r>
      <w:r w:rsidR="00902054">
        <w:rPr>
          <w:rFonts w:ascii="Arial" w:hAnsi="Arial" w:cs="Arial"/>
        </w:rPr>
        <w:t xml:space="preserve">dotacija </w:t>
      </w:r>
      <w:r w:rsidR="00BC2433">
        <w:rPr>
          <w:rFonts w:ascii="Arial" w:hAnsi="Arial" w:cs="Arial"/>
        </w:rPr>
        <w:t>kelio</w:t>
      </w:r>
      <w:r w:rsidR="00CB5D9F">
        <w:rPr>
          <w:rFonts w:ascii="Arial" w:hAnsi="Arial" w:cs="Arial"/>
        </w:rPr>
        <w:t xml:space="preserve"> </w:t>
      </w:r>
      <w:r w:rsidR="00753DE5">
        <w:rPr>
          <w:rFonts w:ascii="Arial" w:hAnsi="Arial" w:cs="Arial"/>
        </w:rPr>
        <w:t xml:space="preserve">į </w:t>
      </w:r>
      <w:r w:rsidR="00A823D6">
        <w:rPr>
          <w:rFonts w:ascii="Arial" w:hAnsi="Arial" w:cs="Arial"/>
        </w:rPr>
        <w:t>K</w:t>
      </w:r>
      <w:r w:rsidR="00753DE5">
        <w:rPr>
          <w:rFonts w:ascii="Arial" w:hAnsi="Arial" w:cs="Arial"/>
        </w:rPr>
        <w:t xml:space="preserve">airių poligoną </w:t>
      </w:r>
      <w:r w:rsidR="00CB5D9F">
        <w:rPr>
          <w:rFonts w:ascii="Arial" w:hAnsi="Arial" w:cs="Arial"/>
        </w:rPr>
        <w:t>remontui</w:t>
      </w:r>
      <w:r w:rsidR="00902054">
        <w:rPr>
          <w:rFonts w:ascii="Arial" w:hAnsi="Arial" w:cs="Arial"/>
        </w:rPr>
        <w:t xml:space="preserve">, </w:t>
      </w:r>
      <w:r w:rsidR="00CB5D9F">
        <w:rPr>
          <w:rFonts w:ascii="Arial" w:hAnsi="Arial" w:cs="Arial"/>
        </w:rPr>
        <w:t xml:space="preserve">744,361 tūkst. eurų </w:t>
      </w:r>
      <w:r w:rsidR="001D0CF9">
        <w:rPr>
          <w:rFonts w:ascii="Arial" w:hAnsi="Arial" w:cs="Arial"/>
        </w:rPr>
        <w:t xml:space="preserve">skyrė Ekonomikos ir inovacijų ministerija </w:t>
      </w:r>
      <w:r w:rsidR="00625E6B">
        <w:rPr>
          <w:rFonts w:ascii="Arial" w:hAnsi="Arial" w:cs="Arial"/>
        </w:rPr>
        <w:t>pagal finansavimo sutartį</w:t>
      </w:r>
      <w:r w:rsidR="00F86559">
        <w:rPr>
          <w:rFonts w:ascii="Arial" w:hAnsi="Arial" w:cs="Arial"/>
        </w:rPr>
        <w:t>)</w:t>
      </w:r>
      <w:r w:rsidR="000249CC">
        <w:rPr>
          <w:rFonts w:ascii="Arial" w:hAnsi="Arial" w:cs="Arial"/>
        </w:rPr>
        <w:t xml:space="preserve">. 2626,37 tūkst. eurų </w:t>
      </w:r>
      <w:r w:rsidR="00D4372E">
        <w:rPr>
          <w:rFonts w:ascii="Arial" w:hAnsi="Arial" w:cs="Arial"/>
        </w:rPr>
        <w:t>mažinamas dotacijų iš ES ir bendro fin</w:t>
      </w:r>
      <w:r w:rsidR="00B0312B">
        <w:rPr>
          <w:rFonts w:ascii="Arial" w:hAnsi="Arial" w:cs="Arial"/>
        </w:rPr>
        <w:t>ansavimo lėšų planas.</w:t>
      </w:r>
      <w:r w:rsidR="00410747">
        <w:rPr>
          <w:rFonts w:ascii="Arial" w:hAnsi="Arial" w:cs="Arial"/>
        </w:rPr>
        <w:t xml:space="preserve"> </w:t>
      </w:r>
      <w:r w:rsidR="00E559D8">
        <w:rPr>
          <w:rFonts w:ascii="Arial" w:hAnsi="Arial" w:cs="Arial"/>
        </w:rPr>
        <w:t xml:space="preserve"> </w:t>
      </w:r>
    </w:p>
    <w:p w14:paraId="0CE50543" w14:textId="141A7EA4" w:rsidR="009C2AAD" w:rsidRDefault="00234BBE" w:rsidP="009C2AAD">
      <w:pPr>
        <w:pStyle w:val="Pagrindiniotekstotrauka2"/>
        <w:tabs>
          <w:tab w:val="left" w:pos="540"/>
        </w:tabs>
        <w:spacing w:after="0" w:line="276" w:lineRule="auto"/>
        <w:ind w:left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Asignavimų dalyje </w:t>
      </w:r>
      <w:r w:rsidR="00971E5D">
        <w:rPr>
          <w:rFonts w:ascii="Arial" w:hAnsi="Arial" w:cs="Arial"/>
          <w:bCs/>
        </w:rPr>
        <w:t xml:space="preserve">švietimo </w:t>
      </w:r>
      <w:r w:rsidR="0030650A">
        <w:rPr>
          <w:rFonts w:ascii="Arial" w:hAnsi="Arial" w:cs="Arial"/>
          <w:bCs/>
        </w:rPr>
        <w:t xml:space="preserve">biudžetinėms įstaigoms </w:t>
      </w:r>
      <w:r w:rsidR="008127EF">
        <w:rPr>
          <w:rFonts w:ascii="Arial" w:hAnsi="Arial" w:cs="Arial"/>
          <w:bCs/>
        </w:rPr>
        <w:t>skiriami asignavimai darbo užmokesčiui dėl darbo vasar</w:t>
      </w:r>
      <w:r w:rsidR="00DB5908">
        <w:rPr>
          <w:rFonts w:ascii="Arial" w:hAnsi="Arial" w:cs="Arial"/>
          <w:bCs/>
        </w:rPr>
        <w:t xml:space="preserve">os laikotarpiu, </w:t>
      </w:r>
      <w:r w:rsidR="00042FE6">
        <w:rPr>
          <w:rFonts w:ascii="Arial" w:hAnsi="Arial" w:cs="Arial"/>
          <w:bCs/>
        </w:rPr>
        <w:t>perskirstomos nepanaudotų asignavimų sumos</w:t>
      </w:r>
      <w:r w:rsidR="00C50A4C">
        <w:rPr>
          <w:rFonts w:ascii="Arial" w:hAnsi="Arial" w:cs="Arial"/>
          <w:bCs/>
        </w:rPr>
        <w:t>, paskirstom</w:t>
      </w:r>
      <w:r w:rsidR="0049487D">
        <w:rPr>
          <w:rFonts w:ascii="Arial" w:hAnsi="Arial" w:cs="Arial"/>
          <w:bCs/>
        </w:rPr>
        <w:t>os Savivaldybės administraci</w:t>
      </w:r>
      <w:r w:rsidR="00461AC9">
        <w:rPr>
          <w:rFonts w:ascii="Arial" w:hAnsi="Arial" w:cs="Arial"/>
          <w:bCs/>
        </w:rPr>
        <w:t xml:space="preserve">jos asignavimuose buvusių ugdymo lėšų </w:t>
      </w:r>
      <w:r w:rsidR="000040AC">
        <w:rPr>
          <w:rFonts w:ascii="Arial" w:hAnsi="Arial" w:cs="Arial"/>
          <w:bCs/>
        </w:rPr>
        <w:t>likutis</w:t>
      </w:r>
      <w:r w:rsidR="002F1B5E">
        <w:rPr>
          <w:rFonts w:ascii="Arial" w:hAnsi="Arial" w:cs="Arial"/>
          <w:bCs/>
        </w:rPr>
        <w:t>.</w:t>
      </w:r>
      <w:r w:rsidR="009345A6">
        <w:rPr>
          <w:rFonts w:ascii="Arial" w:hAnsi="Arial" w:cs="Arial"/>
          <w:bCs/>
        </w:rPr>
        <w:t xml:space="preserve"> </w:t>
      </w:r>
      <w:r w:rsidR="001C3840">
        <w:rPr>
          <w:rFonts w:ascii="Arial" w:hAnsi="Arial" w:cs="Arial"/>
          <w:bCs/>
        </w:rPr>
        <w:t xml:space="preserve">Pagal įstaigų informaciją didinamos </w:t>
      </w:r>
      <w:r w:rsidR="000374AD">
        <w:rPr>
          <w:rFonts w:ascii="Arial" w:hAnsi="Arial" w:cs="Arial"/>
          <w:bCs/>
        </w:rPr>
        <w:t>lėšos už paslaugas ir nuomą</w:t>
      </w:r>
      <w:r w:rsidR="001251D9">
        <w:rPr>
          <w:rFonts w:ascii="Arial" w:hAnsi="Arial" w:cs="Arial"/>
          <w:bCs/>
        </w:rPr>
        <w:t xml:space="preserve"> ir atliekami</w:t>
      </w:r>
      <w:r w:rsidR="00122A5B">
        <w:rPr>
          <w:rFonts w:ascii="Arial" w:hAnsi="Arial" w:cs="Arial"/>
          <w:bCs/>
        </w:rPr>
        <w:t xml:space="preserve"> </w:t>
      </w:r>
      <w:r w:rsidR="001251D9">
        <w:rPr>
          <w:rFonts w:ascii="Arial" w:hAnsi="Arial" w:cs="Arial"/>
          <w:bCs/>
        </w:rPr>
        <w:t xml:space="preserve">perskirstymai tarp </w:t>
      </w:r>
      <w:r w:rsidR="00F74A17">
        <w:rPr>
          <w:rFonts w:ascii="Arial" w:hAnsi="Arial" w:cs="Arial"/>
          <w:bCs/>
        </w:rPr>
        <w:t>priemonių</w:t>
      </w:r>
      <w:r w:rsidR="000374AD">
        <w:rPr>
          <w:rFonts w:ascii="Arial" w:hAnsi="Arial" w:cs="Arial"/>
          <w:bCs/>
        </w:rPr>
        <w:t xml:space="preserve">. </w:t>
      </w:r>
    </w:p>
    <w:p w14:paraId="7D8B32F4" w14:textId="5D65290F" w:rsidR="001C20EC" w:rsidRPr="00DE7F8A" w:rsidRDefault="001C20EC" w:rsidP="001C20EC">
      <w:pPr>
        <w:pStyle w:val="Pagrindiniotekstotrauka2"/>
        <w:tabs>
          <w:tab w:val="left" w:pos="540"/>
        </w:tabs>
        <w:spacing w:line="276" w:lineRule="auto"/>
        <w:ind w:left="284"/>
        <w:jc w:val="both"/>
        <w:rPr>
          <w:rFonts w:ascii="Arial" w:hAnsi="Arial" w:cs="Arial"/>
          <w:bCs/>
        </w:rPr>
      </w:pPr>
      <w:r w:rsidRPr="00DE7F8A">
        <w:rPr>
          <w:rFonts w:ascii="Arial" w:hAnsi="Arial" w:cs="Arial"/>
          <w:bCs/>
        </w:rPr>
        <w:t xml:space="preserve">Tikslinamų </w:t>
      </w:r>
      <w:r>
        <w:rPr>
          <w:rFonts w:ascii="Arial" w:hAnsi="Arial" w:cs="Arial"/>
          <w:bCs/>
        </w:rPr>
        <w:t xml:space="preserve">asignavimų </w:t>
      </w:r>
      <w:r w:rsidRPr="00DE7F8A">
        <w:rPr>
          <w:rFonts w:ascii="Arial" w:hAnsi="Arial" w:cs="Arial"/>
          <w:bCs/>
        </w:rPr>
        <w:t xml:space="preserve">sumų detalizavimas pagal programas, lėšų šaltinius, asignavimų valdytojus, ekonominės klasifikacijos straipsnius ir priemones pateikiamas </w:t>
      </w:r>
      <w:r>
        <w:rPr>
          <w:rFonts w:ascii="Arial" w:hAnsi="Arial" w:cs="Arial"/>
          <w:bCs/>
        </w:rPr>
        <w:t>aiškinamojo rašto</w:t>
      </w:r>
      <w:r w:rsidRPr="00DE7F8A">
        <w:rPr>
          <w:rFonts w:ascii="Arial" w:hAnsi="Arial" w:cs="Arial"/>
          <w:bCs/>
        </w:rPr>
        <w:t xml:space="preserve"> priede.</w:t>
      </w:r>
    </w:p>
    <w:p w14:paraId="17D2985B" w14:textId="38096D11" w:rsidR="00890153" w:rsidRPr="001D52F9" w:rsidRDefault="009C48EA" w:rsidP="00F22235">
      <w:pPr>
        <w:pStyle w:val="Pagrindiniotekstotrauka2"/>
        <w:tabs>
          <w:tab w:val="left" w:pos="540"/>
        </w:tabs>
        <w:spacing w:after="0" w:line="276" w:lineRule="auto"/>
        <w:ind w:hanging="425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 </w:t>
      </w:r>
      <w:r w:rsidR="00FC294D" w:rsidRPr="001D52F9">
        <w:rPr>
          <w:rFonts w:ascii="Arial" w:hAnsi="Arial" w:cs="Arial"/>
          <w:b/>
        </w:rPr>
        <w:t xml:space="preserve">10. </w:t>
      </w:r>
      <w:r w:rsidR="00FC294D" w:rsidRPr="001D52F9">
        <w:rPr>
          <w:rFonts w:ascii="Arial" w:hAnsi="Arial" w:cs="Arial"/>
          <w:b/>
          <w:color w:val="000000"/>
        </w:rPr>
        <w:t>Sprendimo projekto iniciatoriai (institucija, asmenys ar piliečių įgalioti atstovai ir kt.) ir rengėjai</w:t>
      </w:r>
      <w:r w:rsidR="00FC294D" w:rsidRPr="001D52F9">
        <w:rPr>
          <w:rFonts w:ascii="Arial" w:hAnsi="Arial" w:cs="Arial"/>
          <w:b/>
        </w:rPr>
        <w:t>:</w:t>
      </w:r>
      <w:r w:rsidR="00862075" w:rsidRPr="001D52F9">
        <w:rPr>
          <w:rFonts w:ascii="Arial" w:hAnsi="Arial" w:cs="Arial"/>
          <w:b/>
        </w:rPr>
        <w:t xml:space="preserve"> </w:t>
      </w:r>
    </w:p>
    <w:p w14:paraId="3881AB2C" w14:textId="77777777" w:rsidR="00F22235" w:rsidRDefault="00890153" w:rsidP="00F22235">
      <w:pPr>
        <w:widowControl w:val="0"/>
        <w:tabs>
          <w:tab w:val="left" w:pos="7655"/>
        </w:tabs>
        <w:autoSpaceDE w:val="0"/>
        <w:autoSpaceDN w:val="0"/>
        <w:adjustRightInd w:val="0"/>
        <w:spacing w:line="276" w:lineRule="auto"/>
        <w:ind w:firstLine="284"/>
        <w:rPr>
          <w:rFonts w:ascii="Arial" w:hAnsi="Arial" w:cs="Arial"/>
          <w:bCs/>
        </w:rPr>
      </w:pPr>
      <w:r w:rsidRPr="00DE7F8A">
        <w:rPr>
          <w:rFonts w:ascii="Arial" w:hAnsi="Arial" w:cs="Arial"/>
          <w:bCs/>
        </w:rPr>
        <w:t>Iniciatorius ir rengėjas – Biudžeto ir ekonomikos skyrius.</w:t>
      </w:r>
    </w:p>
    <w:p w14:paraId="7228B6C8" w14:textId="25887F5F" w:rsidR="00F22235" w:rsidRDefault="00F22235">
      <w:pPr>
        <w:widowControl w:val="0"/>
        <w:tabs>
          <w:tab w:val="left" w:pos="7655"/>
        </w:tabs>
        <w:autoSpaceDE w:val="0"/>
        <w:autoSpaceDN w:val="0"/>
        <w:adjustRightInd w:val="0"/>
        <w:spacing w:before="720" w:after="100" w:afterAutospacing="1" w:line="276" w:lineRule="auto"/>
        <w:rPr>
          <w:rFonts w:ascii="Arial" w:hAnsi="Arial" w:cs="Arial"/>
          <w:lang w:eastAsia="lt-LT"/>
        </w:rPr>
      </w:pPr>
      <w:r>
        <w:rPr>
          <w:rFonts w:ascii="Arial" w:hAnsi="Arial" w:cs="Arial"/>
          <w:lang w:eastAsia="lt-LT"/>
        </w:rPr>
        <w:t>S</w:t>
      </w:r>
      <w:r w:rsidRPr="007C5AF0">
        <w:rPr>
          <w:rFonts w:ascii="Arial" w:hAnsi="Arial" w:cs="Arial"/>
          <w:lang w:eastAsia="lt-LT"/>
        </w:rPr>
        <w:t>kyriaus vedėja</w:t>
      </w:r>
      <w:r w:rsidRPr="007C5AF0">
        <w:rPr>
          <w:rFonts w:ascii="Arial" w:hAnsi="Arial" w:cs="Arial"/>
          <w:lang w:eastAsia="lt-LT"/>
        </w:rPr>
        <w:tab/>
      </w:r>
      <w:r>
        <w:rPr>
          <w:rFonts w:ascii="Arial" w:hAnsi="Arial" w:cs="Arial"/>
          <w:lang w:eastAsia="lt-LT"/>
        </w:rPr>
        <w:t>Irena Gailiuvienė</w:t>
      </w:r>
    </w:p>
    <w:sectPr w:rsidR="00F22235" w:rsidSect="005C4717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A83D9" w14:textId="77777777" w:rsidR="002A1EDC" w:rsidRDefault="002A1EDC">
      <w:r>
        <w:separator/>
      </w:r>
    </w:p>
  </w:endnote>
  <w:endnote w:type="continuationSeparator" w:id="0">
    <w:p w14:paraId="5A7C8571" w14:textId="77777777" w:rsidR="002A1EDC" w:rsidRDefault="002A1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BA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1846993"/>
      <w:docPartObj>
        <w:docPartGallery w:val="Page Numbers (Bottom of Page)"/>
        <w:docPartUnique/>
      </w:docPartObj>
    </w:sdtPr>
    <w:sdtContent>
      <w:p w14:paraId="248DCC60" w14:textId="4B736D47" w:rsidR="005C4717" w:rsidRDefault="005C4717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2AD2838" w14:textId="77777777" w:rsidR="000A0356" w:rsidRDefault="000A0356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F8920" w14:textId="46FB810D" w:rsidR="00772253" w:rsidRDefault="00772253">
    <w:pPr>
      <w:pStyle w:val="Porat"/>
      <w:jc w:val="right"/>
    </w:pPr>
  </w:p>
  <w:p w14:paraId="0D45301D" w14:textId="77777777" w:rsidR="00772253" w:rsidRDefault="0077225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0C78C" w14:textId="77777777" w:rsidR="002A1EDC" w:rsidRDefault="002A1EDC">
      <w:r>
        <w:separator/>
      </w:r>
    </w:p>
  </w:footnote>
  <w:footnote w:type="continuationSeparator" w:id="0">
    <w:p w14:paraId="1BCE6F68" w14:textId="77777777" w:rsidR="002A1EDC" w:rsidRDefault="002A1E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C6FA3" w14:textId="77777777" w:rsidR="000A0356" w:rsidRDefault="000A0356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86E80" w14:textId="598CFD1C" w:rsidR="000A0356" w:rsidRDefault="00CA6AAC">
    <w:pPr>
      <w:pStyle w:val="Antrats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P</w:t>
    </w:r>
    <w:r w:rsidR="000A0356" w:rsidRPr="005F34AB">
      <w:rPr>
        <w:rFonts w:ascii="Arial" w:hAnsi="Arial" w:cs="Arial"/>
        <w:b/>
      </w:rPr>
      <w:t>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9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0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1"/>
  </w:num>
  <w:num w:numId="2" w16cid:durableId="892695588">
    <w:abstractNumId w:val="0"/>
  </w:num>
  <w:num w:numId="3" w16cid:durableId="996031820">
    <w:abstractNumId w:val="4"/>
  </w:num>
  <w:num w:numId="4" w16cid:durableId="950666351">
    <w:abstractNumId w:val="9"/>
  </w:num>
  <w:num w:numId="5" w16cid:durableId="433063036">
    <w:abstractNumId w:val="2"/>
  </w:num>
  <w:num w:numId="6" w16cid:durableId="329018235">
    <w:abstractNumId w:val="3"/>
  </w:num>
  <w:num w:numId="7" w16cid:durableId="2124760187">
    <w:abstractNumId w:val="1"/>
  </w:num>
  <w:num w:numId="8" w16cid:durableId="1906984214">
    <w:abstractNumId w:val="8"/>
  </w:num>
  <w:num w:numId="9" w16cid:durableId="16439568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5"/>
  </w:num>
  <w:num w:numId="12" w16cid:durableId="1235626148">
    <w:abstractNumId w:val="7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2CA2"/>
    <w:rsid w:val="000040AC"/>
    <w:rsid w:val="00004C93"/>
    <w:rsid w:val="000079ED"/>
    <w:rsid w:val="00007DBD"/>
    <w:rsid w:val="00011617"/>
    <w:rsid w:val="00013840"/>
    <w:rsid w:val="00013C8B"/>
    <w:rsid w:val="000168BB"/>
    <w:rsid w:val="00021482"/>
    <w:rsid w:val="0002148B"/>
    <w:rsid w:val="000249CC"/>
    <w:rsid w:val="00025446"/>
    <w:rsid w:val="00025B32"/>
    <w:rsid w:val="00027132"/>
    <w:rsid w:val="000324AC"/>
    <w:rsid w:val="000331C4"/>
    <w:rsid w:val="000374AD"/>
    <w:rsid w:val="00042FE6"/>
    <w:rsid w:val="0004330B"/>
    <w:rsid w:val="000479FD"/>
    <w:rsid w:val="00050B85"/>
    <w:rsid w:val="00051D69"/>
    <w:rsid w:val="00052D91"/>
    <w:rsid w:val="0005776A"/>
    <w:rsid w:val="000625C1"/>
    <w:rsid w:val="0006303F"/>
    <w:rsid w:val="00063D00"/>
    <w:rsid w:val="00065A3B"/>
    <w:rsid w:val="0006717A"/>
    <w:rsid w:val="000734AC"/>
    <w:rsid w:val="0007440E"/>
    <w:rsid w:val="00075DE1"/>
    <w:rsid w:val="00076277"/>
    <w:rsid w:val="000819F8"/>
    <w:rsid w:val="000842AE"/>
    <w:rsid w:val="00085DD4"/>
    <w:rsid w:val="00094E3D"/>
    <w:rsid w:val="00095399"/>
    <w:rsid w:val="000955C0"/>
    <w:rsid w:val="00095702"/>
    <w:rsid w:val="00095719"/>
    <w:rsid w:val="00097A66"/>
    <w:rsid w:val="000A0356"/>
    <w:rsid w:val="000A1209"/>
    <w:rsid w:val="000A18AA"/>
    <w:rsid w:val="000A1EFB"/>
    <w:rsid w:val="000A20A0"/>
    <w:rsid w:val="000A21A6"/>
    <w:rsid w:val="000A346D"/>
    <w:rsid w:val="000A4126"/>
    <w:rsid w:val="000A48D2"/>
    <w:rsid w:val="000A614D"/>
    <w:rsid w:val="000B21CE"/>
    <w:rsid w:val="000B4D49"/>
    <w:rsid w:val="000B5EDC"/>
    <w:rsid w:val="000B7AD9"/>
    <w:rsid w:val="000C392C"/>
    <w:rsid w:val="000C6CA1"/>
    <w:rsid w:val="000D0160"/>
    <w:rsid w:val="000D1BB3"/>
    <w:rsid w:val="000D331B"/>
    <w:rsid w:val="000D3CE7"/>
    <w:rsid w:val="000D4068"/>
    <w:rsid w:val="000E0EC6"/>
    <w:rsid w:val="000E229B"/>
    <w:rsid w:val="000E316D"/>
    <w:rsid w:val="000E4FA9"/>
    <w:rsid w:val="000E7500"/>
    <w:rsid w:val="000F18EC"/>
    <w:rsid w:val="000F3C80"/>
    <w:rsid w:val="000F5A7B"/>
    <w:rsid w:val="00101DFD"/>
    <w:rsid w:val="00101FC4"/>
    <w:rsid w:val="00103C29"/>
    <w:rsid w:val="00104123"/>
    <w:rsid w:val="001043CA"/>
    <w:rsid w:val="001053A8"/>
    <w:rsid w:val="00106DDA"/>
    <w:rsid w:val="001119E4"/>
    <w:rsid w:val="00112B10"/>
    <w:rsid w:val="001141EE"/>
    <w:rsid w:val="001144A6"/>
    <w:rsid w:val="001171D4"/>
    <w:rsid w:val="001209B5"/>
    <w:rsid w:val="00121ACB"/>
    <w:rsid w:val="00122A5B"/>
    <w:rsid w:val="0012460F"/>
    <w:rsid w:val="00124A34"/>
    <w:rsid w:val="001251D9"/>
    <w:rsid w:val="0013267C"/>
    <w:rsid w:val="001337C1"/>
    <w:rsid w:val="0013493D"/>
    <w:rsid w:val="0013586A"/>
    <w:rsid w:val="0014029D"/>
    <w:rsid w:val="0014556D"/>
    <w:rsid w:val="001479F1"/>
    <w:rsid w:val="001511E2"/>
    <w:rsid w:val="00152A30"/>
    <w:rsid w:val="001531A0"/>
    <w:rsid w:val="00155682"/>
    <w:rsid w:val="00156045"/>
    <w:rsid w:val="001560F7"/>
    <w:rsid w:val="001567CB"/>
    <w:rsid w:val="0016003C"/>
    <w:rsid w:val="00161686"/>
    <w:rsid w:val="001659D9"/>
    <w:rsid w:val="00166F25"/>
    <w:rsid w:val="00171321"/>
    <w:rsid w:val="00172EDB"/>
    <w:rsid w:val="00175135"/>
    <w:rsid w:val="0017522C"/>
    <w:rsid w:val="00177DA3"/>
    <w:rsid w:val="00184AA7"/>
    <w:rsid w:val="00184B50"/>
    <w:rsid w:val="0019373A"/>
    <w:rsid w:val="0019489D"/>
    <w:rsid w:val="001A0E65"/>
    <w:rsid w:val="001A4506"/>
    <w:rsid w:val="001A6FE3"/>
    <w:rsid w:val="001B3125"/>
    <w:rsid w:val="001B3CF7"/>
    <w:rsid w:val="001B60A1"/>
    <w:rsid w:val="001C1BB2"/>
    <w:rsid w:val="001C20BB"/>
    <w:rsid w:val="001C20EC"/>
    <w:rsid w:val="001C3840"/>
    <w:rsid w:val="001C3CA1"/>
    <w:rsid w:val="001C6E09"/>
    <w:rsid w:val="001D0CF9"/>
    <w:rsid w:val="001D181A"/>
    <w:rsid w:val="001D24E7"/>
    <w:rsid w:val="001D2ED5"/>
    <w:rsid w:val="001D2F4A"/>
    <w:rsid w:val="001D52F9"/>
    <w:rsid w:val="001D54DF"/>
    <w:rsid w:val="001D588A"/>
    <w:rsid w:val="001D76B2"/>
    <w:rsid w:val="001E404E"/>
    <w:rsid w:val="001E4D86"/>
    <w:rsid w:val="001E4E9C"/>
    <w:rsid w:val="001E659F"/>
    <w:rsid w:val="001E6C9D"/>
    <w:rsid w:val="001E70F4"/>
    <w:rsid w:val="001E7380"/>
    <w:rsid w:val="001E7944"/>
    <w:rsid w:val="001F019D"/>
    <w:rsid w:val="001F2780"/>
    <w:rsid w:val="001F3AA8"/>
    <w:rsid w:val="001F4084"/>
    <w:rsid w:val="001F446B"/>
    <w:rsid w:val="001F4591"/>
    <w:rsid w:val="001F6DFB"/>
    <w:rsid w:val="00203972"/>
    <w:rsid w:val="00203FAE"/>
    <w:rsid w:val="00204506"/>
    <w:rsid w:val="0020746A"/>
    <w:rsid w:val="002111A5"/>
    <w:rsid w:val="0021210C"/>
    <w:rsid w:val="00214D09"/>
    <w:rsid w:val="002152F5"/>
    <w:rsid w:val="002156CC"/>
    <w:rsid w:val="00217B5F"/>
    <w:rsid w:val="00222828"/>
    <w:rsid w:val="00224503"/>
    <w:rsid w:val="002264CA"/>
    <w:rsid w:val="00227E43"/>
    <w:rsid w:val="00230792"/>
    <w:rsid w:val="00231487"/>
    <w:rsid w:val="00232A9A"/>
    <w:rsid w:val="00233BD6"/>
    <w:rsid w:val="00234BBE"/>
    <w:rsid w:val="00234E76"/>
    <w:rsid w:val="002365EF"/>
    <w:rsid w:val="00236A90"/>
    <w:rsid w:val="00237067"/>
    <w:rsid w:val="002403D8"/>
    <w:rsid w:val="00242C5F"/>
    <w:rsid w:val="002436E4"/>
    <w:rsid w:val="00243DEE"/>
    <w:rsid w:val="00247CEC"/>
    <w:rsid w:val="00250616"/>
    <w:rsid w:val="00250B1B"/>
    <w:rsid w:val="00250B1F"/>
    <w:rsid w:val="002527BF"/>
    <w:rsid w:val="002578BE"/>
    <w:rsid w:val="00260E31"/>
    <w:rsid w:val="002615B0"/>
    <w:rsid w:val="00264D44"/>
    <w:rsid w:val="00265E74"/>
    <w:rsid w:val="00265F56"/>
    <w:rsid w:val="00266603"/>
    <w:rsid w:val="00271DDF"/>
    <w:rsid w:val="00272A21"/>
    <w:rsid w:val="0027545A"/>
    <w:rsid w:val="002776C0"/>
    <w:rsid w:val="00284E6B"/>
    <w:rsid w:val="00285E35"/>
    <w:rsid w:val="00290B9C"/>
    <w:rsid w:val="002947B2"/>
    <w:rsid w:val="00295711"/>
    <w:rsid w:val="00296E11"/>
    <w:rsid w:val="002A1EDC"/>
    <w:rsid w:val="002A246A"/>
    <w:rsid w:val="002A3AC0"/>
    <w:rsid w:val="002A78EC"/>
    <w:rsid w:val="002B0DA4"/>
    <w:rsid w:val="002B3D94"/>
    <w:rsid w:val="002B4B34"/>
    <w:rsid w:val="002B5B03"/>
    <w:rsid w:val="002C0283"/>
    <w:rsid w:val="002C074A"/>
    <w:rsid w:val="002C345E"/>
    <w:rsid w:val="002C4E4C"/>
    <w:rsid w:val="002C63AE"/>
    <w:rsid w:val="002C7432"/>
    <w:rsid w:val="002C76C3"/>
    <w:rsid w:val="002D0792"/>
    <w:rsid w:val="002D19E7"/>
    <w:rsid w:val="002D2C9D"/>
    <w:rsid w:val="002F0722"/>
    <w:rsid w:val="002F1B5E"/>
    <w:rsid w:val="002F5F21"/>
    <w:rsid w:val="0030346E"/>
    <w:rsid w:val="00303E1F"/>
    <w:rsid w:val="00305C5B"/>
    <w:rsid w:val="0030650A"/>
    <w:rsid w:val="003104E2"/>
    <w:rsid w:val="00311BE8"/>
    <w:rsid w:val="00316DAB"/>
    <w:rsid w:val="003215BB"/>
    <w:rsid w:val="00322914"/>
    <w:rsid w:val="00325A70"/>
    <w:rsid w:val="00326979"/>
    <w:rsid w:val="003270D6"/>
    <w:rsid w:val="003272B7"/>
    <w:rsid w:val="00330F17"/>
    <w:rsid w:val="00340704"/>
    <w:rsid w:val="00342458"/>
    <w:rsid w:val="003431B9"/>
    <w:rsid w:val="003436F1"/>
    <w:rsid w:val="00344EBB"/>
    <w:rsid w:val="00350AC2"/>
    <w:rsid w:val="0035217C"/>
    <w:rsid w:val="00353653"/>
    <w:rsid w:val="003537D4"/>
    <w:rsid w:val="003545C2"/>
    <w:rsid w:val="00354FBD"/>
    <w:rsid w:val="003637E7"/>
    <w:rsid w:val="00365FD0"/>
    <w:rsid w:val="00366E4A"/>
    <w:rsid w:val="00373620"/>
    <w:rsid w:val="00373FFD"/>
    <w:rsid w:val="00374629"/>
    <w:rsid w:val="00374A20"/>
    <w:rsid w:val="00377356"/>
    <w:rsid w:val="003776B5"/>
    <w:rsid w:val="003844C7"/>
    <w:rsid w:val="0039175C"/>
    <w:rsid w:val="00392CD6"/>
    <w:rsid w:val="00394E0C"/>
    <w:rsid w:val="003A18E7"/>
    <w:rsid w:val="003A1C56"/>
    <w:rsid w:val="003A2057"/>
    <w:rsid w:val="003A370C"/>
    <w:rsid w:val="003A4745"/>
    <w:rsid w:val="003A64A2"/>
    <w:rsid w:val="003A65EC"/>
    <w:rsid w:val="003B0414"/>
    <w:rsid w:val="003B0DCE"/>
    <w:rsid w:val="003B1DBC"/>
    <w:rsid w:val="003B4800"/>
    <w:rsid w:val="003B7CF5"/>
    <w:rsid w:val="003C2E17"/>
    <w:rsid w:val="003C36D9"/>
    <w:rsid w:val="003C398F"/>
    <w:rsid w:val="003C428F"/>
    <w:rsid w:val="003C4861"/>
    <w:rsid w:val="003C4AF1"/>
    <w:rsid w:val="003D1560"/>
    <w:rsid w:val="003D6045"/>
    <w:rsid w:val="003D7C37"/>
    <w:rsid w:val="003E04B8"/>
    <w:rsid w:val="003E6C59"/>
    <w:rsid w:val="003F1193"/>
    <w:rsid w:val="003F29CE"/>
    <w:rsid w:val="003F4AC0"/>
    <w:rsid w:val="003F4E09"/>
    <w:rsid w:val="003F713F"/>
    <w:rsid w:val="0040103F"/>
    <w:rsid w:val="00401F2A"/>
    <w:rsid w:val="004023B7"/>
    <w:rsid w:val="00402FEB"/>
    <w:rsid w:val="004031A1"/>
    <w:rsid w:val="004032C9"/>
    <w:rsid w:val="004056FA"/>
    <w:rsid w:val="00406716"/>
    <w:rsid w:val="00407A2E"/>
    <w:rsid w:val="00407F54"/>
    <w:rsid w:val="00410747"/>
    <w:rsid w:val="00410BEF"/>
    <w:rsid w:val="00411E92"/>
    <w:rsid w:val="00413B8F"/>
    <w:rsid w:val="00414B3E"/>
    <w:rsid w:val="00415A84"/>
    <w:rsid w:val="00421074"/>
    <w:rsid w:val="004242D4"/>
    <w:rsid w:val="00425430"/>
    <w:rsid w:val="004262BD"/>
    <w:rsid w:val="00433594"/>
    <w:rsid w:val="0043505E"/>
    <w:rsid w:val="004351D5"/>
    <w:rsid w:val="00436F22"/>
    <w:rsid w:val="00437D18"/>
    <w:rsid w:val="004424B5"/>
    <w:rsid w:val="004462BF"/>
    <w:rsid w:val="004506C5"/>
    <w:rsid w:val="0045182B"/>
    <w:rsid w:val="00452387"/>
    <w:rsid w:val="004559DD"/>
    <w:rsid w:val="00457E54"/>
    <w:rsid w:val="004608D3"/>
    <w:rsid w:val="00461AC9"/>
    <w:rsid w:val="00461B09"/>
    <w:rsid w:val="00466DE9"/>
    <w:rsid w:val="00467000"/>
    <w:rsid w:val="00467A01"/>
    <w:rsid w:val="00470477"/>
    <w:rsid w:val="00470589"/>
    <w:rsid w:val="00470921"/>
    <w:rsid w:val="00470A63"/>
    <w:rsid w:val="0047145E"/>
    <w:rsid w:val="00473A74"/>
    <w:rsid w:val="0047454F"/>
    <w:rsid w:val="00474748"/>
    <w:rsid w:val="004760CF"/>
    <w:rsid w:val="004769F6"/>
    <w:rsid w:val="00482E5C"/>
    <w:rsid w:val="004830F0"/>
    <w:rsid w:val="004842B4"/>
    <w:rsid w:val="00485A5C"/>
    <w:rsid w:val="00486B18"/>
    <w:rsid w:val="00487486"/>
    <w:rsid w:val="00490AE7"/>
    <w:rsid w:val="004945BF"/>
    <w:rsid w:val="0049487D"/>
    <w:rsid w:val="004967AA"/>
    <w:rsid w:val="00497A8B"/>
    <w:rsid w:val="00497BBC"/>
    <w:rsid w:val="004A4B3F"/>
    <w:rsid w:val="004A5987"/>
    <w:rsid w:val="004A70D6"/>
    <w:rsid w:val="004B1CEB"/>
    <w:rsid w:val="004B2B7C"/>
    <w:rsid w:val="004B3EF7"/>
    <w:rsid w:val="004B4F5E"/>
    <w:rsid w:val="004B63D1"/>
    <w:rsid w:val="004C162C"/>
    <w:rsid w:val="004C49A1"/>
    <w:rsid w:val="004C704A"/>
    <w:rsid w:val="004D07A9"/>
    <w:rsid w:val="004D594F"/>
    <w:rsid w:val="004E0FCA"/>
    <w:rsid w:val="004E30E8"/>
    <w:rsid w:val="004E5037"/>
    <w:rsid w:val="004E55BB"/>
    <w:rsid w:val="004E5848"/>
    <w:rsid w:val="004F2329"/>
    <w:rsid w:val="004F2E9D"/>
    <w:rsid w:val="004F59ED"/>
    <w:rsid w:val="004F5F73"/>
    <w:rsid w:val="004F5FB3"/>
    <w:rsid w:val="004F6C40"/>
    <w:rsid w:val="0050125D"/>
    <w:rsid w:val="00501FF0"/>
    <w:rsid w:val="00504864"/>
    <w:rsid w:val="00505784"/>
    <w:rsid w:val="00506DE9"/>
    <w:rsid w:val="005079A4"/>
    <w:rsid w:val="005118E9"/>
    <w:rsid w:val="00512CA1"/>
    <w:rsid w:val="00514D35"/>
    <w:rsid w:val="00515F40"/>
    <w:rsid w:val="005178F4"/>
    <w:rsid w:val="0052138D"/>
    <w:rsid w:val="00522C33"/>
    <w:rsid w:val="00523B4D"/>
    <w:rsid w:val="00525372"/>
    <w:rsid w:val="00527546"/>
    <w:rsid w:val="00534170"/>
    <w:rsid w:val="00534B58"/>
    <w:rsid w:val="005357E7"/>
    <w:rsid w:val="005370A5"/>
    <w:rsid w:val="00540296"/>
    <w:rsid w:val="005409BB"/>
    <w:rsid w:val="00542463"/>
    <w:rsid w:val="005425DF"/>
    <w:rsid w:val="00546150"/>
    <w:rsid w:val="005477CD"/>
    <w:rsid w:val="005543FE"/>
    <w:rsid w:val="00566F21"/>
    <w:rsid w:val="0056737D"/>
    <w:rsid w:val="00571210"/>
    <w:rsid w:val="00572E28"/>
    <w:rsid w:val="005731F2"/>
    <w:rsid w:val="0057489D"/>
    <w:rsid w:val="005748D9"/>
    <w:rsid w:val="005750E2"/>
    <w:rsid w:val="00577536"/>
    <w:rsid w:val="00577F3E"/>
    <w:rsid w:val="00580D72"/>
    <w:rsid w:val="005900FC"/>
    <w:rsid w:val="00592861"/>
    <w:rsid w:val="005A40E9"/>
    <w:rsid w:val="005B31DA"/>
    <w:rsid w:val="005B36BE"/>
    <w:rsid w:val="005B3A4F"/>
    <w:rsid w:val="005C0F7E"/>
    <w:rsid w:val="005C4717"/>
    <w:rsid w:val="005D327B"/>
    <w:rsid w:val="005D4441"/>
    <w:rsid w:val="005D5C09"/>
    <w:rsid w:val="005D7AC6"/>
    <w:rsid w:val="005E2788"/>
    <w:rsid w:val="005E2B95"/>
    <w:rsid w:val="005E337F"/>
    <w:rsid w:val="005E49E4"/>
    <w:rsid w:val="005E51B9"/>
    <w:rsid w:val="005F170D"/>
    <w:rsid w:val="005F34AB"/>
    <w:rsid w:val="005F4C1B"/>
    <w:rsid w:val="005F77F4"/>
    <w:rsid w:val="0060195B"/>
    <w:rsid w:val="006020FB"/>
    <w:rsid w:val="00602C7C"/>
    <w:rsid w:val="00602E94"/>
    <w:rsid w:val="00606979"/>
    <w:rsid w:val="00614579"/>
    <w:rsid w:val="00620A3B"/>
    <w:rsid w:val="00620D4C"/>
    <w:rsid w:val="0062112D"/>
    <w:rsid w:val="00622195"/>
    <w:rsid w:val="00623596"/>
    <w:rsid w:val="00625E6B"/>
    <w:rsid w:val="00627537"/>
    <w:rsid w:val="006276C7"/>
    <w:rsid w:val="006341C5"/>
    <w:rsid w:val="00634770"/>
    <w:rsid w:val="0064408B"/>
    <w:rsid w:val="00646BE7"/>
    <w:rsid w:val="00647250"/>
    <w:rsid w:val="006472E1"/>
    <w:rsid w:val="0065141F"/>
    <w:rsid w:val="00651547"/>
    <w:rsid w:val="006518B3"/>
    <w:rsid w:val="00652865"/>
    <w:rsid w:val="0065417A"/>
    <w:rsid w:val="00655007"/>
    <w:rsid w:val="00657B11"/>
    <w:rsid w:val="00661D65"/>
    <w:rsid w:val="0066289C"/>
    <w:rsid w:val="006637B9"/>
    <w:rsid w:val="006650AE"/>
    <w:rsid w:val="006650B1"/>
    <w:rsid w:val="006660AE"/>
    <w:rsid w:val="006669F0"/>
    <w:rsid w:val="006674EB"/>
    <w:rsid w:val="00667F14"/>
    <w:rsid w:val="00675057"/>
    <w:rsid w:val="00675E81"/>
    <w:rsid w:val="00675EE4"/>
    <w:rsid w:val="00676D2E"/>
    <w:rsid w:val="00680AC3"/>
    <w:rsid w:val="00682597"/>
    <w:rsid w:val="00683AC2"/>
    <w:rsid w:val="00683CCC"/>
    <w:rsid w:val="00686650"/>
    <w:rsid w:val="00686D8D"/>
    <w:rsid w:val="00687D79"/>
    <w:rsid w:val="00690133"/>
    <w:rsid w:val="00690CFB"/>
    <w:rsid w:val="00692984"/>
    <w:rsid w:val="0069339A"/>
    <w:rsid w:val="00693E0C"/>
    <w:rsid w:val="00694670"/>
    <w:rsid w:val="006A4B70"/>
    <w:rsid w:val="006A7345"/>
    <w:rsid w:val="006A7B2F"/>
    <w:rsid w:val="006B2B35"/>
    <w:rsid w:val="006B61A7"/>
    <w:rsid w:val="006B63E7"/>
    <w:rsid w:val="006B7E59"/>
    <w:rsid w:val="006C039A"/>
    <w:rsid w:val="006C17F3"/>
    <w:rsid w:val="006C30DF"/>
    <w:rsid w:val="006C5C80"/>
    <w:rsid w:val="006C5F00"/>
    <w:rsid w:val="006D0227"/>
    <w:rsid w:val="006D13A0"/>
    <w:rsid w:val="006D2B01"/>
    <w:rsid w:val="006D3DF6"/>
    <w:rsid w:val="006D44DB"/>
    <w:rsid w:val="006D7468"/>
    <w:rsid w:val="006D7D06"/>
    <w:rsid w:val="006E2BD1"/>
    <w:rsid w:val="006E3A7A"/>
    <w:rsid w:val="006E52FF"/>
    <w:rsid w:val="006E6C27"/>
    <w:rsid w:val="006E7B9E"/>
    <w:rsid w:val="006F1C1E"/>
    <w:rsid w:val="006F245B"/>
    <w:rsid w:val="0070207A"/>
    <w:rsid w:val="00702552"/>
    <w:rsid w:val="00710118"/>
    <w:rsid w:val="00711569"/>
    <w:rsid w:val="00712002"/>
    <w:rsid w:val="00712672"/>
    <w:rsid w:val="00716EE5"/>
    <w:rsid w:val="0072135C"/>
    <w:rsid w:val="007229FE"/>
    <w:rsid w:val="00722CD2"/>
    <w:rsid w:val="00723133"/>
    <w:rsid w:val="00726C5D"/>
    <w:rsid w:val="00730501"/>
    <w:rsid w:val="00734388"/>
    <w:rsid w:val="007429BD"/>
    <w:rsid w:val="00743BFB"/>
    <w:rsid w:val="00744F8C"/>
    <w:rsid w:val="007477AD"/>
    <w:rsid w:val="00751048"/>
    <w:rsid w:val="00753952"/>
    <w:rsid w:val="00753DE5"/>
    <w:rsid w:val="00753E50"/>
    <w:rsid w:val="007552DD"/>
    <w:rsid w:val="0075742A"/>
    <w:rsid w:val="0076093C"/>
    <w:rsid w:val="00760F70"/>
    <w:rsid w:val="00765B4D"/>
    <w:rsid w:val="00772253"/>
    <w:rsid w:val="0077648E"/>
    <w:rsid w:val="0077759C"/>
    <w:rsid w:val="00782FAB"/>
    <w:rsid w:val="0078346C"/>
    <w:rsid w:val="0078582A"/>
    <w:rsid w:val="007938A3"/>
    <w:rsid w:val="00793FEF"/>
    <w:rsid w:val="007947CE"/>
    <w:rsid w:val="00794FA5"/>
    <w:rsid w:val="00796A41"/>
    <w:rsid w:val="007A1329"/>
    <w:rsid w:val="007A18C0"/>
    <w:rsid w:val="007A2E3C"/>
    <w:rsid w:val="007A5748"/>
    <w:rsid w:val="007A5C90"/>
    <w:rsid w:val="007A6AD1"/>
    <w:rsid w:val="007B1B81"/>
    <w:rsid w:val="007B65C2"/>
    <w:rsid w:val="007B785B"/>
    <w:rsid w:val="007B7A7D"/>
    <w:rsid w:val="007C12BD"/>
    <w:rsid w:val="007C387C"/>
    <w:rsid w:val="007C426C"/>
    <w:rsid w:val="007C52A9"/>
    <w:rsid w:val="007C5AF0"/>
    <w:rsid w:val="007C6225"/>
    <w:rsid w:val="007D53EC"/>
    <w:rsid w:val="007E12DF"/>
    <w:rsid w:val="007E19F9"/>
    <w:rsid w:val="007E20B1"/>
    <w:rsid w:val="007E3CD0"/>
    <w:rsid w:val="007F0142"/>
    <w:rsid w:val="007F21C4"/>
    <w:rsid w:val="007F6981"/>
    <w:rsid w:val="00800CC1"/>
    <w:rsid w:val="00802E9E"/>
    <w:rsid w:val="008048BB"/>
    <w:rsid w:val="00805C13"/>
    <w:rsid w:val="008071A6"/>
    <w:rsid w:val="00811EC4"/>
    <w:rsid w:val="008127EF"/>
    <w:rsid w:val="0081375D"/>
    <w:rsid w:val="00820B34"/>
    <w:rsid w:val="00822B53"/>
    <w:rsid w:val="008247D1"/>
    <w:rsid w:val="008256E7"/>
    <w:rsid w:val="00830B4E"/>
    <w:rsid w:val="00832808"/>
    <w:rsid w:val="00833303"/>
    <w:rsid w:val="00834734"/>
    <w:rsid w:val="0083549C"/>
    <w:rsid w:val="008367EA"/>
    <w:rsid w:val="00836995"/>
    <w:rsid w:val="00840ACA"/>
    <w:rsid w:val="00840D19"/>
    <w:rsid w:val="00842FB0"/>
    <w:rsid w:val="00843147"/>
    <w:rsid w:val="00845729"/>
    <w:rsid w:val="008508AB"/>
    <w:rsid w:val="00852342"/>
    <w:rsid w:val="008523D0"/>
    <w:rsid w:val="00853704"/>
    <w:rsid w:val="00853AAC"/>
    <w:rsid w:val="00860248"/>
    <w:rsid w:val="00861982"/>
    <w:rsid w:val="00862075"/>
    <w:rsid w:val="00864C07"/>
    <w:rsid w:val="00866FE4"/>
    <w:rsid w:val="008709A7"/>
    <w:rsid w:val="00870E53"/>
    <w:rsid w:val="00872AF0"/>
    <w:rsid w:val="00872F23"/>
    <w:rsid w:val="0087324E"/>
    <w:rsid w:val="00875D3B"/>
    <w:rsid w:val="0087780D"/>
    <w:rsid w:val="008831A4"/>
    <w:rsid w:val="00883947"/>
    <w:rsid w:val="0088557E"/>
    <w:rsid w:val="00887A7C"/>
    <w:rsid w:val="00890153"/>
    <w:rsid w:val="00894D73"/>
    <w:rsid w:val="00896160"/>
    <w:rsid w:val="008A010B"/>
    <w:rsid w:val="008A4DFF"/>
    <w:rsid w:val="008A57EC"/>
    <w:rsid w:val="008B0DBA"/>
    <w:rsid w:val="008B4026"/>
    <w:rsid w:val="008B4966"/>
    <w:rsid w:val="008B6EA9"/>
    <w:rsid w:val="008C25C5"/>
    <w:rsid w:val="008C3464"/>
    <w:rsid w:val="008C34B8"/>
    <w:rsid w:val="008C407E"/>
    <w:rsid w:val="008C5E1E"/>
    <w:rsid w:val="008C6AE4"/>
    <w:rsid w:val="008D1207"/>
    <w:rsid w:val="008D3513"/>
    <w:rsid w:val="008D46DF"/>
    <w:rsid w:val="008D5D9E"/>
    <w:rsid w:val="008D74C9"/>
    <w:rsid w:val="008E2CC9"/>
    <w:rsid w:val="008E423B"/>
    <w:rsid w:val="008E51E9"/>
    <w:rsid w:val="008F3356"/>
    <w:rsid w:val="008F38B8"/>
    <w:rsid w:val="008F3CFA"/>
    <w:rsid w:val="008F4B3C"/>
    <w:rsid w:val="00901FEC"/>
    <w:rsid w:val="0090203A"/>
    <w:rsid w:val="00902054"/>
    <w:rsid w:val="00903D35"/>
    <w:rsid w:val="0090406D"/>
    <w:rsid w:val="0091087B"/>
    <w:rsid w:val="00911D7F"/>
    <w:rsid w:val="009131F4"/>
    <w:rsid w:val="00913839"/>
    <w:rsid w:val="00914DFD"/>
    <w:rsid w:val="009162C8"/>
    <w:rsid w:val="00916733"/>
    <w:rsid w:val="0092135A"/>
    <w:rsid w:val="009225B7"/>
    <w:rsid w:val="0092574C"/>
    <w:rsid w:val="00925F09"/>
    <w:rsid w:val="0093040C"/>
    <w:rsid w:val="0093310C"/>
    <w:rsid w:val="009345A6"/>
    <w:rsid w:val="00935255"/>
    <w:rsid w:val="00937150"/>
    <w:rsid w:val="009410C4"/>
    <w:rsid w:val="00943BCC"/>
    <w:rsid w:val="00944BBD"/>
    <w:rsid w:val="009451E2"/>
    <w:rsid w:val="00951442"/>
    <w:rsid w:val="009521FB"/>
    <w:rsid w:val="00953AD8"/>
    <w:rsid w:val="0095577C"/>
    <w:rsid w:val="00957258"/>
    <w:rsid w:val="0096061E"/>
    <w:rsid w:val="00964844"/>
    <w:rsid w:val="00966D57"/>
    <w:rsid w:val="0097117B"/>
    <w:rsid w:val="00971E5D"/>
    <w:rsid w:val="00971F86"/>
    <w:rsid w:val="009767D8"/>
    <w:rsid w:val="00983639"/>
    <w:rsid w:val="00984F05"/>
    <w:rsid w:val="00990927"/>
    <w:rsid w:val="009911D9"/>
    <w:rsid w:val="00991695"/>
    <w:rsid w:val="00991806"/>
    <w:rsid w:val="0099299D"/>
    <w:rsid w:val="00997AA1"/>
    <w:rsid w:val="009A031E"/>
    <w:rsid w:val="009A0655"/>
    <w:rsid w:val="009A18BE"/>
    <w:rsid w:val="009A22C1"/>
    <w:rsid w:val="009A50BB"/>
    <w:rsid w:val="009B1061"/>
    <w:rsid w:val="009B1C92"/>
    <w:rsid w:val="009B2B4A"/>
    <w:rsid w:val="009B3412"/>
    <w:rsid w:val="009B3689"/>
    <w:rsid w:val="009B569D"/>
    <w:rsid w:val="009B6351"/>
    <w:rsid w:val="009B7C04"/>
    <w:rsid w:val="009C2AAD"/>
    <w:rsid w:val="009C42B0"/>
    <w:rsid w:val="009C48EA"/>
    <w:rsid w:val="009C5DD8"/>
    <w:rsid w:val="009C79E4"/>
    <w:rsid w:val="009D02B0"/>
    <w:rsid w:val="009D17AF"/>
    <w:rsid w:val="009D506A"/>
    <w:rsid w:val="009D64BE"/>
    <w:rsid w:val="009D6517"/>
    <w:rsid w:val="009D675E"/>
    <w:rsid w:val="009D6A57"/>
    <w:rsid w:val="009E039D"/>
    <w:rsid w:val="009E11C5"/>
    <w:rsid w:val="009E1852"/>
    <w:rsid w:val="009E4298"/>
    <w:rsid w:val="009E4353"/>
    <w:rsid w:val="009F7816"/>
    <w:rsid w:val="00A00459"/>
    <w:rsid w:val="00A028FF"/>
    <w:rsid w:val="00A029B0"/>
    <w:rsid w:val="00A0598A"/>
    <w:rsid w:val="00A10242"/>
    <w:rsid w:val="00A122B3"/>
    <w:rsid w:val="00A15292"/>
    <w:rsid w:val="00A1696D"/>
    <w:rsid w:val="00A2040F"/>
    <w:rsid w:val="00A21DD1"/>
    <w:rsid w:val="00A22D1B"/>
    <w:rsid w:val="00A24850"/>
    <w:rsid w:val="00A259A6"/>
    <w:rsid w:val="00A27C6B"/>
    <w:rsid w:val="00A335D6"/>
    <w:rsid w:val="00A339D3"/>
    <w:rsid w:val="00A346BE"/>
    <w:rsid w:val="00A41EAB"/>
    <w:rsid w:val="00A43EE1"/>
    <w:rsid w:val="00A45B88"/>
    <w:rsid w:val="00A50D87"/>
    <w:rsid w:val="00A50E5A"/>
    <w:rsid w:val="00A56E2D"/>
    <w:rsid w:val="00A57777"/>
    <w:rsid w:val="00A64939"/>
    <w:rsid w:val="00A654FA"/>
    <w:rsid w:val="00A76874"/>
    <w:rsid w:val="00A76D04"/>
    <w:rsid w:val="00A823D6"/>
    <w:rsid w:val="00A840BC"/>
    <w:rsid w:val="00A8533E"/>
    <w:rsid w:val="00A86942"/>
    <w:rsid w:val="00A86C8B"/>
    <w:rsid w:val="00A87660"/>
    <w:rsid w:val="00A939A1"/>
    <w:rsid w:val="00A972AA"/>
    <w:rsid w:val="00AA0505"/>
    <w:rsid w:val="00AA1987"/>
    <w:rsid w:val="00AA210A"/>
    <w:rsid w:val="00AA21C2"/>
    <w:rsid w:val="00AA5392"/>
    <w:rsid w:val="00AA5BEA"/>
    <w:rsid w:val="00AB09CC"/>
    <w:rsid w:val="00AB0CD4"/>
    <w:rsid w:val="00AB1D7A"/>
    <w:rsid w:val="00AB2B4B"/>
    <w:rsid w:val="00AB3C2D"/>
    <w:rsid w:val="00AC304C"/>
    <w:rsid w:val="00AC31A9"/>
    <w:rsid w:val="00AC5ABE"/>
    <w:rsid w:val="00AD0202"/>
    <w:rsid w:val="00AD02C2"/>
    <w:rsid w:val="00AD3309"/>
    <w:rsid w:val="00AD51A0"/>
    <w:rsid w:val="00AD5D77"/>
    <w:rsid w:val="00AD60EA"/>
    <w:rsid w:val="00AD6C32"/>
    <w:rsid w:val="00AD6C62"/>
    <w:rsid w:val="00AD7EFD"/>
    <w:rsid w:val="00AE226B"/>
    <w:rsid w:val="00AE294F"/>
    <w:rsid w:val="00AE6592"/>
    <w:rsid w:val="00AE6815"/>
    <w:rsid w:val="00AF2CF3"/>
    <w:rsid w:val="00AF32F5"/>
    <w:rsid w:val="00AF4C7A"/>
    <w:rsid w:val="00AF4D92"/>
    <w:rsid w:val="00AF5901"/>
    <w:rsid w:val="00AF5C0C"/>
    <w:rsid w:val="00AF6305"/>
    <w:rsid w:val="00AF7B18"/>
    <w:rsid w:val="00B0312B"/>
    <w:rsid w:val="00B0423C"/>
    <w:rsid w:val="00B06422"/>
    <w:rsid w:val="00B0788C"/>
    <w:rsid w:val="00B10939"/>
    <w:rsid w:val="00B12208"/>
    <w:rsid w:val="00B12FCF"/>
    <w:rsid w:val="00B16C50"/>
    <w:rsid w:val="00B175D1"/>
    <w:rsid w:val="00B179BB"/>
    <w:rsid w:val="00B2087A"/>
    <w:rsid w:val="00B2253B"/>
    <w:rsid w:val="00B22717"/>
    <w:rsid w:val="00B271D4"/>
    <w:rsid w:val="00B27C98"/>
    <w:rsid w:val="00B304E5"/>
    <w:rsid w:val="00B31B42"/>
    <w:rsid w:val="00B31B5A"/>
    <w:rsid w:val="00B334F0"/>
    <w:rsid w:val="00B37A04"/>
    <w:rsid w:val="00B42471"/>
    <w:rsid w:val="00B44911"/>
    <w:rsid w:val="00B455D9"/>
    <w:rsid w:val="00B45C13"/>
    <w:rsid w:val="00B45D25"/>
    <w:rsid w:val="00B47401"/>
    <w:rsid w:val="00B47560"/>
    <w:rsid w:val="00B475DD"/>
    <w:rsid w:val="00B52427"/>
    <w:rsid w:val="00B5721E"/>
    <w:rsid w:val="00B574F7"/>
    <w:rsid w:val="00B57C5B"/>
    <w:rsid w:val="00B63DBE"/>
    <w:rsid w:val="00B707C5"/>
    <w:rsid w:val="00B72EBC"/>
    <w:rsid w:val="00B73CE6"/>
    <w:rsid w:val="00B74117"/>
    <w:rsid w:val="00B75978"/>
    <w:rsid w:val="00B77F78"/>
    <w:rsid w:val="00B81BAE"/>
    <w:rsid w:val="00B8569B"/>
    <w:rsid w:val="00B86ECE"/>
    <w:rsid w:val="00B912CF"/>
    <w:rsid w:val="00B91F4D"/>
    <w:rsid w:val="00B9599A"/>
    <w:rsid w:val="00B960AA"/>
    <w:rsid w:val="00BA0DB8"/>
    <w:rsid w:val="00BA3F2D"/>
    <w:rsid w:val="00BB1577"/>
    <w:rsid w:val="00BB2746"/>
    <w:rsid w:val="00BB2814"/>
    <w:rsid w:val="00BB5278"/>
    <w:rsid w:val="00BC2433"/>
    <w:rsid w:val="00BC249E"/>
    <w:rsid w:val="00BC2D0D"/>
    <w:rsid w:val="00BC3D49"/>
    <w:rsid w:val="00BC7FA5"/>
    <w:rsid w:val="00BD3190"/>
    <w:rsid w:val="00BD52C8"/>
    <w:rsid w:val="00BD54E2"/>
    <w:rsid w:val="00BD56DD"/>
    <w:rsid w:val="00BD7E1F"/>
    <w:rsid w:val="00BE1787"/>
    <w:rsid w:val="00BE1A2E"/>
    <w:rsid w:val="00BE2D23"/>
    <w:rsid w:val="00BE3E7D"/>
    <w:rsid w:val="00BE51CA"/>
    <w:rsid w:val="00BE5659"/>
    <w:rsid w:val="00BE78AD"/>
    <w:rsid w:val="00BE7DC8"/>
    <w:rsid w:val="00BF407D"/>
    <w:rsid w:val="00BF4A8D"/>
    <w:rsid w:val="00BF5712"/>
    <w:rsid w:val="00BF6C2E"/>
    <w:rsid w:val="00C010BD"/>
    <w:rsid w:val="00C03CDD"/>
    <w:rsid w:val="00C11CD2"/>
    <w:rsid w:val="00C11F15"/>
    <w:rsid w:val="00C12E6E"/>
    <w:rsid w:val="00C16414"/>
    <w:rsid w:val="00C16CD6"/>
    <w:rsid w:val="00C17C78"/>
    <w:rsid w:val="00C23AB1"/>
    <w:rsid w:val="00C25505"/>
    <w:rsid w:val="00C25FAB"/>
    <w:rsid w:val="00C32A72"/>
    <w:rsid w:val="00C330A2"/>
    <w:rsid w:val="00C368CE"/>
    <w:rsid w:val="00C3743C"/>
    <w:rsid w:val="00C37B6E"/>
    <w:rsid w:val="00C41E50"/>
    <w:rsid w:val="00C42A9F"/>
    <w:rsid w:val="00C44206"/>
    <w:rsid w:val="00C460E5"/>
    <w:rsid w:val="00C46839"/>
    <w:rsid w:val="00C50A4C"/>
    <w:rsid w:val="00C51FCA"/>
    <w:rsid w:val="00C56A3F"/>
    <w:rsid w:val="00C56EE3"/>
    <w:rsid w:val="00C577ED"/>
    <w:rsid w:val="00C65A00"/>
    <w:rsid w:val="00C663B4"/>
    <w:rsid w:val="00C66556"/>
    <w:rsid w:val="00C7152B"/>
    <w:rsid w:val="00C75DD4"/>
    <w:rsid w:val="00C8076F"/>
    <w:rsid w:val="00C80E87"/>
    <w:rsid w:val="00C86DFD"/>
    <w:rsid w:val="00C9161F"/>
    <w:rsid w:val="00C91710"/>
    <w:rsid w:val="00C95828"/>
    <w:rsid w:val="00CA05A3"/>
    <w:rsid w:val="00CA0F5C"/>
    <w:rsid w:val="00CA1CA8"/>
    <w:rsid w:val="00CA3349"/>
    <w:rsid w:val="00CA4473"/>
    <w:rsid w:val="00CA5CC2"/>
    <w:rsid w:val="00CA6AAC"/>
    <w:rsid w:val="00CA6AB0"/>
    <w:rsid w:val="00CB0AE3"/>
    <w:rsid w:val="00CB0ECD"/>
    <w:rsid w:val="00CB371E"/>
    <w:rsid w:val="00CB4173"/>
    <w:rsid w:val="00CB5D9F"/>
    <w:rsid w:val="00CB5FCD"/>
    <w:rsid w:val="00CB7660"/>
    <w:rsid w:val="00CC0DE5"/>
    <w:rsid w:val="00CC2931"/>
    <w:rsid w:val="00CC45A0"/>
    <w:rsid w:val="00CC5AFD"/>
    <w:rsid w:val="00CC6A14"/>
    <w:rsid w:val="00CC6B35"/>
    <w:rsid w:val="00CC76FB"/>
    <w:rsid w:val="00CC7A63"/>
    <w:rsid w:val="00CD1D5A"/>
    <w:rsid w:val="00CD2E00"/>
    <w:rsid w:val="00CD4E23"/>
    <w:rsid w:val="00CD539C"/>
    <w:rsid w:val="00CD53EE"/>
    <w:rsid w:val="00CE1853"/>
    <w:rsid w:val="00CE3D8E"/>
    <w:rsid w:val="00CE485B"/>
    <w:rsid w:val="00CE4CAB"/>
    <w:rsid w:val="00CF1596"/>
    <w:rsid w:val="00CF1B9B"/>
    <w:rsid w:val="00CF2B93"/>
    <w:rsid w:val="00D004A7"/>
    <w:rsid w:val="00D02257"/>
    <w:rsid w:val="00D032B3"/>
    <w:rsid w:val="00D10501"/>
    <w:rsid w:val="00D11742"/>
    <w:rsid w:val="00D1639C"/>
    <w:rsid w:val="00D16A69"/>
    <w:rsid w:val="00D17F7A"/>
    <w:rsid w:val="00D217A2"/>
    <w:rsid w:val="00D2640F"/>
    <w:rsid w:val="00D308C4"/>
    <w:rsid w:val="00D30E3E"/>
    <w:rsid w:val="00D355C2"/>
    <w:rsid w:val="00D374AF"/>
    <w:rsid w:val="00D37988"/>
    <w:rsid w:val="00D37CC0"/>
    <w:rsid w:val="00D435DB"/>
    <w:rsid w:val="00D4372E"/>
    <w:rsid w:val="00D50459"/>
    <w:rsid w:val="00D50BD9"/>
    <w:rsid w:val="00D52534"/>
    <w:rsid w:val="00D53CAC"/>
    <w:rsid w:val="00D55720"/>
    <w:rsid w:val="00D5665E"/>
    <w:rsid w:val="00D60461"/>
    <w:rsid w:val="00D606CA"/>
    <w:rsid w:val="00D61CEE"/>
    <w:rsid w:val="00D64AC6"/>
    <w:rsid w:val="00D64B75"/>
    <w:rsid w:val="00D654EF"/>
    <w:rsid w:val="00D6703A"/>
    <w:rsid w:val="00D70E09"/>
    <w:rsid w:val="00D70FC3"/>
    <w:rsid w:val="00D71882"/>
    <w:rsid w:val="00D80934"/>
    <w:rsid w:val="00D8401A"/>
    <w:rsid w:val="00D85ABA"/>
    <w:rsid w:val="00D8676E"/>
    <w:rsid w:val="00D86AD9"/>
    <w:rsid w:val="00D9333A"/>
    <w:rsid w:val="00D96BF3"/>
    <w:rsid w:val="00DA08AA"/>
    <w:rsid w:val="00DA381B"/>
    <w:rsid w:val="00DA3919"/>
    <w:rsid w:val="00DA3A07"/>
    <w:rsid w:val="00DA51C5"/>
    <w:rsid w:val="00DA56E2"/>
    <w:rsid w:val="00DA60E9"/>
    <w:rsid w:val="00DA6F13"/>
    <w:rsid w:val="00DA777B"/>
    <w:rsid w:val="00DB073D"/>
    <w:rsid w:val="00DB56AB"/>
    <w:rsid w:val="00DB5908"/>
    <w:rsid w:val="00DB5936"/>
    <w:rsid w:val="00DB6348"/>
    <w:rsid w:val="00DB6DDC"/>
    <w:rsid w:val="00DB735A"/>
    <w:rsid w:val="00DB7E30"/>
    <w:rsid w:val="00DC0B38"/>
    <w:rsid w:val="00DC1996"/>
    <w:rsid w:val="00DC24EA"/>
    <w:rsid w:val="00DC3F3B"/>
    <w:rsid w:val="00DC4C00"/>
    <w:rsid w:val="00DC4FF9"/>
    <w:rsid w:val="00DC52FD"/>
    <w:rsid w:val="00DC585F"/>
    <w:rsid w:val="00DC75FF"/>
    <w:rsid w:val="00DD129F"/>
    <w:rsid w:val="00DE2121"/>
    <w:rsid w:val="00DE36D1"/>
    <w:rsid w:val="00DE619F"/>
    <w:rsid w:val="00DF4106"/>
    <w:rsid w:val="00DF564B"/>
    <w:rsid w:val="00DF585B"/>
    <w:rsid w:val="00DF68BE"/>
    <w:rsid w:val="00DF68CA"/>
    <w:rsid w:val="00E008EF"/>
    <w:rsid w:val="00E009D0"/>
    <w:rsid w:val="00E00F86"/>
    <w:rsid w:val="00E01FF0"/>
    <w:rsid w:val="00E027DA"/>
    <w:rsid w:val="00E0359D"/>
    <w:rsid w:val="00E03EC5"/>
    <w:rsid w:val="00E045E3"/>
    <w:rsid w:val="00E06F17"/>
    <w:rsid w:val="00E073B0"/>
    <w:rsid w:val="00E07685"/>
    <w:rsid w:val="00E10499"/>
    <w:rsid w:val="00E10516"/>
    <w:rsid w:val="00E10C88"/>
    <w:rsid w:val="00E21147"/>
    <w:rsid w:val="00E216A6"/>
    <w:rsid w:val="00E2282A"/>
    <w:rsid w:val="00E22DA2"/>
    <w:rsid w:val="00E239EB"/>
    <w:rsid w:val="00E246FD"/>
    <w:rsid w:val="00E24DA0"/>
    <w:rsid w:val="00E258B6"/>
    <w:rsid w:val="00E27248"/>
    <w:rsid w:val="00E275E8"/>
    <w:rsid w:val="00E347FA"/>
    <w:rsid w:val="00E3542A"/>
    <w:rsid w:val="00E359A7"/>
    <w:rsid w:val="00E36AB7"/>
    <w:rsid w:val="00E37863"/>
    <w:rsid w:val="00E37CD8"/>
    <w:rsid w:val="00E43834"/>
    <w:rsid w:val="00E44A08"/>
    <w:rsid w:val="00E44DF8"/>
    <w:rsid w:val="00E4563F"/>
    <w:rsid w:val="00E46F2F"/>
    <w:rsid w:val="00E502D5"/>
    <w:rsid w:val="00E53BCA"/>
    <w:rsid w:val="00E546A3"/>
    <w:rsid w:val="00E559D8"/>
    <w:rsid w:val="00E55A84"/>
    <w:rsid w:val="00E61057"/>
    <w:rsid w:val="00E610CE"/>
    <w:rsid w:val="00E61826"/>
    <w:rsid w:val="00E61A51"/>
    <w:rsid w:val="00E62130"/>
    <w:rsid w:val="00E6577A"/>
    <w:rsid w:val="00E677C6"/>
    <w:rsid w:val="00E71C14"/>
    <w:rsid w:val="00E72B65"/>
    <w:rsid w:val="00E75A75"/>
    <w:rsid w:val="00E85C48"/>
    <w:rsid w:val="00E915A8"/>
    <w:rsid w:val="00E94057"/>
    <w:rsid w:val="00E94636"/>
    <w:rsid w:val="00E947F9"/>
    <w:rsid w:val="00E955EE"/>
    <w:rsid w:val="00E96C63"/>
    <w:rsid w:val="00E97C78"/>
    <w:rsid w:val="00EA0608"/>
    <w:rsid w:val="00EA357A"/>
    <w:rsid w:val="00EA369E"/>
    <w:rsid w:val="00EA3C1F"/>
    <w:rsid w:val="00EA5FA4"/>
    <w:rsid w:val="00EB06D4"/>
    <w:rsid w:val="00EB12F6"/>
    <w:rsid w:val="00EB7174"/>
    <w:rsid w:val="00EC0E87"/>
    <w:rsid w:val="00EC2A95"/>
    <w:rsid w:val="00EC2E91"/>
    <w:rsid w:val="00EC3107"/>
    <w:rsid w:val="00EC44A0"/>
    <w:rsid w:val="00EC4F90"/>
    <w:rsid w:val="00EC569E"/>
    <w:rsid w:val="00ED0AFC"/>
    <w:rsid w:val="00ED10C4"/>
    <w:rsid w:val="00ED22C2"/>
    <w:rsid w:val="00ED299E"/>
    <w:rsid w:val="00ED4B12"/>
    <w:rsid w:val="00ED589B"/>
    <w:rsid w:val="00ED6896"/>
    <w:rsid w:val="00EE5F20"/>
    <w:rsid w:val="00EF0BC6"/>
    <w:rsid w:val="00EF4B85"/>
    <w:rsid w:val="00EF679F"/>
    <w:rsid w:val="00F00368"/>
    <w:rsid w:val="00F017C6"/>
    <w:rsid w:val="00F03A79"/>
    <w:rsid w:val="00F03F10"/>
    <w:rsid w:val="00F07451"/>
    <w:rsid w:val="00F11B53"/>
    <w:rsid w:val="00F14B9D"/>
    <w:rsid w:val="00F16577"/>
    <w:rsid w:val="00F176EF"/>
    <w:rsid w:val="00F17A11"/>
    <w:rsid w:val="00F17DDC"/>
    <w:rsid w:val="00F20390"/>
    <w:rsid w:val="00F205B6"/>
    <w:rsid w:val="00F21456"/>
    <w:rsid w:val="00F22235"/>
    <w:rsid w:val="00F22426"/>
    <w:rsid w:val="00F231C8"/>
    <w:rsid w:val="00F30DA7"/>
    <w:rsid w:val="00F313A9"/>
    <w:rsid w:val="00F35C3A"/>
    <w:rsid w:val="00F35FE6"/>
    <w:rsid w:val="00F40695"/>
    <w:rsid w:val="00F40AB9"/>
    <w:rsid w:val="00F43F56"/>
    <w:rsid w:val="00F46F86"/>
    <w:rsid w:val="00F47058"/>
    <w:rsid w:val="00F475E6"/>
    <w:rsid w:val="00F504FE"/>
    <w:rsid w:val="00F51B2A"/>
    <w:rsid w:val="00F54C6F"/>
    <w:rsid w:val="00F56007"/>
    <w:rsid w:val="00F57877"/>
    <w:rsid w:val="00F61583"/>
    <w:rsid w:val="00F63097"/>
    <w:rsid w:val="00F64210"/>
    <w:rsid w:val="00F64234"/>
    <w:rsid w:val="00F64742"/>
    <w:rsid w:val="00F660F6"/>
    <w:rsid w:val="00F66D67"/>
    <w:rsid w:val="00F73E6E"/>
    <w:rsid w:val="00F74847"/>
    <w:rsid w:val="00F74A17"/>
    <w:rsid w:val="00F7778F"/>
    <w:rsid w:val="00F812B5"/>
    <w:rsid w:val="00F829DD"/>
    <w:rsid w:val="00F82B3E"/>
    <w:rsid w:val="00F8305B"/>
    <w:rsid w:val="00F86138"/>
    <w:rsid w:val="00F86559"/>
    <w:rsid w:val="00F879B1"/>
    <w:rsid w:val="00F90783"/>
    <w:rsid w:val="00F91DFE"/>
    <w:rsid w:val="00F93EBC"/>
    <w:rsid w:val="00F9488C"/>
    <w:rsid w:val="00FA06A2"/>
    <w:rsid w:val="00FA1CF9"/>
    <w:rsid w:val="00FA3DE0"/>
    <w:rsid w:val="00FA4285"/>
    <w:rsid w:val="00FA4F1B"/>
    <w:rsid w:val="00FA547B"/>
    <w:rsid w:val="00FB08CA"/>
    <w:rsid w:val="00FB3F43"/>
    <w:rsid w:val="00FC294D"/>
    <w:rsid w:val="00FD0096"/>
    <w:rsid w:val="00FD41D4"/>
    <w:rsid w:val="00FD479D"/>
    <w:rsid w:val="00FD532B"/>
    <w:rsid w:val="00FD5C58"/>
    <w:rsid w:val="00FD604C"/>
    <w:rsid w:val="00FD61A1"/>
    <w:rsid w:val="00FD6BAC"/>
    <w:rsid w:val="00FD6E9F"/>
    <w:rsid w:val="00FE16CE"/>
    <w:rsid w:val="00FE3807"/>
    <w:rsid w:val="00FE5DFA"/>
    <w:rsid w:val="00FE639B"/>
    <w:rsid w:val="00FE7C21"/>
    <w:rsid w:val="00FF169B"/>
    <w:rsid w:val="00FF25FA"/>
    <w:rsid w:val="00FF4674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69339A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EE5F20"/>
    <w:pPr>
      <w:keepNext/>
      <w:keepLines/>
      <w:spacing w:before="240" w:after="240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uiPriority w:val="99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EE5F20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  <w:style w:type="character" w:styleId="Hipersaitas">
    <w:name w:val="Hyperlink"/>
    <w:basedOn w:val="Numatytasispastraiposriftas"/>
    <w:uiPriority w:val="99"/>
    <w:unhideWhenUsed/>
    <w:rsid w:val="001209B5"/>
    <w:rPr>
      <w:color w:val="0563C1"/>
      <w:u w:val="single"/>
    </w:rPr>
  </w:style>
  <w:style w:type="character" w:styleId="Perirtashipersaitas">
    <w:name w:val="FollowedHyperlink"/>
    <w:basedOn w:val="Numatytasispastraiposriftas"/>
    <w:uiPriority w:val="99"/>
    <w:unhideWhenUsed/>
    <w:rsid w:val="001209B5"/>
    <w:rPr>
      <w:color w:val="954F72"/>
      <w:u w:val="single"/>
    </w:rPr>
  </w:style>
  <w:style w:type="paragraph" w:customStyle="1" w:styleId="msonormal0">
    <w:name w:val="msonormal"/>
    <w:basedOn w:val="prastasis"/>
    <w:rsid w:val="001209B5"/>
    <w:pPr>
      <w:spacing w:before="100" w:beforeAutospacing="1" w:after="100" w:afterAutospacing="1"/>
    </w:pPr>
    <w:rPr>
      <w:lang w:eastAsia="lt-LT"/>
    </w:rPr>
  </w:style>
  <w:style w:type="paragraph" w:customStyle="1" w:styleId="xl66">
    <w:name w:val="xl66"/>
    <w:basedOn w:val="prastasis"/>
    <w:rsid w:val="001209B5"/>
    <w:pP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67">
    <w:name w:val="xl67"/>
    <w:basedOn w:val="prastasis"/>
    <w:rsid w:val="001209B5"/>
    <w:pPr>
      <w:spacing w:before="100" w:beforeAutospacing="1" w:after="100" w:afterAutospacing="1"/>
    </w:pPr>
    <w:rPr>
      <w:sz w:val="18"/>
      <w:szCs w:val="18"/>
      <w:lang w:eastAsia="lt-LT"/>
    </w:rPr>
  </w:style>
  <w:style w:type="paragraph" w:customStyle="1" w:styleId="xl68">
    <w:name w:val="xl68"/>
    <w:basedOn w:val="prastasis"/>
    <w:rsid w:val="001209B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69">
    <w:name w:val="xl69"/>
    <w:basedOn w:val="prastasis"/>
    <w:rsid w:val="001209B5"/>
    <w:pP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70">
    <w:name w:val="xl70"/>
    <w:basedOn w:val="prastasis"/>
    <w:rsid w:val="001209B5"/>
    <w:pP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71">
    <w:name w:val="xl71"/>
    <w:basedOn w:val="prastasis"/>
    <w:rsid w:val="001209B5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72">
    <w:name w:val="xl72"/>
    <w:basedOn w:val="prastasis"/>
    <w:rsid w:val="001209B5"/>
    <w:pPr>
      <w:pBdr>
        <w:top w:val="single" w:sz="4" w:space="0" w:color="auto"/>
        <w:left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73">
    <w:name w:val="xl73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74">
    <w:name w:val="xl74"/>
    <w:basedOn w:val="prastasis"/>
    <w:rsid w:val="001209B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75">
    <w:name w:val="xl75"/>
    <w:basedOn w:val="prastasis"/>
    <w:rsid w:val="001209B5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76">
    <w:name w:val="xl76"/>
    <w:basedOn w:val="prastasis"/>
    <w:rsid w:val="001209B5"/>
    <w:pPr>
      <w:pBdr>
        <w:top w:val="single" w:sz="4" w:space="0" w:color="auto"/>
        <w:left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77">
    <w:name w:val="xl77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78">
    <w:name w:val="xl78"/>
    <w:basedOn w:val="prastasis"/>
    <w:rsid w:val="001209B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79">
    <w:name w:val="xl79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80">
    <w:name w:val="xl80"/>
    <w:basedOn w:val="prastasis"/>
    <w:rsid w:val="001209B5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81">
    <w:name w:val="xl81"/>
    <w:basedOn w:val="prastasis"/>
    <w:rsid w:val="001209B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82">
    <w:name w:val="xl82"/>
    <w:basedOn w:val="prastasis"/>
    <w:rsid w:val="001209B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83">
    <w:name w:val="xl83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84">
    <w:name w:val="xl84"/>
    <w:basedOn w:val="prastasis"/>
    <w:rsid w:val="001209B5"/>
    <w:pPr>
      <w:pBdr>
        <w:lef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85">
    <w:name w:val="xl85"/>
    <w:basedOn w:val="prastasis"/>
    <w:rsid w:val="001209B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86">
    <w:name w:val="xl86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87">
    <w:name w:val="xl87"/>
    <w:basedOn w:val="prastasis"/>
    <w:rsid w:val="001209B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88">
    <w:name w:val="xl88"/>
    <w:basedOn w:val="prastasis"/>
    <w:rsid w:val="001209B5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89">
    <w:name w:val="xl89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90">
    <w:name w:val="xl90"/>
    <w:basedOn w:val="prastasis"/>
    <w:rsid w:val="001209B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91">
    <w:name w:val="xl91"/>
    <w:basedOn w:val="prastasis"/>
    <w:rsid w:val="001209B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92">
    <w:name w:val="xl92"/>
    <w:basedOn w:val="prastasis"/>
    <w:rsid w:val="001209B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93">
    <w:name w:val="xl93"/>
    <w:basedOn w:val="prastasis"/>
    <w:rsid w:val="001209B5"/>
    <w:pPr>
      <w:pBdr>
        <w:lef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94">
    <w:name w:val="xl94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95">
    <w:name w:val="xl95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96">
    <w:name w:val="xl96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97">
    <w:name w:val="xl97"/>
    <w:basedOn w:val="prastasis"/>
    <w:rsid w:val="001209B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98">
    <w:name w:val="xl98"/>
    <w:basedOn w:val="prastasis"/>
    <w:rsid w:val="001209B5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99">
    <w:name w:val="xl99"/>
    <w:basedOn w:val="prastasis"/>
    <w:rsid w:val="001209B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00">
    <w:name w:val="xl100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01">
    <w:name w:val="xl101"/>
    <w:basedOn w:val="prastasis"/>
    <w:rsid w:val="001209B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02">
    <w:name w:val="xl102"/>
    <w:basedOn w:val="prastasis"/>
    <w:rsid w:val="001209B5"/>
    <w:pP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03">
    <w:name w:val="xl103"/>
    <w:basedOn w:val="prastasis"/>
    <w:rsid w:val="001209B5"/>
    <w:pPr>
      <w:pBdr>
        <w:lef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04">
    <w:name w:val="xl104"/>
    <w:basedOn w:val="prastasis"/>
    <w:rsid w:val="001209B5"/>
    <w:pPr>
      <w:spacing w:before="100" w:beforeAutospacing="1" w:after="100" w:afterAutospacing="1"/>
      <w:jc w:val="right"/>
    </w:pPr>
    <w:rPr>
      <w:rFonts w:ascii="Arial" w:hAnsi="Arial" w:cs="Arial"/>
      <w:color w:val="444444"/>
      <w:lang w:eastAsia="lt-LT"/>
    </w:rPr>
  </w:style>
  <w:style w:type="paragraph" w:customStyle="1" w:styleId="xl105">
    <w:name w:val="xl105"/>
    <w:basedOn w:val="prastasis"/>
    <w:rsid w:val="001209B5"/>
    <w:pPr>
      <w:spacing w:before="100" w:beforeAutospacing="1" w:after="100" w:afterAutospacing="1"/>
      <w:jc w:val="right"/>
    </w:pPr>
    <w:rPr>
      <w:rFonts w:ascii="Arial" w:hAnsi="Arial" w:cs="Arial"/>
      <w:color w:val="444444"/>
      <w:lang w:eastAsia="lt-LT"/>
    </w:rPr>
  </w:style>
  <w:style w:type="paragraph" w:customStyle="1" w:styleId="xl106">
    <w:name w:val="xl106"/>
    <w:basedOn w:val="prastasis"/>
    <w:rsid w:val="001209B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07">
    <w:name w:val="xl107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08">
    <w:name w:val="xl108"/>
    <w:basedOn w:val="prastasis"/>
    <w:rsid w:val="001209B5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09">
    <w:name w:val="xl109"/>
    <w:basedOn w:val="prastasis"/>
    <w:rsid w:val="001209B5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10">
    <w:name w:val="xl110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11">
    <w:name w:val="xl111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12">
    <w:name w:val="xl112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13">
    <w:name w:val="xl113"/>
    <w:basedOn w:val="prastasis"/>
    <w:rsid w:val="001209B5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14">
    <w:name w:val="xl114"/>
    <w:basedOn w:val="prastasis"/>
    <w:rsid w:val="001209B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115">
    <w:name w:val="xl115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16">
    <w:name w:val="xl116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17">
    <w:name w:val="xl117"/>
    <w:basedOn w:val="prastasis"/>
    <w:rsid w:val="001209B5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18">
    <w:name w:val="xl118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19">
    <w:name w:val="xl119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20">
    <w:name w:val="xl120"/>
    <w:basedOn w:val="prastasis"/>
    <w:rsid w:val="001209B5"/>
    <w:pP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21">
    <w:name w:val="xl121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22">
    <w:name w:val="xl122"/>
    <w:basedOn w:val="prastasis"/>
    <w:rsid w:val="001209B5"/>
    <w:pP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123">
    <w:name w:val="xl123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24">
    <w:name w:val="xl124"/>
    <w:basedOn w:val="prastasis"/>
    <w:rsid w:val="001209B5"/>
    <w:pP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25">
    <w:name w:val="xl125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26">
    <w:name w:val="xl126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27">
    <w:name w:val="xl127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28">
    <w:name w:val="xl128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129">
    <w:name w:val="xl129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30">
    <w:name w:val="xl130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31">
    <w:name w:val="xl131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32">
    <w:name w:val="xl132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33">
    <w:name w:val="xl133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134">
    <w:name w:val="xl134"/>
    <w:basedOn w:val="prastasis"/>
    <w:rsid w:val="001209B5"/>
    <w:pP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35">
    <w:name w:val="xl135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eastAsia="lt-LT"/>
    </w:rPr>
  </w:style>
  <w:style w:type="paragraph" w:customStyle="1" w:styleId="xl136">
    <w:name w:val="xl136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37">
    <w:name w:val="xl137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38">
    <w:name w:val="xl138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39">
    <w:name w:val="xl139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40">
    <w:name w:val="xl140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lt-LT"/>
    </w:rPr>
  </w:style>
  <w:style w:type="paragraph" w:customStyle="1" w:styleId="xl141">
    <w:name w:val="xl141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42">
    <w:name w:val="xl142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43">
    <w:name w:val="xl143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44">
    <w:name w:val="xl144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45">
    <w:name w:val="xl145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46">
    <w:name w:val="xl146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47">
    <w:name w:val="xl147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48">
    <w:name w:val="xl148"/>
    <w:basedOn w:val="prastasis"/>
    <w:rsid w:val="001209B5"/>
    <w:pP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49">
    <w:name w:val="xl149"/>
    <w:basedOn w:val="prastasis"/>
    <w:rsid w:val="001209B5"/>
    <w:pPr>
      <w:pBdr>
        <w:bottom w:val="single" w:sz="4" w:space="0" w:color="000000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50">
    <w:name w:val="xl150"/>
    <w:basedOn w:val="prastasis"/>
    <w:rsid w:val="001209B5"/>
    <w:pP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51">
    <w:name w:val="xl151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52">
    <w:name w:val="xl152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53">
    <w:name w:val="xl153"/>
    <w:basedOn w:val="prastasis"/>
    <w:rsid w:val="001209B5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54">
    <w:name w:val="xl154"/>
    <w:basedOn w:val="prastasis"/>
    <w:rsid w:val="001209B5"/>
    <w:pP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55">
    <w:name w:val="xl155"/>
    <w:basedOn w:val="prastasis"/>
    <w:rsid w:val="001209B5"/>
    <w:pPr>
      <w:spacing w:before="100" w:beforeAutospacing="1" w:after="100" w:afterAutospacing="1"/>
      <w:jc w:val="right"/>
      <w:textAlignment w:val="top"/>
    </w:pPr>
    <w:rPr>
      <w:rFonts w:ascii="Arial" w:hAnsi="Arial" w:cs="Arial"/>
      <w:lang w:eastAsia="lt-LT"/>
    </w:rPr>
  </w:style>
  <w:style w:type="paragraph" w:customStyle="1" w:styleId="xl156">
    <w:name w:val="xl156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57">
    <w:name w:val="xl157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58">
    <w:name w:val="xl158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59">
    <w:name w:val="xl159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lang w:eastAsia="lt-LT"/>
    </w:rPr>
  </w:style>
  <w:style w:type="paragraph" w:customStyle="1" w:styleId="xl160">
    <w:name w:val="xl160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61">
    <w:name w:val="xl161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62">
    <w:name w:val="xl162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63">
    <w:name w:val="xl163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64">
    <w:name w:val="xl164"/>
    <w:basedOn w:val="prastasis"/>
    <w:rsid w:val="001209B5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65">
    <w:name w:val="xl165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66">
    <w:name w:val="xl166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67">
    <w:name w:val="xl167"/>
    <w:basedOn w:val="prastasis"/>
    <w:rsid w:val="001209B5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68">
    <w:name w:val="xl168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69">
    <w:name w:val="xl169"/>
    <w:basedOn w:val="prastasis"/>
    <w:rsid w:val="001209B5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70">
    <w:name w:val="xl170"/>
    <w:basedOn w:val="prastasis"/>
    <w:rsid w:val="001209B5"/>
    <w:pP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71">
    <w:name w:val="xl171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72">
    <w:name w:val="xl172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73">
    <w:name w:val="xl173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74">
    <w:name w:val="xl174"/>
    <w:basedOn w:val="prastasis"/>
    <w:rsid w:val="001209B5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i/>
      <w:iCs/>
      <w:lang w:eastAsia="lt-LT"/>
    </w:rPr>
  </w:style>
  <w:style w:type="paragraph" w:customStyle="1" w:styleId="xl175">
    <w:name w:val="xl175"/>
    <w:basedOn w:val="prastasis"/>
    <w:rsid w:val="001209B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176">
    <w:name w:val="xl176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77">
    <w:name w:val="xl177"/>
    <w:basedOn w:val="prastasis"/>
    <w:rsid w:val="001209B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78">
    <w:name w:val="xl178"/>
    <w:basedOn w:val="prastasis"/>
    <w:rsid w:val="001209B5"/>
    <w:pPr>
      <w:spacing w:before="100" w:beforeAutospacing="1" w:after="100" w:afterAutospacing="1"/>
      <w:jc w:val="center"/>
      <w:textAlignment w:val="top"/>
    </w:pPr>
    <w:rPr>
      <w:rFonts w:ascii="Arial" w:hAnsi="Arial" w:cs="Arial"/>
      <w:lang w:eastAsia="lt-LT"/>
    </w:rPr>
  </w:style>
  <w:style w:type="paragraph" w:customStyle="1" w:styleId="xl179">
    <w:name w:val="xl179"/>
    <w:basedOn w:val="prastasis"/>
    <w:rsid w:val="001209B5"/>
    <w:pP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80">
    <w:name w:val="xl180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lang w:eastAsia="lt-LT"/>
    </w:rPr>
  </w:style>
  <w:style w:type="paragraph" w:customStyle="1" w:styleId="xl181">
    <w:name w:val="xl181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lt-LT"/>
    </w:rPr>
  </w:style>
  <w:style w:type="paragraph" w:customStyle="1" w:styleId="xl182">
    <w:name w:val="xl182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83">
    <w:name w:val="xl183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lang w:eastAsia="lt-LT"/>
    </w:rPr>
  </w:style>
  <w:style w:type="paragraph" w:customStyle="1" w:styleId="xl184">
    <w:name w:val="xl184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lt-LT"/>
    </w:rPr>
  </w:style>
  <w:style w:type="paragraph" w:customStyle="1" w:styleId="xl185">
    <w:name w:val="xl185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lt-LT"/>
    </w:rPr>
  </w:style>
  <w:style w:type="paragraph" w:customStyle="1" w:styleId="xl186">
    <w:name w:val="xl186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187">
    <w:name w:val="xl187"/>
    <w:basedOn w:val="prastasis"/>
    <w:rsid w:val="001209B5"/>
    <w:pP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88">
    <w:name w:val="xl188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lang w:eastAsia="lt-LT"/>
    </w:rPr>
  </w:style>
  <w:style w:type="paragraph" w:customStyle="1" w:styleId="xl189">
    <w:name w:val="xl189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lt-LT"/>
    </w:rPr>
  </w:style>
  <w:style w:type="paragraph" w:customStyle="1" w:styleId="xl190">
    <w:name w:val="xl190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lang w:eastAsia="lt-LT"/>
    </w:rPr>
  </w:style>
  <w:style w:type="paragraph" w:customStyle="1" w:styleId="xl191">
    <w:name w:val="xl191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92">
    <w:name w:val="xl192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93">
    <w:name w:val="xl193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94">
    <w:name w:val="xl194"/>
    <w:basedOn w:val="prastasis"/>
    <w:rsid w:val="001209B5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95">
    <w:name w:val="xl195"/>
    <w:basedOn w:val="prastasis"/>
    <w:rsid w:val="001209B5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96">
    <w:name w:val="xl196"/>
    <w:basedOn w:val="prastasis"/>
    <w:rsid w:val="001209B5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197">
    <w:name w:val="xl197"/>
    <w:basedOn w:val="prastasis"/>
    <w:rsid w:val="001209B5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98">
    <w:name w:val="xl198"/>
    <w:basedOn w:val="prastasis"/>
    <w:rsid w:val="001209B5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99">
    <w:name w:val="xl199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200">
    <w:name w:val="xl200"/>
    <w:basedOn w:val="prastasis"/>
    <w:rsid w:val="001209B5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01">
    <w:name w:val="xl201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02">
    <w:name w:val="xl202"/>
    <w:basedOn w:val="prastasis"/>
    <w:rsid w:val="001209B5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03">
    <w:name w:val="xl203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lang w:eastAsia="lt-LT"/>
    </w:rPr>
  </w:style>
  <w:style w:type="paragraph" w:customStyle="1" w:styleId="xl204">
    <w:name w:val="xl204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05">
    <w:name w:val="xl205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06">
    <w:name w:val="xl206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207">
    <w:name w:val="xl207"/>
    <w:basedOn w:val="prastasis"/>
    <w:rsid w:val="001209B5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08">
    <w:name w:val="xl208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09">
    <w:name w:val="xl209"/>
    <w:basedOn w:val="prastasis"/>
    <w:rsid w:val="001209B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10">
    <w:name w:val="xl210"/>
    <w:basedOn w:val="prastasis"/>
    <w:rsid w:val="001209B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11">
    <w:name w:val="xl211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12">
    <w:name w:val="xl212"/>
    <w:basedOn w:val="prastasis"/>
    <w:rsid w:val="001209B5"/>
    <w:pPr>
      <w:pBdr>
        <w:left w:val="single" w:sz="4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13">
    <w:name w:val="xl213"/>
    <w:basedOn w:val="prastasis"/>
    <w:rsid w:val="001209B5"/>
    <w:pPr>
      <w:pBdr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14">
    <w:name w:val="xl214"/>
    <w:basedOn w:val="prastasis"/>
    <w:rsid w:val="001209B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15">
    <w:name w:val="xl215"/>
    <w:basedOn w:val="prastasis"/>
    <w:rsid w:val="001209B5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16">
    <w:name w:val="xl216"/>
    <w:basedOn w:val="prastasis"/>
    <w:rsid w:val="001209B5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17">
    <w:name w:val="xl217"/>
    <w:basedOn w:val="prastasis"/>
    <w:rsid w:val="001209B5"/>
    <w:pPr>
      <w:pBdr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18">
    <w:name w:val="xl218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19">
    <w:name w:val="xl219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20">
    <w:name w:val="xl220"/>
    <w:basedOn w:val="prastasis"/>
    <w:rsid w:val="001209B5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221">
    <w:name w:val="xl221"/>
    <w:basedOn w:val="prastasis"/>
    <w:rsid w:val="001209B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22">
    <w:name w:val="xl222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23">
    <w:name w:val="xl223"/>
    <w:basedOn w:val="prastasis"/>
    <w:rsid w:val="001209B5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24">
    <w:name w:val="xl224"/>
    <w:basedOn w:val="prastasis"/>
    <w:rsid w:val="003A1C5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25">
    <w:name w:val="xl225"/>
    <w:basedOn w:val="prastasis"/>
    <w:rsid w:val="003A1C5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26">
    <w:name w:val="xl226"/>
    <w:basedOn w:val="prastasis"/>
    <w:rsid w:val="003A1C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27">
    <w:name w:val="xl227"/>
    <w:basedOn w:val="prastasis"/>
    <w:rsid w:val="003A1C56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28">
    <w:name w:val="xl228"/>
    <w:basedOn w:val="prastasis"/>
    <w:rsid w:val="003A1C56"/>
    <w:pPr>
      <w:pBdr>
        <w:left w:val="single" w:sz="4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29">
    <w:name w:val="xl229"/>
    <w:basedOn w:val="prastasis"/>
    <w:rsid w:val="003A1C56"/>
    <w:pPr>
      <w:pBdr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30">
    <w:name w:val="xl230"/>
    <w:basedOn w:val="prastasis"/>
    <w:rsid w:val="003A1C56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31">
    <w:name w:val="xl231"/>
    <w:basedOn w:val="prastasis"/>
    <w:rsid w:val="003A1C56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32">
    <w:name w:val="xl232"/>
    <w:basedOn w:val="prastasis"/>
    <w:rsid w:val="003A1C56"/>
    <w:pPr>
      <w:pBdr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33">
    <w:name w:val="xl233"/>
    <w:basedOn w:val="prastasis"/>
    <w:rsid w:val="003A1C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34">
    <w:name w:val="xl234"/>
    <w:basedOn w:val="prastasis"/>
    <w:rsid w:val="003A1C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35">
    <w:name w:val="xl235"/>
    <w:basedOn w:val="prastasis"/>
    <w:rsid w:val="003A1C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236">
    <w:name w:val="xl236"/>
    <w:basedOn w:val="prastasis"/>
    <w:rsid w:val="003A1C56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lang w:eastAsia="lt-LT"/>
    </w:rPr>
  </w:style>
  <w:style w:type="paragraph" w:customStyle="1" w:styleId="xl237">
    <w:name w:val="xl237"/>
    <w:basedOn w:val="prastasis"/>
    <w:rsid w:val="003A1C5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38">
    <w:name w:val="xl238"/>
    <w:basedOn w:val="prastasis"/>
    <w:rsid w:val="003A1C56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239">
    <w:name w:val="xl239"/>
    <w:basedOn w:val="prastasis"/>
    <w:rsid w:val="003A1C56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40">
    <w:name w:val="xl240"/>
    <w:basedOn w:val="prastasis"/>
    <w:rsid w:val="003A1C56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41">
    <w:name w:val="xl241"/>
    <w:basedOn w:val="prastasis"/>
    <w:rsid w:val="003A1C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character" w:customStyle="1" w:styleId="PoratDiagrama">
    <w:name w:val="Poraštė Diagrama"/>
    <w:basedOn w:val="Numatytasispastraiposriftas"/>
    <w:link w:val="Porat"/>
    <w:uiPriority w:val="99"/>
    <w:rsid w:val="00772253"/>
    <w:rPr>
      <w:rFonts w:ascii="TimesLT" w:hAnsi="TimesLT"/>
      <w:sz w:val="24"/>
      <w:lang w:eastAsia="en-US"/>
    </w:rPr>
  </w:style>
  <w:style w:type="paragraph" w:customStyle="1" w:styleId="xl242">
    <w:name w:val="xl242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43">
    <w:name w:val="xl243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lt-LT"/>
    </w:rPr>
  </w:style>
  <w:style w:type="paragraph" w:customStyle="1" w:styleId="xl244">
    <w:name w:val="xl244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lt-LT"/>
    </w:rPr>
  </w:style>
  <w:style w:type="paragraph" w:customStyle="1" w:styleId="xl245">
    <w:name w:val="xl245"/>
    <w:basedOn w:val="prastasis"/>
    <w:rsid w:val="00D61CEE"/>
    <w:pPr>
      <w:pBdr>
        <w:top w:val="dott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46">
    <w:name w:val="xl246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47">
    <w:name w:val="xl247"/>
    <w:basedOn w:val="prastasis"/>
    <w:rsid w:val="00D61CEE"/>
    <w:pPr>
      <w:pBdr>
        <w:top w:val="dotted" w:sz="4" w:space="0" w:color="auto"/>
        <w:bottom w:val="dotted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48">
    <w:name w:val="xl248"/>
    <w:basedOn w:val="prastasis"/>
    <w:rsid w:val="00D61CEE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49">
    <w:name w:val="xl249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250">
    <w:name w:val="xl250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251">
    <w:name w:val="xl251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52">
    <w:name w:val="xl252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53">
    <w:name w:val="xl253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54">
    <w:name w:val="xl254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255">
    <w:name w:val="xl255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256">
    <w:name w:val="xl256"/>
    <w:basedOn w:val="prastasis"/>
    <w:rsid w:val="00D61CE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57">
    <w:name w:val="xl257"/>
    <w:basedOn w:val="prastasis"/>
    <w:rsid w:val="00D61CEE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58">
    <w:name w:val="xl258"/>
    <w:basedOn w:val="prastasis"/>
    <w:rsid w:val="00D61CEE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259">
    <w:name w:val="xl259"/>
    <w:basedOn w:val="prastasis"/>
    <w:rsid w:val="00D61CE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60">
    <w:name w:val="xl260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261">
    <w:name w:val="xl261"/>
    <w:basedOn w:val="prastasis"/>
    <w:rsid w:val="00D61C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62">
    <w:name w:val="xl262"/>
    <w:basedOn w:val="prastasis"/>
    <w:rsid w:val="00D61CEE"/>
    <w:pPr>
      <w:pBdr>
        <w:top w:val="dott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63">
    <w:name w:val="xl263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64">
    <w:name w:val="xl264"/>
    <w:basedOn w:val="prastasis"/>
    <w:rsid w:val="00D61C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65">
    <w:name w:val="xl265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66">
    <w:name w:val="xl266"/>
    <w:basedOn w:val="prastasis"/>
    <w:rsid w:val="00D61C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67">
    <w:name w:val="xl267"/>
    <w:basedOn w:val="prastasis"/>
    <w:rsid w:val="00D61CE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68">
    <w:name w:val="xl268"/>
    <w:basedOn w:val="prastasis"/>
    <w:rsid w:val="00D61CEE"/>
    <w:pPr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69">
    <w:name w:val="xl269"/>
    <w:basedOn w:val="prastasis"/>
    <w:rsid w:val="00D61C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70">
    <w:name w:val="xl270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71">
    <w:name w:val="xl271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72">
    <w:name w:val="xl272"/>
    <w:basedOn w:val="prastasis"/>
    <w:rsid w:val="00D61CE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73">
    <w:name w:val="xl273"/>
    <w:basedOn w:val="prastasis"/>
    <w:rsid w:val="00D61CEE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74">
    <w:name w:val="xl274"/>
    <w:basedOn w:val="prastasis"/>
    <w:rsid w:val="00D61CEE"/>
    <w:pPr>
      <w:pBdr>
        <w:top w:val="dott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75">
    <w:name w:val="xl275"/>
    <w:basedOn w:val="prastasis"/>
    <w:rsid w:val="00D61CEE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76">
    <w:name w:val="xl276"/>
    <w:basedOn w:val="prastasis"/>
    <w:rsid w:val="00D61CEE"/>
    <w:pPr>
      <w:pBdr>
        <w:top w:val="dotted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77">
    <w:name w:val="xl277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78">
    <w:name w:val="xl278"/>
    <w:basedOn w:val="prastasis"/>
    <w:rsid w:val="00D61CE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lt-LT"/>
    </w:rPr>
  </w:style>
  <w:style w:type="paragraph" w:customStyle="1" w:styleId="xl279">
    <w:name w:val="xl279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80">
    <w:name w:val="xl280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81">
    <w:name w:val="xl281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82">
    <w:name w:val="xl282"/>
    <w:basedOn w:val="prastasis"/>
    <w:rsid w:val="00D61CEE"/>
    <w:pPr>
      <w:pBdr>
        <w:top w:val="dott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83">
    <w:name w:val="xl283"/>
    <w:basedOn w:val="prastasis"/>
    <w:rsid w:val="00D61CEE"/>
    <w:pPr>
      <w:pBdr>
        <w:top w:val="dotted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444444"/>
      <w:lang w:eastAsia="lt-LT"/>
    </w:rPr>
  </w:style>
  <w:style w:type="paragraph" w:customStyle="1" w:styleId="xl284">
    <w:name w:val="xl284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85">
    <w:name w:val="xl285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86">
    <w:name w:val="xl286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87">
    <w:name w:val="xl287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88">
    <w:name w:val="xl288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89">
    <w:name w:val="xl289"/>
    <w:basedOn w:val="prastasis"/>
    <w:rsid w:val="00D61CEE"/>
    <w:pPr>
      <w:pBdr>
        <w:top w:val="dott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290">
    <w:name w:val="xl290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color w:val="242424"/>
      <w:lang w:eastAsia="lt-LT"/>
    </w:rPr>
  </w:style>
  <w:style w:type="paragraph" w:customStyle="1" w:styleId="xl291">
    <w:name w:val="xl291"/>
    <w:basedOn w:val="prastasis"/>
    <w:rsid w:val="00D61C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92">
    <w:name w:val="xl292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93">
    <w:name w:val="xl293"/>
    <w:basedOn w:val="prastasis"/>
    <w:rsid w:val="00D61CE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94">
    <w:name w:val="xl294"/>
    <w:basedOn w:val="prastasis"/>
    <w:rsid w:val="00D61C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95">
    <w:name w:val="xl295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96">
    <w:name w:val="xl296"/>
    <w:basedOn w:val="prastasis"/>
    <w:rsid w:val="00D61CEE"/>
    <w:pPr>
      <w:pBdr>
        <w:top w:val="dotted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97">
    <w:name w:val="xl297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98">
    <w:name w:val="xl298"/>
    <w:basedOn w:val="prastasis"/>
    <w:rsid w:val="00D61CEE"/>
    <w:pPr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99">
    <w:name w:val="xl299"/>
    <w:basedOn w:val="prastasis"/>
    <w:rsid w:val="00D61CE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300">
    <w:name w:val="xl300"/>
    <w:basedOn w:val="prastasis"/>
    <w:rsid w:val="00D61CEE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01">
    <w:name w:val="xl301"/>
    <w:basedOn w:val="prastasis"/>
    <w:rsid w:val="00D61CEE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302">
    <w:name w:val="xl302"/>
    <w:basedOn w:val="prastasis"/>
    <w:rsid w:val="00D61CEE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303">
    <w:name w:val="xl303"/>
    <w:basedOn w:val="prastasis"/>
    <w:rsid w:val="00D61CEE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04">
    <w:name w:val="xl304"/>
    <w:basedOn w:val="prastasis"/>
    <w:rsid w:val="00D61CEE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05">
    <w:name w:val="xl305"/>
    <w:basedOn w:val="prastasis"/>
    <w:rsid w:val="00D61CEE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306">
    <w:name w:val="xl306"/>
    <w:basedOn w:val="prastasis"/>
    <w:rsid w:val="00D61CEE"/>
    <w:pPr>
      <w:pBdr>
        <w:top w:val="dotted" w:sz="4" w:space="0" w:color="auto"/>
        <w:left w:val="single" w:sz="8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07">
    <w:name w:val="xl307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08">
    <w:name w:val="xl308"/>
    <w:basedOn w:val="prastasis"/>
    <w:rsid w:val="00D61CEE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309">
    <w:name w:val="xl309"/>
    <w:basedOn w:val="prastasis"/>
    <w:rsid w:val="00D61CEE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10">
    <w:name w:val="xl310"/>
    <w:basedOn w:val="prastasis"/>
    <w:rsid w:val="00D61CEE"/>
    <w:pPr>
      <w:pBdr>
        <w:top w:val="dotted" w:sz="4" w:space="0" w:color="auto"/>
        <w:left w:val="single" w:sz="8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311">
    <w:name w:val="xl311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12">
    <w:name w:val="xl312"/>
    <w:basedOn w:val="prastasis"/>
    <w:rsid w:val="00D61CEE"/>
    <w:pPr>
      <w:spacing w:before="100" w:beforeAutospacing="1" w:after="100" w:afterAutospacing="1"/>
      <w:jc w:val="right"/>
    </w:pPr>
    <w:rPr>
      <w:rFonts w:ascii="Arial" w:hAnsi="Arial" w:cs="Arial"/>
      <w:color w:val="444444"/>
      <w:lang w:eastAsia="lt-LT"/>
    </w:rPr>
  </w:style>
  <w:style w:type="paragraph" w:customStyle="1" w:styleId="xl313">
    <w:name w:val="xl313"/>
    <w:basedOn w:val="prastasis"/>
    <w:rsid w:val="00D61CEE"/>
    <w:pPr>
      <w:pBdr>
        <w:top w:val="dotted" w:sz="4" w:space="0" w:color="auto"/>
        <w:left w:val="single" w:sz="8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lt-LT"/>
    </w:rPr>
  </w:style>
  <w:style w:type="paragraph" w:customStyle="1" w:styleId="xl314">
    <w:name w:val="xl314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15">
    <w:name w:val="xl315"/>
    <w:basedOn w:val="prastasis"/>
    <w:rsid w:val="00D61CEE"/>
    <w:pPr>
      <w:pBdr>
        <w:top w:val="dotted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316">
    <w:name w:val="xl316"/>
    <w:basedOn w:val="prastasis"/>
    <w:rsid w:val="00D61CEE"/>
    <w:pPr>
      <w:pBdr>
        <w:top w:val="dotted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317">
    <w:name w:val="xl317"/>
    <w:basedOn w:val="prastasis"/>
    <w:rsid w:val="00D61CEE"/>
    <w:pPr>
      <w:pBdr>
        <w:top w:val="dotted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318">
    <w:name w:val="xl318"/>
    <w:basedOn w:val="prastasis"/>
    <w:rsid w:val="00D61CEE"/>
    <w:pPr>
      <w:pBdr>
        <w:top w:val="dotted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19">
    <w:name w:val="xl319"/>
    <w:basedOn w:val="prastasis"/>
    <w:rsid w:val="00D61CEE"/>
    <w:pPr>
      <w:pBdr>
        <w:top w:val="dotted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20">
    <w:name w:val="xl320"/>
    <w:basedOn w:val="prastasis"/>
    <w:rsid w:val="00D61CEE"/>
    <w:pPr>
      <w:pBdr>
        <w:top w:val="dotted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21">
    <w:name w:val="xl321"/>
    <w:basedOn w:val="prastasis"/>
    <w:rsid w:val="00D61CE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322">
    <w:name w:val="xl322"/>
    <w:basedOn w:val="prastasis"/>
    <w:rsid w:val="00D61CE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23">
    <w:name w:val="xl323"/>
    <w:basedOn w:val="prastasis"/>
    <w:rsid w:val="00D61CE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324">
    <w:name w:val="xl324"/>
    <w:basedOn w:val="prastasis"/>
    <w:rsid w:val="00D61CE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325">
    <w:name w:val="xl325"/>
    <w:basedOn w:val="prastasis"/>
    <w:rsid w:val="00D61CE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326">
    <w:name w:val="xl326"/>
    <w:basedOn w:val="prastasis"/>
    <w:rsid w:val="00D61CEE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327">
    <w:name w:val="xl327"/>
    <w:basedOn w:val="prastasis"/>
    <w:rsid w:val="00D61C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328">
    <w:name w:val="xl328"/>
    <w:basedOn w:val="prastasis"/>
    <w:rsid w:val="00811EC4"/>
    <w:pPr>
      <w:pBdr>
        <w:top w:val="dotted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29">
    <w:name w:val="xl329"/>
    <w:basedOn w:val="prastasis"/>
    <w:rsid w:val="00811EC4"/>
    <w:pPr>
      <w:pBdr>
        <w:left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330">
    <w:name w:val="xl330"/>
    <w:basedOn w:val="prastasis"/>
    <w:rsid w:val="00811EC4"/>
    <w:pPr>
      <w:pBdr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331">
    <w:name w:val="xl331"/>
    <w:basedOn w:val="prastasis"/>
    <w:rsid w:val="00811EC4"/>
    <w:pP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332">
    <w:name w:val="xl332"/>
    <w:basedOn w:val="prastasis"/>
    <w:rsid w:val="00811E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33">
    <w:name w:val="xl333"/>
    <w:basedOn w:val="prastasis"/>
    <w:rsid w:val="00811EC4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34">
    <w:name w:val="xl334"/>
    <w:basedOn w:val="prastasis"/>
    <w:rsid w:val="00811EC4"/>
    <w:pPr>
      <w:pBdr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335">
    <w:name w:val="xl335"/>
    <w:basedOn w:val="prastasis"/>
    <w:rsid w:val="00811EC4"/>
    <w:pPr>
      <w:pBdr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color w:val="444444"/>
      <w:lang w:eastAsia="lt-LT"/>
    </w:rPr>
  </w:style>
  <w:style w:type="paragraph" w:customStyle="1" w:styleId="xl336">
    <w:name w:val="xl336"/>
    <w:basedOn w:val="prastasis"/>
    <w:rsid w:val="00811E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337">
    <w:name w:val="xl337"/>
    <w:basedOn w:val="prastasis"/>
    <w:rsid w:val="00811EC4"/>
    <w:pPr>
      <w:pBdr>
        <w:top w:val="dotted" w:sz="4" w:space="0" w:color="auto"/>
        <w:lef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38">
    <w:name w:val="xl338"/>
    <w:basedOn w:val="prastasis"/>
    <w:rsid w:val="00811EC4"/>
    <w:pPr>
      <w:pBdr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39">
    <w:name w:val="xl339"/>
    <w:basedOn w:val="prastasis"/>
    <w:rsid w:val="00811EC4"/>
    <w:pPr>
      <w:pBdr>
        <w:left w:val="single" w:sz="4" w:space="0" w:color="auto"/>
        <w:bottom w:val="dotted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40">
    <w:name w:val="xl340"/>
    <w:basedOn w:val="prastasis"/>
    <w:rsid w:val="00811EC4"/>
    <w:pPr>
      <w:pBdr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341">
    <w:name w:val="xl341"/>
    <w:basedOn w:val="prastasis"/>
    <w:rsid w:val="00811EC4"/>
    <w:pPr>
      <w:pBdr>
        <w:bottom w:val="dotted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42">
    <w:name w:val="xl342"/>
    <w:basedOn w:val="prastasis"/>
    <w:rsid w:val="00811EC4"/>
    <w:pPr>
      <w:pBdr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43">
    <w:name w:val="xl343"/>
    <w:basedOn w:val="prastasis"/>
    <w:rsid w:val="00811EC4"/>
    <w:pPr>
      <w:pBdr>
        <w:lef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44">
    <w:name w:val="xl344"/>
    <w:basedOn w:val="prastasis"/>
    <w:rsid w:val="00811EC4"/>
    <w:pP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45">
    <w:name w:val="xl345"/>
    <w:basedOn w:val="prastasis"/>
    <w:rsid w:val="00811EC4"/>
    <w:pPr>
      <w:pBdr>
        <w:top w:val="dotted" w:sz="4" w:space="0" w:color="auto"/>
        <w:left w:val="single" w:sz="4" w:space="0" w:color="auto"/>
        <w:bottom w:val="dotted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46">
    <w:name w:val="xl346"/>
    <w:basedOn w:val="prastasis"/>
    <w:rsid w:val="00811EC4"/>
    <w:pPr>
      <w:pBdr>
        <w:lef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347">
    <w:name w:val="xl347"/>
    <w:basedOn w:val="prastasis"/>
    <w:rsid w:val="00811EC4"/>
    <w:pPr>
      <w:pBdr>
        <w:lef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48">
    <w:name w:val="xl348"/>
    <w:basedOn w:val="prastasis"/>
    <w:rsid w:val="00811EC4"/>
    <w:pPr>
      <w:pBdr>
        <w:left w:val="single" w:sz="4" w:space="0" w:color="auto"/>
        <w:bottom w:val="dotted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49">
    <w:name w:val="xl349"/>
    <w:basedOn w:val="prastasis"/>
    <w:rsid w:val="00811EC4"/>
    <w:pPr>
      <w:pBdr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50">
    <w:name w:val="xl350"/>
    <w:basedOn w:val="prastasis"/>
    <w:rsid w:val="00811EC4"/>
    <w:pPr>
      <w:pBdr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351">
    <w:name w:val="xl351"/>
    <w:basedOn w:val="prastasis"/>
    <w:rsid w:val="00811EC4"/>
    <w:pP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352">
    <w:name w:val="xl352"/>
    <w:basedOn w:val="prastasis"/>
    <w:rsid w:val="00811EC4"/>
    <w:pPr>
      <w:pBdr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53">
    <w:name w:val="xl353"/>
    <w:basedOn w:val="prastasis"/>
    <w:rsid w:val="00811EC4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354">
    <w:name w:val="xl354"/>
    <w:basedOn w:val="prastasis"/>
    <w:rsid w:val="00811EC4"/>
    <w:pPr>
      <w:pBdr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355">
    <w:name w:val="xl355"/>
    <w:basedOn w:val="prastasis"/>
    <w:rsid w:val="00811EC4"/>
    <w:pPr>
      <w:pBdr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356">
    <w:name w:val="xl356"/>
    <w:basedOn w:val="prastasis"/>
    <w:rsid w:val="00811EC4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57">
    <w:name w:val="xl357"/>
    <w:basedOn w:val="prastasis"/>
    <w:rsid w:val="00811EC4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eastAsia="lt-LT"/>
    </w:rPr>
  </w:style>
  <w:style w:type="paragraph" w:customStyle="1" w:styleId="xl358">
    <w:name w:val="xl358"/>
    <w:basedOn w:val="prastasis"/>
    <w:rsid w:val="00811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eastAsia="lt-LT"/>
    </w:rPr>
  </w:style>
  <w:style w:type="paragraph" w:customStyle="1" w:styleId="xl359">
    <w:name w:val="xl359"/>
    <w:basedOn w:val="prastasis"/>
    <w:rsid w:val="00811EC4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17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1</TotalTime>
  <Pages>3</Pages>
  <Words>12823</Words>
  <Characters>7310</Characters>
  <Application>Microsoft Office Word</Application>
  <DocSecurity>0</DocSecurity>
  <Lines>60</Lines>
  <Paragraphs>40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20093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Viktorija Bakšinskytė</cp:lastModifiedBy>
  <cp:revision>2</cp:revision>
  <cp:lastPrinted>2024-12-04T07:38:00Z</cp:lastPrinted>
  <dcterms:created xsi:type="dcterms:W3CDTF">2025-12-07T17:06:00Z</dcterms:created>
  <dcterms:modified xsi:type="dcterms:W3CDTF">2025-12-07T17:06:00Z</dcterms:modified>
</cp:coreProperties>
</file>