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10EBED10" w:rsidR="00EB06D4" w:rsidRPr="00EB06D4" w:rsidRDefault="00234E76" w:rsidP="00BE78AD">
      <w:pPr>
        <w:pStyle w:val="Antrat1"/>
        <w:ind w:firstLine="720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3E7A2F52" w:rsidR="00EB06D4" w:rsidRPr="00FE7C21" w:rsidRDefault="00CB7660" w:rsidP="008B4966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FD0096">
        <w:rPr>
          <w:spacing w:val="20"/>
        </w:rPr>
        <w:t>KLAIPĖDOS RAJONO SAVIVALDYBĖS 202</w:t>
      </w:r>
      <w:r w:rsidR="00DC7834">
        <w:rPr>
          <w:spacing w:val="20"/>
        </w:rPr>
        <w:t>6</w:t>
      </w:r>
      <w:r w:rsidR="00AF2CF3">
        <w:rPr>
          <w:rFonts w:ascii="Century Gothic" w:hAnsi="Century Gothic"/>
          <w:spacing w:val="20"/>
        </w:rPr>
        <w:t>−</w:t>
      </w:r>
      <w:r w:rsidR="00F64234">
        <w:rPr>
          <w:spacing w:val="20"/>
        </w:rPr>
        <w:t>202</w:t>
      </w:r>
      <w:r w:rsidR="00DC7834">
        <w:rPr>
          <w:spacing w:val="20"/>
        </w:rPr>
        <w:t>8</w:t>
      </w:r>
      <w:r w:rsidR="00FD0096">
        <w:rPr>
          <w:spacing w:val="20"/>
        </w:rPr>
        <w:t xml:space="preserve"> METŲ BIUDŽETO PATIKSLINIMO</w:t>
      </w:r>
    </w:p>
    <w:p w14:paraId="01BC177C" w14:textId="5BBD8749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DC7834">
        <w:rPr>
          <w:rFonts w:ascii="Arial" w:hAnsi="Arial" w:cs="Arial"/>
          <w:caps/>
        </w:rPr>
        <w:t>6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6654DE">
        <w:rPr>
          <w:rFonts w:ascii="Arial" w:hAnsi="Arial" w:cs="Arial"/>
        </w:rPr>
        <w:t>kovo</w:t>
      </w:r>
      <w:r w:rsidR="00FA06A2">
        <w:rPr>
          <w:rFonts w:ascii="Arial" w:hAnsi="Arial" w:cs="Arial"/>
        </w:rPr>
        <w:t xml:space="preserve">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1146FAAD" w:rsidR="00EB06D4" w:rsidRPr="00EB06D4" w:rsidRDefault="00EB06D4" w:rsidP="00DB593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0734AC" w:rsidRPr="00890D92">
        <w:rPr>
          <w:rFonts w:ascii="Arial" w:hAnsi="Arial" w:cs="Arial"/>
        </w:rPr>
        <w:t>15 straipsnio 2 dalies 12 punktu</w:t>
      </w:r>
      <w:r w:rsidR="00C44206">
        <w:rPr>
          <w:rFonts w:ascii="Arial" w:hAnsi="Arial" w:cs="Arial"/>
        </w:rPr>
        <w:t xml:space="preserve">, </w:t>
      </w:r>
      <w:r w:rsidRPr="00203972">
        <w:rPr>
          <w:rFonts w:ascii="Arial" w:hAnsi="Arial" w:cs="Arial"/>
          <w:spacing w:val="20"/>
        </w:rPr>
        <w:t>nusprendžia:</w:t>
      </w:r>
    </w:p>
    <w:p w14:paraId="60CB1661" w14:textId="528B8A33" w:rsidR="00EB06D4" w:rsidRPr="00EB06D4" w:rsidRDefault="00EB06D4" w:rsidP="00DB593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 w:rsidR="009C5F68">
        <w:rPr>
          <w:rFonts w:ascii="Arial" w:hAnsi="Arial" w:cs="Arial"/>
        </w:rPr>
        <w:t>Padidinti</w:t>
      </w:r>
      <w:r w:rsidR="00743BFB" w:rsidRPr="004822D8">
        <w:rPr>
          <w:rFonts w:ascii="Arial" w:hAnsi="Arial" w:cs="Arial"/>
        </w:rPr>
        <w:t xml:space="preserve"> Klaipėdos rajono savivaldybės 202</w:t>
      </w:r>
      <w:r w:rsidR="009C5F68">
        <w:rPr>
          <w:rFonts w:ascii="Arial" w:hAnsi="Arial" w:cs="Arial"/>
        </w:rPr>
        <w:t>6</w:t>
      </w:r>
      <w:r w:rsidR="003A64A2">
        <w:rPr>
          <w:rFonts w:ascii="Arial" w:hAnsi="Arial" w:cs="Arial"/>
        </w:rPr>
        <w:t xml:space="preserve"> </w:t>
      </w:r>
      <w:r w:rsidR="00743BFB" w:rsidRPr="004822D8">
        <w:rPr>
          <w:rFonts w:ascii="Arial" w:hAnsi="Arial" w:cs="Arial"/>
        </w:rPr>
        <w:t xml:space="preserve">metų biudžeto pajamas ir asignavimus </w:t>
      </w:r>
      <w:r w:rsidR="00626D31">
        <w:rPr>
          <w:rFonts w:ascii="Arial" w:hAnsi="Arial" w:cs="Arial"/>
        </w:rPr>
        <w:t>105</w:t>
      </w:r>
      <w:r w:rsidR="00914711">
        <w:rPr>
          <w:rFonts w:ascii="Arial" w:hAnsi="Arial" w:cs="Arial"/>
        </w:rPr>
        <w:t>,386</w:t>
      </w:r>
      <w:r w:rsidR="00743BFB">
        <w:rPr>
          <w:rFonts w:ascii="Arial" w:hAnsi="Arial" w:cs="Arial"/>
        </w:rPr>
        <w:t xml:space="preserve"> </w:t>
      </w:r>
      <w:r w:rsidR="00743BFB" w:rsidRPr="004822D8">
        <w:rPr>
          <w:rFonts w:ascii="Arial" w:hAnsi="Arial" w:cs="Arial"/>
        </w:rPr>
        <w:t xml:space="preserve">tūkst. </w:t>
      </w:r>
      <w:r w:rsidR="00743BFB" w:rsidRPr="000D331B">
        <w:rPr>
          <w:rFonts w:ascii="Arial" w:hAnsi="Arial" w:cs="Arial"/>
        </w:rPr>
        <w:t>eurų</w:t>
      </w:r>
      <w:r w:rsidR="00914711">
        <w:rPr>
          <w:rFonts w:ascii="Arial" w:hAnsi="Arial" w:cs="Arial"/>
        </w:rPr>
        <w:t xml:space="preserve"> (priedas pridedamas)</w:t>
      </w:r>
      <w:r w:rsidR="00234E76" w:rsidRPr="000D331B">
        <w:rPr>
          <w:rFonts w:ascii="Arial" w:hAnsi="Arial" w:cs="Arial"/>
        </w:rPr>
        <w:t>.</w:t>
      </w:r>
      <w:r w:rsidR="003B7CF5" w:rsidRPr="000D331B">
        <w:rPr>
          <w:rFonts w:ascii="Arial" w:hAnsi="Arial" w:cs="Arial"/>
        </w:rPr>
        <w:t xml:space="preserve">    </w:t>
      </w:r>
    </w:p>
    <w:p w14:paraId="3D2CF4FF" w14:textId="47643FCD" w:rsidR="00EB06D4" w:rsidRDefault="00E0359D" w:rsidP="00DB5936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EB06D4" w:rsidRPr="00EB06D4">
        <w:rPr>
          <w:rFonts w:ascii="Arial" w:hAnsi="Arial" w:cs="Arial"/>
        </w:rPr>
        <w:t xml:space="preserve">. </w:t>
      </w:r>
      <w:r w:rsidR="00E44A08" w:rsidRPr="00DE7F8A">
        <w:rPr>
          <w:rFonts w:ascii="Arial" w:hAnsi="Arial" w:cs="Arial"/>
        </w:rPr>
        <w:t>Pakeisti Klaipėdos rajono savivaldybės tarybos 202</w:t>
      </w:r>
      <w:r w:rsidR="009B4944">
        <w:rPr>
          <w:rFonts w:ascii="Arial" w:hAnsi="Arial" w:cs="Arial"/>
        </w:rPr>
        <w:t>6</w:t>
      </w:r>
      <w:r w:rsidR="00E44A08" w:rsidRPr="00DE7F8A">
        <w:rPr>
          <w:rFonts w:ascii="Arial" w:hAnsi="Arial" w:cs="Arial"/>
        </w:rPr>
        <w:t xml:space="preserve"> m. sausio </w:t>
      </w:r>
      <w:r w:rsidR="009B4944">
        <w:rPr>
          <w:rFonts w:ascii="Arial" w:hAnsi="Arial" w:cs="Arial"/>
        </w:rPr>
        <w:t>29</w:t>
      </w:r>
      <w:r w:rsidR="00E44A08" w:rsidRPr="00DE7F8A">
        <w:rPr>
          <w:rFonts w:ascii="Arial" w:hAnsi="Arial" w:cs="Arial"/>
        </w:rPr>
        <w:t xml:space="preserve"> d. sprendimo Nr. T11-</w:t>
      </w:r>
      <w:r w:rsidR="009B4944">
        <w:rPr>
          <w:rFonts w:ascii="Arial" w:hAnsi="Arial" w:cs="Arial"/>
        </w:rPr>
        <w:t>32</w:t>
      </w:r>
      <w:r w:rsidR="00E44A08" w:rsidRPr="00DE7F8A">
        <w:rPr>
          <w:rFonts w:ascii="Arial" w:hAnsi="Arial" w:cs="Arial"/>
        </w:rPr>
        <w:t xml:space="preserve"> </w:t>
      </w:r>
      <w:r w:rsidR="00E44A08">
        <w:rPr>
          <w:rFonts w:ascii="Arial" w:hAnsi="Arial" w:cs="Arial"/>
        </w:rPr>
        <w:t>„</w:t>
      </w:r>
      <w:r w:rsidR="00E44A08" w:rsidRPr="00DE7F8A">
        <w:rPr>
          <w:rFonts w:ascii="Arial" w:hAnsi="Arial" w:cs="Arial"/>
        </w:rPr>
        <w:t>Dėl Klaipėdos rajono savivaldybės 202</w:t>
      </w:r>
      <w:r w:rsidR="009B4944">
        <w:rPr>
          <w:rFonts w:ascii="Arial" w:hAnsi="Arial" w:cs="Arial"/>
        </w:rPr>
        <w:t>6</w:t>
      </w:r>
      <w:r w:rsidR="00AF2CF3">
        <w:rPr>
          <w:rFonts w:ascii="Century Gothic" w:hAnsi="Century Gothic" w:cs="Arial"/>
        </w:rPr>
        <w:t>−</w:t>
      </w:r>
      <w:r w:rsidR="00875D3B">
        <w:rPr>
          <w:rFonts w:ascii="Arial" w:hAnsi="Arial" w:cs="Arial"/>
        </w:rPr>
        <w:t>202</w:t>
      </w:r>
      <w:r w:rsidR="009B4944">
        <w:rPr>
          <w:rFonts w:ascii="Arial" w:hAnsi="Arial" w:cs="Arial"/>
        </w:rPr>
        <w:t>8</w:t>
      </w:r>
      <w:r w:rsidR="00E44A08" w:rsidRPr="00DE7F8A">
        <w:rPr>
          <w:rFonts w:ascii="Arial" w:hAnsi="Arial" w:cs="Arial"/>
        </w:rPr>
        <w:t xml:space="preserve"> metų biudžeto patvirtinimo“</w:t>
      </w:r>
      <w:r w:rsidR="003844C7">
        <w:rPr>
          <w:rFonts w:ascii="Arial" w:hAnsi="Arial" w:cs="Arial"/>
        </w:rPr>
        <w:t xml:space="preserve"> 1</w:t>
      </w:r>
      <w:r w:rsidR="00914711">
        <w:rPr>
          <w:rFonts w:ascii="Arial" w:hAnsi="Arial" w:cs="Arial"/>
        </w:rPr>
        <w:t>,3</w:t>
      </w:r>
      <w:r w:rsidR="003844C7">
        <w:rPr>
          <w:rFonts w:ascii="Arial" w:hAnsi="Arial" w:cs="Arial"/>
        </w:rPr>
        <w:t xml:space="preserve"> ir 4 priedus ir išdėstyti juos nauja redakcija</w:t>
      </w:r>
      <w:r w:rsidR="00514D35">
        <w:rPr>
          <w:rFonts w:ascii="Arial" w:hAnsi="Arial" w:cs="Arial"/>
        </w:rPr>
        <w:t xml:space="preserve"> (priedai pridedami)</w:t>
      </w:r>
      <w:r w:rsidR="003844C7">
        <w:rPr>
          <w:rFonts w:ascii="Arial" w:hAnsi="Arial" w:cs="Arial"/>
        </w:rPr>
        <w:t>.</w:t>
      </w:r>
    </w:p>
    <w:p w14:paraId="7B6A3138" w14:textId="221A0289" w:rsidR="00EB06D4" w:rsidRPr="00234E76" w:rsidRDefault="00E0359D" w:rsidP="007E12DF">
      <w:pPr>
        <w:pStyle w:val="Betarp"/>
        <w:spacing w:after="12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3</w:t>
      </w:r>
      <w:r w:rsidR="00753E50">
        <w:rPr>
          <w:rFonts w:ascii="Arial" w:hAnsi="Arial" w:cs="Arial"/>
        </w:rPr>
        <w:t xml:space="preserve">. </w:t>
      </w:r>
      <w:r w:rsidR="00EB06D4" w:rsidRPr="00EB06D4">
        <w:rPr>
          <w:rFonts w:ascii="Arial" w:hAnsi="Arial" w:cs="Arial"/>
        </w:rPr>
        <w:t>Skelbti šį sprendimą Teisės aktų registre.</w:t>
      </w:r>
    </w:p>
    <w:p w14:paraId="7B916AEA" w14:textId="3E0C705A" w:rsidR="00EB06D4" w:rsidRPr="00234E76" w:rsidRDefault="00EB06D4" w:rsidP="00BB2814">
      <w:pPr>
        <w:tabs>
          <w:tab w:val="left" w:pos="3450"/>
        </w:tabs>
        <w:spacing w:before="600"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031AE55F" w:rsidR="00EB06D4" w:rsidRPr="00234E76" w:rsidRDefault="00EB06D4" w:rsidP="00BB2814">
      <w:pPr>
        <w:tabs>
          <w:tab w:val="left" w:pos="7500"/>
        </w:tabs>
        <w:spacing w:before="840" w:after="12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 xml:space="preserve">TEIKIA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0F0FB6FF" w:rsidR="00234E76" w:rsidRPr="00832808" w:rsidRDefault="00EB06D4" w:rsidP="00E53BCA">
      <w:pPr>
        <w:tabs>
          <w:tab w:val="left" w:pos="9639"/>
          <w:tab w:val="left" w:pos="9720"/>
        </w:tabs>
        <w:spacing w:after="120" w:line="276" w:lineRule="auto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PARENGĖ </w:t>
      </w:r>
      <w:r w:rsidR="00BC3D49">
        <w:rPr>
          <w:rFonts w:ascii="Arial" w:hAnsi="Arial" w:cs="Arial"/>
        </w:rPr>
        <w:t>I. Gailiuvienė</w:t>
      </w:r>
    </w:p>
    <w:p w14:paraId="586B8254" w14:textId="2F73A8DB" w:rsidR="00234E76" w:rsidRPr="00694670" w:rsidRDefault="00234E76" w:rsidP="00234E76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694670">
        <w:rPr>
          <w:rFonts w:ascii="Arial" w:hAnsi="Arial" w:cs="Arial"/>
        </w:rPr>
        <w:t xml:space="preserve">SUDERINTA: </w:t>
      </w:r>
    </w:p>
    <w:p w14:paraId="314C4EBE" w14:textId="4812E7B4" w:rsidR="00DD129F" w:rsidRDefault="00DD129F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K. Vainienė</w:t>
      </w:r>
    </w:p>
    <w:p w14:paraId="46898BDF" w14:textId="55FB1853" w:rsidR="00DD129F" w:rsidRDefault="00DD129F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2B4B413C" w14:textId="58C24E8D" w:rsidR="00BB2814" w:rsidRPr="00694670" w:rsidRDefault="00013C8B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Jasas</w:t>
      </w:r>
    </w:p>
    <w:p w14:paraId="7C138A85" w14:textId="6FA652BF" w:rsidR="00BB2814" w:rsidRPr="00694670" w:rsidRDefault="00C3743C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Kubilius</w:t>
      </w:r>
    </w:p>
    <w:p w14:paraId="470B1AE4" w14:textId="4F83C990" w:rsidR="00B73CE6" w:rsidRDefault="00C85795" w:rsidP="0083549C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E. </w:t>
      </w:r>
      <w:proofErr w:type="spellStart"/>
      <w:r>
        <w:rPr>
          <w:rFonts w:ascii="Arial" w:hAnsi="Arial" w:cs="Arial"/>
        </w:rPr>
        <w:t>Kuturys</w:t>
      </w:r>
      <w:proofErr w:type="spellEnd"/>
    </w:p>
    <w:p w14:paraId="278115ED" w14:textId="2DFFCEAC" w:rsidR="00B73CE6" w:rsidRDefault="00B73CE6" w:rsidP="0083549C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T. Tuzovaitė-Markūnienė</w:t>
      </w:r>
    </w:p>
    <w:p w14:paraId="5AA559D3" w14:textId="32C5EF59" w:rsidR="00214D09" w:rsidRDefault="00B73CE6" w:rsidP="0083549C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B. Markauskas</w:t>
      </w:r>
      <w:r w:rsidR="00214D09">
        <w:rPr>
          <w:rFonts w:ascii="Arial" w:hAnsi="Arial" w:cs="Arial"/>
        </w:rPr>
        <w:br w:type="page"/>
      </w:r>
    </w:p>
    <w:p w14:paraId="181AAB2A" w14:textId="5B23F7E3" w:rsidR="00EB06D4" w:rsidRPr="00FE7C21" w:rsidRDefault="00FE7C21" w:rsidP="00DF4106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FE7C21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FE7C21">
        <w:rPr>
          <w:rFonts w:ascii="Arial" w:hAnsi="Arial" w:cs="Arial"/>
          <w:b/>
          <w:bCs/>
          <w:color w:val="auto"/>
        </w:rPr>
        <w:br/>
      </w:r>
      <w:r w:rsidRPr="00FE7C21">
        <w:rPr>
          <w:rFonts w:ascii="Arial" w:eastAsiaTheme="minorHAnsi" w:hAnsi="Arial" w:cs="Arial"/>
          <w:b/>
          <w:bCs/>
          <w:color w:val="auto"/>
        </w:rPr>
        <w:t>DĖL TARYBOS SPRENDIMO „</w:t>
      </w:r>
      <w:r w:rsidRPr="00FE7C21">
        <w:rPr>
          <w:rFonts w:ascii="Arial" w:hAnsi="Arial" w:cs="Arial"/>
          <w:b/>
          <w:bCs/>
          <w:color w:val="auto"/>
        </w:rPr>
        <w:t xml:space="preserve">DĖL </w:t>
      </w:r>
      <w:r w:rsidR="003B4800" w:rsidRPr="00DE7F8A">
        <w:rPr>
          <w:rFonts w:ascii="Arial" w:hAnsi="Arial" w:cs="Arial"/>
          <w:b/>
          <w:bCs/>
          <w:color w:val="auto"/>
        </w:rPr>
        <w:t>KLAIPĖDOS RAJONO SAVIVALDYBĖS 202</w:t>
      </w:r>
      <w:r w:rsidR="004201D6">
        <w:rPr>
          <w:rFonts w:ascii="Arial" w:hAnsi="Arial" w:cs="Arial"/>
          <w:b/>
          <w:bCs/>
          <w:color w:val="auto"/>
        </w:rPr>
        <w:t>6</w:t>
      </w:r>
      <w:r w:rsidR="00BB2814">
        <w:rPr>
          <w:rFonts w:ascii="Arial" w:hAnsi="Arial" w:cs="Arial"/>
          <w:b/>
          <w:bCs/>
          <w:color w:val="auto"/>
        </w:rPr>
        <w:t>– 202</w:t>
      </w:r>
      <w:r w:rsidR="004201D6">
        <w:rPr>
          <w:rFonts w:ascii="Arial" w:hAnsi="Arial" w:cs="Arial"/>
          <w:b/>
          <w:bCs/>
          <w:color w:val="auto"/>
        </w:rPr>
        <w:t>8</w:t>
      </w:r>
      <w:r w:rsidR="003B4800" w:rsidRPr="00DE7F8A">
        <w:rPr>
          <w:rFonts w:ascii="Arial" w:hAnsi="Arial" w:cs="Arial"/>
          <w:b/>
          <w:bCs/>
          <w:color w:val="auto"/>
        </w:rPr>
        <w:t xml:space="preserve"> METŲ BIUDŽETO PATIKSLINIMO</w:t>
      </w:r>
      <w:r w:rsidR="00203972">
        <w:rPr>
          <w:rFonts w:ascii="Arial" w:hAnsi="Arial" w:cs="Arial"/>
          <w:b/>
          <w:bCs/>
          <w:color w:val="auto"/>
        </w:rPr>
        <w:t>“</w:t>
      </w:r>
      <w:r w:rsidRPr="00FE7C21">
        <w:rPr>
          <w:rFonts w:ascii="Arial" w:hAnsi="Arial" w:cs="Arial"/>
          <w:b/>
          <w:bCs/>
          <w:color w:val="auto"/>
        </w:rPr>
        <w:t xml:space="preserve"> PROJEKTO</w:t>
      </w:r>
    </w:p>
    <w:p w14:paraId="5D597026" w14:textId="6D377844" w:rsidR="00FE7C21" w:rsidRDefault="00EB06D4" w:rsidP="00DF4106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4201D6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6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C85795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kovo</w:t>
      </w:r>
      <w:r w:rsidR="00836995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BE7A6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1</w:t>
      </w:r>
      <w:r w:rsidR="004201D6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d.</w:t>
      </w:r>
    </w:p>
    <w:p w14:paraId="6950A6D9" w14:textId="77777777" w:rsidR="00984F05" w:rsidRDefault="00FC294D" w:rsidP="001D52F9">
      <w:pPr>
        <w:pStyle w:val="Sraopastraipa"/>
        <w:tabs>
          <w:tab w:val="num" w:pos="567"/>
          <w:tab w:val="left" w:pos="851"/>
        </w:tabs>
        <w:spacing w:after="120" w:line="276" w:lineRule="auto"/>
        <w:ind w:left="284" w:hanging="284"/>
        <w:jc w:val="both"/>
        <w:rPr>
          <w:rFonts w:ascii="Arial" w:hAnsi="Arial" w:cs="Arial"/>
          <w:bCs/>
        </w:rPr>
      </w:pPr>
      <w:r w:rsidRPr="00984F05">
        <w:rPr>
          <w:rFonts w:ascii="Arial" w:hAnsi="Arial" w:cs="Arial"/>
          <w:b/>
        </w:rPr>
        <w:t>1. Parengto sprendimo projekto tikslai, uždaviniai (ko šiuo sprendimu norima pasiekti):</w:t>
      </w:r>
      <w:r w:rsidRPr="00C86DFD">
        <w:rPr>
          <w:rFonts w:ascii="Arial" w:hAnsi="Arial" w:cs="Arial"/>
          <w:bCs/>
        </w:rPr>
        <w:t xml:space="preserve"> </w:t>
      </w:r>
    </w:p>
    <w:p w14:paraId="762D7909" w14:textId="6C53C059" w:rsidR="00ED6896" w:rsidRPr="00DE7F8A" w:rsidRDefault="00ED6896" w:rsidP="00984F05">
      <w:pPr>
        <w:pStyle w:val="Sraopastraipa"/>
        <w:tabs>
          <w:tab w:val="num" w:pos="567"/>
          <w:tab w:val="left" w:pos="851"/>
        </w:tabs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Parengto sprendimo projekto tikslas – patikslinti 202</w:t>
      </w:r>
      <w:r w:rsidR="004201D6">
        <w:rPr>
          <w:rFonts w:ascii="Arial" w:hAnsi="Arial" w:cs="Arial"/>
          <w:bCs/>
        </w:rPr>
        <w:t>6</w:t>
      </w:r>
      <w:r w:rsidR="00BB2814">
        <w:rPr>
          <w:rFonts w:ascii="Arial" w:hAnsi="Arial" w:cs="Arial"/>
          <w:bCs/>
        </w:rPr>
        <w:t>–202</w:t>
      </w:r>
      <w:r w:rsidR="004201D6">
        <w:rPr>
          <w:rFonts w:ascii="Arial" w:hAnsi="Arial" w:cs="Arial"/>
          <w:bCs/>
        </w:rPr>
        <w:t>8</w:t>
      </w:r>
      <w:r w:rsidR="00BB2814">
        <w:rPr>
          <w:rFonts w:ascii="Arial" w:hAnsi="Arial" w:cs="Arial"/>
          <w:bCs/>
        </w:rPr>
        <w:t xml:space="preserve"> </w:t>
      </w:r>
      <w:r w:rsidRPr="00DE7F8A">
        <w:rPr>
          <w:rFonts w:ascii="Arial" w:hAnsi="Arial" w:cs="Arial"/>
          <w:bCs/>
        </w:rPr>
        <w:t>metų Savivaldybės biudžetą.</w:t>
      </w:r>
    </w:p>
    <w:p w14:paraId="207E2219" w14:textId="77777777" w:rsidR="00AD0202" w:rsidRPr="00DE7F8A" w:rsidRDefault="00FC294D" w:rsidP="00F57877">
      <w:pPr>
        <w:pStyle w:val="Pagrindiniotekstotrauka"/>
        <w:tabs>
          <w:tab w:val="left" w:pos="540"/>
          <w:tab w:val="right" w:pos="9639"/>
        </w:tabs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84F05">
        <w:rPr>
          <w:rFonts w:ascii="Arial" w:hAnsi="Arial" w:cs="Arial"/>
          <w:b/>
        </w:rPr>
        <w:t>2. Kaip šiuo metu yra teisiškai reglamentuojami projekte aptariami klausimai:</w:t>
      </w:r>
      <w:r w:rsidRPr="00C86DFD">
        <w:rPr>
          <w:rFonts w:ascii="Arial" w:hAnsi="Arial" w:cs="Arial"/>
          <w:bCs/>
        </w:rPr>
        <w:t xml:space="preserve"> </w:t>
      </w:r>
      <w:r w:rsidR="00AD0202" w:rsidRPr="00DE7F8A">
        <w:rPr>
          <w:rFonts w:ascii="Arial" w:hAnsi="Arial" w:cs="Arial"/>
        </w:rPr>
        <w:t xml:space="preserve">Vadovaujantis Lietuvos Respublikos vietos savivaldos įstatymo 15 straipsnio 2 dalies 12 punktu, sprendimą dėl savivaldybės biudžeto tikslinimo priima Savivaldybės taryba. </w:t>
      </w:r>
      <w:r w:rsidR="00AD0202" w:rsidRPr="006648BB">
        <w:rPr>
          <w:rFonts w:ascii="Arial" w:hAnsi="Arial" w:cs="Arial"/>
        </w:rPr>
        <w:t>Dotacijų sumas teisės aktais skiria valstybės institucijos.</w:t>
      </w:r>
    </w:p>
    <w:p w14:paraId="44CD2B72" w14:textId="77777777" w:rsidR="006A7345" w:rsidRPr="00984F05" w:rsidRDefault="00FC294D" w:rsidP="00E27248">
      <w:pPr>
        <w:pStyle w:val="Pagrindiniotekstotrauka"/>
        <w:tabs>
          <w:tab w:val="left" w:pos="0"/>
          <w:tab w:val="left" w:pos="142"/>
          <w:tab w:val="left" w:pos="851"/>
        </w:tabs>
        <w:spacing w:after="0" w:line="276" w:lineRule="auto"/>
        <w:ind w:left="284" w:hanging="284"/>
        <w:jc w:val="both"/>
        <w:rPr>
          <w:rFonts w:ascii="Arial" w:hAnsi="Arial" w:cs="Arial"/>
          <w:b/>
        </w:rPr>
      </w:pPr>
      <w:r w:rsidRPr="00984F05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  <w:r w:rsidR="006A7345" w:rsidRPr="00984F05">
        <w:rPr>
          <w:rFonts w:ascii="Arial" w:hAnsi="Arial" w:cs="Arial"/>
          <w:b/>
        </w:rPr>
        <w:t xml:space="preserve"> </w:t>
      </w:r>
    </w:p>
    <w:p w14:paraId="73C1C690" w14:textId="5D5EFC57" w:rsidR="006A7345" w:rsidRPr="00DE7F8A" w:rsidRDefault="006A7345" w:rsidP="00F57877">
      <w:pPr>
        <w:pStyle w:val="Pagrindiniotekstotrauka"/>
        <w:tabs>
          <w:tab w:val="left" w:pos="284"/>
          <w:tab w:val="left" w:pos="851"/>
        </w:tabs>
        <w:spacing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 xml:space="preserve">Naujų teisinio reguliavimo priemonių nesiūloma. Bus užtikrintas biudžetinių įstaigų </w:t>
      </w:r>
      <w:r w:rsidR="00E027DA">
        <w:rPr>
          <w:rFonts w:ascii="Arial" w:hAnsi="Arial" w:cs="Arial"/>
          <w:bCs/>
        </w:rPr>
        <w:t xml:space="preserve">   </w:t>
      </w:r>
      <w:r w:rsidRPr="00DE7F8A">
        <w:rPr>
          <w:rFonts w:ascii="Arial" w:hAnsi="Arial" w:cs="Arial"/>
          <w:bCs/>
        </w:rPr>
        <w:t>finansavimas</w:t>
      </w:r>
      <w:r w:rsidR="004B693C">
        <w:rPr>
          <w:rFonts w:ascii="Arial" w:hAnsi="Arial" w:cs="Arial"/>
          <w:bCs/>
        </w:rPr>
        <w:t>.</w:t>
      </w:r>
      <w:r w:rsidRPr="00DE7F8A">
        <w:rPr>
          <w:rFonts w:ascii="Arial" w:hAnsi="Arial" w:cs="Arial"/>
          <w:bCs/>
        </w:rPr>
        <w:t xml:space="preserve"> </w:t>
      </w:r>
    </w:p>
    <w:p w14:paraId="603BB890" w14:textId="77777777" w:rsidR="00410BEF" w:rsidRPr="00984F05" w:rsidRDefault="00FC294D" w:rsidP="00E27248">
      <w:pPr>
        <w:spacing w:line="276" w:lineRule="auto"/>
        <w:ind w:left="284" w:hanging="284"/>
        <w:jc w:val="both"/>
        <w:rPr>
          <w:rFonts w:ascii="Arial" w:hAnsi="Arial" w:cs="Arial"/>
          <w:b/>
        </w:rPr>
      </w:pPr>
      <w:r w:rsidRPr="00984F05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984F05">
        <w:rPr>
          <w:rFonts w:ascii="Arial" w:hAnsi="Arial" w:cs="Arial"/>
          <w:b/>
        </w:rPr>
        <w:t>sprendimą ir kokių priemonių būtina imtis, siekiant išvengti neigiamų pasekmių:</w:t>
      </w:r>
      <w:r w:rsidR="00410BEF" w:rsidRPr="00984F05">
        <w:rPr>
          <w:rFonts w:ascii="Arial" w:hAnsi="Arial" w:cs="Arial"/>
          <w:b/>
        </w:rPr>
        <w:t xml:space="preserve"> </w:t>
      </w:r>
    </w:p>
    <w:p w14:paraId="539F447E" w14:textId="499E7D5A" w:rsidR="00410BEF" w:rsidRPr="00DE7F8A" w:rsidRDefault="00410BEF" w:rsidP="00F57877">
      <w:pPr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Neigiamų pasekmių nenumatoma.</w:t>
      </w:r>
    </w:p>
    <w:p w14:paraId="515AC9AC" w14:textId="77777777" w:rsidR="00592861" w:rsidRPr="00984F05" w:rsidRDefault="00FC294D" w:rsidP="00E27248">
      <w:pPr>
        <w:tabs>
          <w:tab w:val="left" w:pos="851"/>
        </w:tabs>
        <w:spacing w:line="276" w:lineRule="auto"/>
        <w:ind w:left="284" w:hanging="284"/>
        <w:jc w:val="both"/>
        <w:rPr>
          <w:rFonts w:ascii="Arial" w:hAnsi="Arial" w:cs="Arial"/>
          <w:b/>
          <w:color w:val="000000"/>
        </w:rPr>
      </w:pPr>
      <w:r w:rsidRPr="00984F05">
        <w:rPr>
          <w:rFonts w:ascii="Arial" w:hAnsi="Arial" w:cs="Arial"/>
          <w:b/>
          <w:caps/>
          <w:color w:val="000000"/>
        </w:rPr>
        <w:t>5. A</w:t>
      </w:r>
      <w:r w:rsidRPr="00984F05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="00592861" w:rsidRPr="00984F05">
        <w:rPr>
          <w:rFonts w:ascii="Arial" w:hAnsi="Arial" w:cs="Arial"/>
          <w:b/>
          <w:color w:val="000000"/>
        </w:rPr>
        <w:t xml:space="preserve"> </w:t>
      </w:r>
    </w:p>
    <w:p w14:paraId="6DCE4674" w14:textId="43E9D1A7" w:rsidR="00592861" w:rsidRPr="00DE7F8A" w:rsidRDefault="00592861" w:rsidP="00F57877">
      <w:pPr>
        <w:tabs>
          <w:tab w:val="left" w:pos="851"/>
        </w:tabs>
        <w:spacing w:after="120" w:line="276" w:lineRule="auto"/>
        <w:ind w:left="284"/>
        <w:jc w:val="both"/>
        <w:rPr>
          <w:rFonts w:ascii="Arial" w:hAnsi="Arial" w:cs="Arial"/>
          <w:bCs/>
          <w:color w:val="000000"/>
        </w:rPr>
      </w:pPr>
      <w:r w:rsidRPr="00DE7F8A">
        <w:rPr>
          <w:rFonts w:ascii="Arial" w:hAnsi="Arial" w:cs="Arial"/>
          <w:bCs/>
          <w:color w:val="000000"/>
        </w:rPr>
        <w:t xml:space="preserve">Sprendimo projektas neprieštarauja Lietuvos Respublikos lygių galimybių įstatymui ir </w:t>
      </w:r>
      <w:r w:rsidR="00F57877">
        <w:rPr>
          <w:rFonts w:ascii="Arial" w:hAnsi="Arial" w:cs="Arial"/>
          <w:bCs/>
          <w:color w:val="000000"/>
        </w:rPr>
        <w:t xml:space="preserve">  </w:t>
      </w:r>
      <w:r w:rsidRPr="00DE7F8A">
        <w:rPr>
          <w:rFonts w:ascii="Arial" w:hAnsi="Arial" w:cs="Arial"/>
          <w:bCs/>
          <w:color w:val="000000"/>
        </w:rPr>
        <w:t>atitinka lygių galimybių principus.</w:t>
      </w:r>
    </w:p>
    <w:p w14:paraId="0F829E90" w14:textId="77777777" w:rsidR="00722CD2" w:rsidRPr="00984F05" w:rsidRDefault="00FC294D" w:rsidP="002C345E">
      <w:pPr>
        <w:spacing w:line="276" w:lineRule="auto"/>
        <w:ind w:left="284" w:hanging="284"/>
        <w:jc w:val="both"/>
        <w:rPr>
          <w:rStyle w:val="FontStyle150"/>
          <w:rFonts w:ascii="Arial" w:hAnsi="Arial" w:cs="Arial"/>
          <w:b/>
          <w:sz w:val="24"/>
          <w:szCs w:val="24"/>
        </w:rPr>
      </w:pPr>
      <w:r w:rsidRPr="00984F05">
        <w:rPr>
          <w:rStyle w:val="FontStyle150"/>
          <w:rFonts w:ascii="Arial" w:hAnsi="Arial" w:cs="Arial"/>
          <w:b/>
          <w:sz w:val="24"/>
          <w:szCs w:val="24"/>
        </w:rPr>
        <w:t>6. Kokius teisės aktus būtina pakeisti ar panaikinti, priėmus teikiamą Savivaldybės tarybos sprendimą:</w:t>
      </w:r>
      <w:r w:rsidR="00592861" w:rsidRPr="00984F05">
        <w:rPr>
          <w:rStyle w:val="FontStyle150"/>
          <w:rFonts w:ascii="Arial" w:hAnsi="Arial" w:cs="Arial"/>
          <w:b/>
          <w:sz w:val="24"/>
          <w:szCs w:val="24"/>
        </w:rPr>
        <w:t xml:space="preserve"> </w:t>
      </w:r>
    </w:p>
    <w:p w14:paraId="4F44A028" w14:textId="0F9984A6" w:rsidR="00722CD2" w:rsidRPr="00DE7F8A" w:rsidRDefault="00722CD2" w:rsidP="002C345E">
      <w:pPr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Kitų teisės aktų keisti nereikės.</w:t>
      </w:r>
    </w:p>
    <w:p w14:paraId="5D76158D" w14:textId="23E70FAE" w:rsidR="004462BF" w:rsidRPr="00DE7F8A" w:rsidRDefault="00FC294D" w:rsidP="002C345E">
      <w:pPr>
        <w:spacing w:before="120" w:after="120" w:line="276" w:lineRule="auto"/>
        <w:ind w:left="284" w:hanging="284"/>
        <w:contextualSpacing/>
        <w:jc w:val="both"/>
        <w:rPr>
          <w:rFonts w:ascii="Arial" w:hAnsi="Arial" w:cs="Arial"/>
          <w:bCs/>
        </w:rPr>
      </w:pPr>
      <w:r w:rsidRPr="00E27248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 w:rsidR="00722CD2">
        <w:rPr>
          <w:rFonts w:ascii="Arial" w:hAnsi="Arial" w:cs="Arial"/>
          <w:bCs/>
        </w:rPr>
        <w:t xml:space="preserve"> </w:t>
      </w:r>
      <w:r w:rsidR="00ED7B0C">
        <w:rPr>
          <w:rFonts w:ascii="Arial" w:hAnsi="Arial" w:cs="Arial"/>
          <w:bCs/>
        </w:rPr>
        <w:t>Biudžetas tikslinamas</w:t>
      </w:r>
      <w:r w:rsidR="00995C6C">
        <w:rPr>
          <w:rFonts w:ascii="Arial" w:hAnsi="Arial" w:cs="Arial"/>
          <w:bCs/>
        </w:rPr>
        <w:t xml:space="preserve"> valstybės institucijoms priėmus teisės aktus dėl dotacijų skyrimo</w:t>
      </w:r>
      <w:r w:rsidR="002635F8">
        <w:rPr>
          <w:rFonts w:ascii="Arial" w:hAnsi="Arial" w:cs="Arial"/>
          <w:bCs/>
        </w:rPr>
        <w:t>.</w:t>
      </w:r>
      <w:r w:rsidR="00AA52B9">
        <w:rPr>
          <w:rFonts w:ascii="Arial" w:hAnsi="Arial" w:cs="Arial"/>
          <w:bCs/>
        </w:rPr>
        <w:t xml:space="preserve"> </w:t>
      </w:r>
      <w:r w:rsidR="00AA52B9" w:rsidRPr="00DE7F8A">
        <w:rPr>
          <w:rFonts w:ascii="Arial" w:hAnsi="Arial" w:cs="Arial"/>
          <w:bCs/>
        </w:rPr>
        <w:t>Biudžetinių įstaigų ir Savivaldybės administracijos skyrių pateiktas poreikis dėl Strateginio veiklos plano priemonių ir biudžeto tikslinimo svarstytas Strateginio planavimo darbo grupės posėdyje.</w:t>
      </w:r>
    </w:p>
    <w:p w14:paraId="38A40BF1" w14:textId="77777777" w:rsidR="004462BF" w:rsidRPr="002C345E" w:rsidRDefault="00FC294D" w:rsidP="00C41E50">
      <w:pPr>
        <w:autoSpaceDE w:val="0"/>
        <w:autoSpaceDN w:val="0"/>
        <w:adjustRightInd w:val="0"/>
        <w:spacing w:line="276" w:lineRule="auto"/>
        <w:ind w:left="142" w:hanging="142"/>
        <w:jc w:val="both"/>
        <w:rPr>
          <w:rFonts w:ascii="Arial" w:hAnsi="Arial" w:cs="Arial"/>
          <w:b/>
        </w:rPr>
      </w:pPr>
      <w:r w:rsidRPr="002C345E">
        <w:rPr>
          <w:rFonts w:ascii="Arial" w:hAnsi="Arial" w:cs="Arial"/>
          <w:b/>
        </w:rPr>
        <w:t>8. Sprendimo įgyvendinimui reikalingos lėšos (ekonominiai apskaičiavimai), finansavimo šaltiniai:</w:t>
      </w:r>
      <w:r w:rsidR="004462BF" w:rsidRPr="002C345E">
        <w:rPr>
          <w:rFonts w:ascii="Arial" w:hAnsi="Arial" w:cs="Arial"/>
          <w:b/>
        </w:rPr>
        <w:t xml:space="preserve"> </w:t>
      </w:r>
    </w:p>
    <w:p w14:paraId="7140DE89" w14:textId="4D97C17A" w:rsidR="00271DDF" w:rsidRDefault="004462BF" w:rsidP="00F17DDC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</w:rPr>
      </w:pPr>
      <w:r w:rsidRPr="006648BB">
        <w:rPr>
          <w:rFonts w:ascii="Arial" w:hAnsi="Arial" w:cs="Arial"/>
        </w:rPr>
        <w:t>Biudžeto pajam</w:t>
      </w:r>
      <w:r w:rsidR="004351D5">
        <w:rPr>
          <w:rFonts w:ascii="Arial" w:hAnsi="Arial" w:cs="Arial"/>
        </w:rPr>
        <w:t>ų</w:t>
      </w:r>
      <w:r w:rsidRPr="006648BB">
        <w:rPr>
          <w:rFonts w:ascii="Arial" w:hAnsi="Arial" w:cs="Arial"/>
        </w:rPr>
        <w:t xml:space="preserve"> </w:t>
      </w:r>
      <w:r w:rsidR="004351D5">
        <w:rPr>
          <w:rFonts w:ascii="Arial" w:hAnsi="Arial" w:cs="Arial"/>
        </w:rPr>
        <w:t>pakeitimai pateikiami lentelė</w:t>
      </w:r>
      <w:r w:rsidR="0069339A">
        <w:rPr>
          <w:rFonts w:ascii="Arial" w:hAnsi="Arial" w:cs="Arial"/>
        </w:rPr>
        <w:t>j</w:t>
      </w:r>
      <w:r w:rsidR="004351D5">
        <w:rPr>
          <w:rFonts w:ascii="Arial" w:hAnsi="Arial" w:cs="Arial"/>
        </w:rPr>
        <w:t>e: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800"/>
        <w:gridCol w:w="6740"/>
        <w:gridCol w:w="1660"/>
      </w:tblGrid>
      <w:tr w:rsidR="008F6348" w14:paraId="650BC5A3" w14:textId="77777777" w:rsidTr="008F6348">
        <w:trPr>
          <w:trHeight w:val="31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0534B" w14:textId="77777777" w:rsidR="008F6348" w:rsidRDefault="008F6348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81135" w14:textId="77777777" w:rsidR="008F6348" w:rsidRDefault="008F6348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8D121" w14:textId="77777777" w:rsidR="008F6348" w:rsidRDefault="008F63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tūkst. eurų</w:t>
            </w:r>
          </w:p>
        </w:tc>
      </w:tr>
      <w:tr w:rsidR="008F6348" w14:paraId="28335BE0" w14:textId="77777777" w:rsidTr="008F6348">
        <w:trPr>
          <w:trHeight w:val="63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9F893" w14:textId="77777777" w:rsidR="008F6348" w:rsidRDefault="008F6348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1EAA2" w14:textId="77777777" w:rsidR="008F6348" w:rsidRDefault="008F634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Pajamos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30A69" w14:textId="77777777" w:rsidR="008F6348" w:rsidRDefault="008F634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2026 m.</w:t>
            </w:r>
          </w:p>
        </w:tc>
      </w:tr>
      <w:tr w:rsidR="008F6348" w14:paraId="18B70197" w14:textId="77777777" w:rsidTr="008F634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8726C" w14:textId="77777777" w:rsidR="008F6348" w:rsidRDefault="008F6348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9.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A6F1A" w14:textId="77777777" w:rsidR="008F6348" w:rsidRDefault="008F6348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KITOS PAJAMOS (15)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F5186E" w14:textId="77777777" w:rsidR="008F6348" w:rsidRDefault="008F634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2,6</w:t>
            </w:r>
          </w:p>
        </w:tc>
      </w:tr>
      <w:tr w:rsidR="008F6348" w14:paraId="140AECFE" w14:textId="77777777" w:rsidTr="008F6348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4B83A" w14:textId="77777777" w:rsidR="008F6348" w:rsidRDefault="008F6348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C4FA6" w14:textId="77777777" w:rsidR="008F6348" w:rsidRDefault="008F6348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Pajamos už prekes ir paslaugas (16)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8978E" w14:textId="77777777" w:rsidR="008F6348" w:rsidRDefault="008F634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2,6</w:t>
            </w:r>
          </w:p>
        </w:tc>
      </w:tr>
      <w:tr w:rsidR="008F6348" w14:paraId="0F8F07AE" w14:textId="77777777" w:rsidTr="008F6348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28DEA" w14:textId="77777777" w:rsidR="008F6348" w:rsidRDefault="008F634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B01FA" w14:textId="77777777" w:rsidR="008F6348" w:rsidRDefault="008F634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Biudžetinių įstaigų pajamos už prekes ir paslaugas, iš jų: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7C7F6" w14:textId="77777777" w:rsidR="008F6348" w:rsidRDefault="008F63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2,6</w:t>
            </w:r>
          </w:p>
        </w:tc>
      </w:tr>
      <w:tr w:rsidR="008F6348" w14:paraId="1AFB98A6" w14:textId="77777777" w:rsidTr="008F6348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6537B" w14:textId="77777777" w:rsidR="008F6348" w:rsidRDefault="008F634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16.1.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D9B81" w14:textId="77777777" w:rsidR="008F6348" w:rsidRDefault="008F634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Pajamos už ilgalaikio ir trumpalaikio materialiojo turto nuomą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38D97" w14:textId="77777777" w:rsidR="008F6348" w:rsidRDefault="008F63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2,6</w:t>
            </w:r>
          </w:p>
        </w:tc>
      </w:tr>
      <w:tr w:rsidR="008F6348" w14:paraId="138EECD0" w14:textId="77777777" w:rsidTr="008F6348">
        <w:trPr>
          <w:trHeight w:val="6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BD406" w14:textId="77777777" w:rsidR="008F6348" w:rsidRDefault="008F6348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22. 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1BB1A" w14:textId="77777777" w:rsidR="008F6348" w:rsidRDefault="008F6348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IŠ VISO PAJAMŲ SAVARANKIŠKOSIOMS FUNKCIJOMS VYKDYTI (9)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3B4E1" w14:textId="77777777" w:rsidR="008F6348" w:rsidRDefault="008F634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2,6</w:t>
            </w:r>
          </w:p>
        </w:tc>
      </w:tr>
      <w:tr w:rsidR="008F6348" w14:paraId="71D6EA6D" w14:textId="77777777" w:rsidTr="008F6348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FAF91" w14:textId="77777777" w:rsidR="008F6348" w:rsidRDefault="008F6348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23.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F3CDE" w14:textId="77777777" w:rsidR="008F6348" w:rsidRDefault="008F6348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DOTACIJOS (24)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EFFC4" w14:textId="77777777" w:rsidR="008F6348" w:rsidRDefault="008F634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102,786</w:t>
            </w:r>
          </w:p>
        </w:tc>
      </w:tr>
      <w:tr w:rsidR="008F6348" w14:paraId="6754BB74" w14:textId="77777777" w:rsidTr="008F6348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C4AD6" w14:textId="77777777" w:rsidR="008F6348" w:rsidRDefault="008F6348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24.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FDBAA" w14:textId="77777777" w:rsidR="008F6348" w:rsidRDefault="008F6348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VALSTYBĖS BIUDŽETO DOTACIJOS (26+29)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B067D" w14:textId="77777777" w:rsidR="008F6348" w:rsidRDefault="008F63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102,786</w:t>
            </w:r>
          </w:p>
        </w:tc>
      </w:tr>
      <w:tr w:rsidR="008F6348" w14:paraId="6DBEF792" w14:textId="77777777" w:rsidTr="008F6348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84D5F" w14:textId="77777777" w:rsidR="008F6348" w:rsidRDefault="008F634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D157F" w14:textId="77777777" w:rsidR="008F6348" w:rsidRDefault="008F634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Ugdymo reikmėms finansuoti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E76C4" w14:textId="77777777" w:rsidR="008F6348" w:rsidRDefault="008F63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71,800</w:t>
            </w:r>
          </w:p>
        </w:tc>
      </w:tr>
      <w:tr w:rsidR="008F6348" w14:paraId="0727087C" w14:textId="77777777" w:rsidTr="008F6348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C88FC" w14:textId="77777777" w:rsidR="008F6348" w:rsidRDefault="008F634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00996" w14:textId="77777777" w:rsidR="008F6348" w:rsidRDefault="008F634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Kitos dotacijos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C7165" w14:textId="77777777" w:rsidR="008F6348" w:rsidRDefault="008F6348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30,986</w:t>
            </w:r>
          </w:p>
        </w:tc>
      </w:tr>
      <w:tr w:rsidR="008F6348" w14:paraId="043FE771" w14:textId="77777777" w:rsidTr="008F6348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D39E3" w14:textId="77777777" w:rsidR="008F6348" w:rsidRDefault="008F6348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31. 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2A631" w14:textId="77777777" w:rsidR="008F6348" w:rsidRDefault="008F6348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IŠ VISO (22+23)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E487F" w14:textId="77777777" w:rsidR="008F6348" w:rsidRDefault="008F634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105,386</w:t>
            </w:r>
          </w:p>
        </w:tc>
      </w:tr>
    </w:tbl>
    <w:p w14:paraId="7F345454" w14:textId="6DBD3C98" w:rsidR="00CE2EA2" w:rsidRDefault="0080277B" w:rsidP="00606979">
      <w:pPr>
        <w:autoSpaceDE w:val="0"/>
        <w:autoSpaceDN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Pajamų įmokų į savivaldybės biudžetą pakeitimai pateikiami lentelėje:</w:t>
      </w:r>
    </w:p>
    <w:tbl>
      <w:tblPr>
        <w:tblW w:w="9380" w:type="dxa"/>
        <w:tblLook w:val="04A0" w:firstRow="1" w:lastRow="0" w:firstColumn="1" w:lastColumn="0" w:noHBand="0" w:noVBand="1"/>
      </w:tblPr>
      <w:tblGrid>
        <w:gridCol w:w="550"/>
        <w:gridCol w:w="3480"/>
        <w:gridCol w:w="1000"/>
        <w:gridCol w:w="1311"/>
        <w:gridCol w:w="1600"/>
        <w:gridCol w:w="1510"/>
      </w:tblGrid>
      <w:tr w:rsidR="00CF78A1" w14:paraId="1C3338CE" w14:textId="77777777" w:rsidTr="00CF78A1">
        <w:trPr>
          <w:trHeight w:val="31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8AE972" w14:textId="77777777" w:rsidR="00CF78A1" w:rsidRDefault="00CF78A1">
            <w:pPr>
              <w:rPr>
                <w:rFonts w:ascii="Arial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2A614E" w14:textId="77777777" w:rsidR="00CF78A1" w:rsidRDefault="00CF78A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3AB3A" w14:textId="77777777" w:rsidR="00CF78A1" w:rsidRDefault="00CF78A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2CAB42" w14:textId="77777777" w:rsidR="00CF78A1" w:rsidRDefault="00CF78A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AB2DEFE" w14:textId="77777777" w:rsidR="00CF78A1" w:rsidRDefault="00CF78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216BDA" w14:textId="77777777" w:rsidR="00CF78A1" w:rsidRDefault="00CF78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tūkst. eurų</w:t>
            </w:r>
          </w:p>
        </w:tc>
      </w:tr>
      <w:tr w:rsidR="00CF78A1" w14:paraId="29BE3C4C" w14:textId="77777777" w:rsidTr="00CF78A1">
        <w:trPr>
          <w:trHeight w:val="21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6E98F" w14:textId="77777777" w:rsidR="00CF78A1" w:rsidRDefault="00CF78A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Eil. Nr.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B1207" w14:textId="77777777" w:rsidR="00CF78A1" w:rsidRDefault="00CF78A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Įstaigos pavadinimas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9BF72C7" w14:textId="77777777" w:rsidR="00CF78A1" w:rsidRDefault="00CF78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Iš viso: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0A32D23" w14:textId="77777777" w:rsidR="00CF78A1" w:rsidRDefault="00CF78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Pajamos už prekes ir paslaugas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076078" w14:textId="77777777" w:rsidR="00CF78A1" w:rsidRDefault="00CF78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Įmokos už išlaikymą švietimo, socialinės apsaugos ir kitose įstaigose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CC3BE" w14:textId="77777777" w:rsidR="00CF78A1" w:rsidRDefault="00CF78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Pajamos už ilgalaikio ir trumpalaikio materialiojo turto nuomą</w:t>
            </w:r>
          </w:p>
        </w:tc>
      </w:tr>
      <w:tr w:rsidR="00CF78A1" w14:paraId="64C81700" w14:textId="77777777" w:rsidTr="00CF78A1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BF526" w14:textId="77777777" w:rsidR="00CF78A1" w:rsidRDefault="00CF78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85580" w14:textId="77777777" w:rsidR="00CF78A1" w:rsidRDefault="00CF78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4C6CD" w14:textId="77777777" w:rsidR="00CF78A1" w:rsidRDefault="00CF78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B72E3" w14:textId="77777777" w:rsidR="00CF78A1" w:rsidRDefault="00CF78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369DF" w14:textId="77777777" w:rsidR="00CF78A1" w:rsidRDefault="00CF78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17026" w14:textId="77777777" w:rsidR="00CF78A1" w:rsidRDefault="00CF78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CF78A1" w14:paraId="4753AD8B" w14:textId="77777777" w:rsidTr="00CF78A1">
        <w:trPr>
          <w:trHeight w:val="6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759DA" w14:textId="77777777" w:rsidR="00CF78A1" w:rsidRDefault="00CF78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41.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AEEDE4" w14:textId="77777777" w:rsidR="00CF78A1" w:rsidRDefault="00CF78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rajono savivaldybės administracija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E91AAB" w14:textId="77777777" w:rsidR="00CF78A1" w:rsidRDefault="00CF78A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B0FFF8" w14:textId="77777777" w:rsidR="00CF78A1" w:rsidRDefault="00CF78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588B82" w14:textId="77777777" w:rsidR="00CF78A1" w:rsidRDefault="00CF78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ECDFD5" w14:textId="77777777" w:rsidR="00CF78A1" w:rsidRDefault="00CF78A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</w:t>
            </w:r>
          </w:p>
        </w:tc>
      </w:tr>
      <w:tr w:rsidR="00CF78A1" w14:paraId="476D40E5" w14:textId="77777777" w:rsidTr="00CF78A1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358C0E" w14:textId="77777777" w:rsidR="00CF78A1" w:rsidRDefault="00CF78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4AD7C4" w14:textId="77777777" w:rsidR="00CF78A1" w:rsidRDefault="00CF78A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IŠ VISO PAJAMŲ: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45C96" w14:textId="77777777" w:rsidR="00CF78A1" w:rsidRDefault="00CF78A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0ACED" w14:textId="77777777" w:rsidR="00CF78A1" w:rsidRDefault="00CF78A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6D00B" w14:textId="77777777" w:rsidR="00CF78A1" w:rsidRDefault="00CF78A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82EEE" w14:textId="77777777" w:rsidR="00CF78A1" w:rsidRDefault="00CF78A1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2,6</w:t>
            </w:r>
          </w:p>
        </w:tc>
      </w:tr>
    </w:tbl>
    <w:p w14:paraId="55B36E20" w14:textId="44294B23" w:rsidR="001053A8" w:rsidRDefault="0069339A" w:rsidP="00606979">
      <w:pPr>
        <w:autoSpaceDE w:val="0"/>
        <w:autoSpaceDN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  <w:r w:rsidRPr="006648BB">
        <w:rPr>
          <w:rFonts w:ascii="Arial" w:hAnsi="Arial" w:cs="Arial"/>
        </w:rPr>
        <w:t xml:space="preserve">Biudžeto </w:t>
      </w:r>
      <w:r w:rsidR="00C9161F">
        <w:rPr>
          <w:rFonts w:ascii="Arial" w:hAnsi="Arial" w:cs="Arial"/>
        </w:rPr>
        <w:t>asignavimų</w:t>
      </w:r>
      <w:r w:rsidRPr="006648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pakeitimai pateikiami lentelėje: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1551"/>
        <w:gridCol w:w="4900"/>
        <w:gridCol w:w="1550"/>
        <w:gridCol w:w="1440"/>
      </w:tblGrid>
      <w:tr w:rsidR="009B3CF3" w:rsidRPr="009B3CF3" w14:paraId="336289FB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5B3B51" w14:textId="77777777" w:rsidR="009B3CF3" w:rsidRPr="009B3CF3" w:rsidRDefault="009B3CF3" w:rsidP="009B3CF3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9B3CF3">
              <w:rPr>
                <w:rFonts w:ascii="Calibri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FF787B" w14:textId="77777777" w:rsidR="009B3CF3" w:rsidRPr="009B3CF3" w:rsidRDefault="009B3CF3" w:rsidP="009B3CF3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9B3CF3">
              <w:rPr>
                <w:rFonts w:ascii="Calibri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BDC94B" w14:textId="77777777" w:rsidR="009B3CF3" w:rsidRPr="009B3CF3" w:rsidRDefault="009B3CF3" w:rsidP="009B3CF3">
            <w:pPr>
              <w:rPr>
                <w:rFonts w:ascii="Calibri" w:hAnsi="Calibri" w:cs="Calibri"/>
                <w:color w:val="000000"/>
                <w:lang w:eastAsia="lt-LT"/>
              </w:rPr>
            </w:pPr>
            <w:r w:rsidRPr="009B3CF3">
              <w:rPr>
                <w:rFonts w:ascii="Calibri" w:hAnsi="Calibri" w:cs="Calibri"/>
                <w:color w:val="000000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02E72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tūkst. eurų</w:t>
            </w:r>
          </w:p>
        </w:tc>
      </w:tr>
      <w:tr w:rsidR="009B3CF3" w:rsidRPr="009B3CF3" w14:paraId="3436D862" w14:textId="77777777" w:rsidTr="009B3CF3">
        <w:trPr>
          <w:trHeight w:val="117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42F5C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9B3CF3">
              <w:rPr>
                <w:rFonts w:ascii="Arial" w:hAnsi="Arial" w:cs="Arial"/>
                <w:color w:val="000000"/>
                <w:lang w:eastAsia="lt-LT"/>
              </w:rPr>
              <w:t>Eil. Nr.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9C536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 xml:space="preserve">Asignavimų valdytojo pavadinimas, programos numeris ir pavadinimas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FF703F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Funkcinės klasifikacijos kodas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139A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9B3CF3">
              <w:rPr>
                <w:rFonts w:ascii="Arial" w:hAnsi="Arial" w:cs="Arial"/>
                <w:color w:val="000000"/>
                <w:lang w:eastAsia="lt-LT"/>
              </w:rPr>
              <w:t xml:space="preserve">2026 m. </w:t>
            </w:r>
          </w:p>
        </w:tc>
      </w:tr>
      <w:tr w:rsidR="009B3CF3" w:rsidRPr="009B3CF3" w14:paraId="352D1A99" w14:textId="77777777" w:rsidTr="009B3CF3">
        <w:trPr>
          <w:trHeight w:val="30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7EE7C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9B3CF3">
              <w:rPr>
                <w:rFonts w:ascii="Arial" w:hAnsi="Arial" w:cs="Arial"/>
                <w:color w:val="000000"/>
                <w:lang w:eastAsia="lt-LT"/>
              </w:rPr>
              <w:t>1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4DE72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9B3CF3">
              <w:rPr>
                <w:rFonts w:ascii="Arial" w:hAnsi="Arial" w:cs="Arial"/>
                <w:color w:val="000000"/>
                <w:lang w:eastAsia="lt-LT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767543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9B3CF3">
              <w:rPr>
                <w:rFonts w:ascii="Arial" w:hAnsi="Arial" w:cs="Arial"/>
                <w:color w:val="000000"/>
                <w:lang w:eastAsia="lt-LT"/>
              </w:rPr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D4781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9B3CF3">
              <w:rPr>
                <w:rFonts w:ascii="Arial" w:hAnsi="Arial" w:cs="Arial"/>
                <w:color w:val="000000"/>
                <w:lang w:eastAsia="lt-LT"/>
              </w:rPr>
              <w:t>4</w:t>
            </w:r>
          </w:p>
        </w:tc>
      </w:tr>
      <w:tr w:rsidR="009B3CF3" w:rsidRPr="009B3CF3" w14:paraId="33140C93" w14:textId="77777777" w:rsidTr="009B3CF3">
        <w:trPr>
          <w:trHeight w:val="315"/>
        </w:trPr>
        <w:tc>
          <w:tcPr>
            <w:tcW w:w="1540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62274A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1.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8A1534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Gargždų ,,Vaivorykštės" gimnazija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5C4521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D4E9A3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34,300</w:t>
            </w:r>
          </w:p>
        </w:tc>
      </w:tr>
      <w:tr w:rsidR="009B3CF3" w:rsidRPr="009B3CF3" w14:paraId="0BACEA9B" w14:textId="77777777" w:rsidTr="009B3CF3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332EB5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D939E48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2C29C4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4B168C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046F869E" w14:textId="77777777" w:rsidTr="009B3CF3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3B0E599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464D548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B56F590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756F2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34,300</w:t>
            </w:r>
          </w:p>
        </w:tc>
      </w:tr>
      <w:tr w:rsidR="009B3CF3" w:rsidRPr="009B3CF3" w14:paraId="6921F888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C02E3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1.1.1.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578DBE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4E56C3E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66588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30,500</w:t>
            </w:r>
          </w:p>
        </w:tc>
      </w:tr>
      <w:tr w:rsidR="009B3CF3" w:rsidRPr="009B3CF3" w14:paraId="0E96CBFD" w14:textId="77777777" w:rsidTr="009B3CF3">
        <w:trPr>
          <w:trHeight w:val="9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486959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1.1.5.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E6369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color w:val="444444"/>
                <w:lang w:eastAsia="lt-LT"/>
              </w:rPr>
            </w:pPr>
            <w:r w:rsidRPr="009B3CF3">
              <w:rPr>
                <w:rFonts w:ascii="Arial" w:hAnsi="Arial" w:cs="Arial"/>
                <w:color w:val="444444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387216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D7FA5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3,800</w:t>
            </w:r>
          </w:p>
        </w:tc>
      </w:tr>
      <w:tr w:rsidR="009B3CF3" w:rsidRPr="009B3CF3" w14:paraId="1A1A02B0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1C63BB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3.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2AC6F7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proofErr w:type="spellStart"/>
            <w:r w:rsidRPr="009B3CF3">
              <w:rPr>
                <w:rFonts w:ascii="Arial" w:hAnsi="Arial" w:cs="Arial"/>
                <w:b/>
                <w:bCs/>
                <w:lang w:eastAsia="lt-LT"/>
              </w:rPr>
              <w:t>Veiviržėnų</w:t>
            </w:r>
            <w:proofErr w:type="spellEnd"/>
            <w:r w:rsidRPr="009B3CF3">
              <w:rPr>
                <w:rFonts w:ascii="Arial" w:hAnsi="Arial" w:cs="Arial"/>
                <w:b/>
                <w:bCs/>
                <w:lang w:eastAsia="lt-LT"/>
              </w:rPr>
              <w:t xml:space="preserve"> Jurgio Šaulio gimnazija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1FB6E5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B81567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7,600</w:t>
            </w:r>
          </w:p>
        </w:tc>
      </w:tr>
      <w:tr w:rsidR="009B3CF3" w:rsidRPr="009B3CF3" w14:paraId="431B36D8" w14:textId="77777777" w:rsidTr="009B3CF3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E5CD8F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BECEB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8CEAE1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BAF26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7A24EAAF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3E7D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3.1.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2081C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EDEE50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C7297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7,600</w:t>
            </w:r>
          </w:p>
        </w:tc>
      </w:tr>
      <w:tr w:rsidR="009B3CF3" w:rsidRPr="009B3CF3" w14:paraId="4146589B" w14:textId="77777777" w:rsidTr="009B3CF3">
        <w:trPr>
          <w:trHeight w:val="9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4C47FD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3.1.5.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729E0A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5931D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9A331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7,600</w:t>
            </w:r>
          </w:p>
        </w:tc>
      </w:tr>
      <w:tr w:rsidR="009B3CF3" w:rsidRPr="009B3CF3" w14:paraId="3E5F56DB" w14:textId="77777777" w:rsidTr="009B3CF3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C208ED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4.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DD450A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Endriejavo pagrindinė mokykla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AE5B69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F5AF9F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3,200</w:t>
            </w:r>
          </w:p>
        </w:tc>
      </w:tr>
      <w:tr w:rsidR="009B3CF3" w:rsidRPr="009B3CF3" w14:paraId="104B7ACB" w14:textId="77777777" w:rsidTr="009B3CF3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93DF35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E6D151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2F8DAD4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FDF04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48093AD3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B26529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F9E33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C4EF3B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A8911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3,200</w:t>
            </w:r>
          </w:p>
        </w:tc>
      </w:tr>
      <w:tr w:rsidR="009B3CF3" w:rsidRPr="009B3CF3" w14:paraId="3670DCF8" w14:textId="77777777" w:rsidTr="00947ACE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228ED7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4.1.1.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E8DF2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284D76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308BD2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1,300</w:t>
            </w:r>
          </w:p>
        </w:tc>
      </w:tr>
      <w:tr w:rsidR="009B3CF3" w:rsidRPr="009B3CF3" w14:paraId="51ED17D9" w14:textId="77777777" w:rsidTr="00947ACE">
        <w:trPr>
          <w:trHeight w:val="87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9DC3B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4.1.5.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E27783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0F9947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83DF0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1,900</w:t>
            </w:r>
          </w:p>
        </w:tc>
      </w:tr>
      <w:tr w:rsidR="009B3CF3" w:rsidRPr="009B3CF3" w14:paraId="041A9641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B8BCBF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5.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2DA7DB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Gargždų ,,Kranto" progimnazija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D4671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5D41447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17,800</w:t>
            </w:r>
          </w:p>
        </w:tc>
      </w:tr>
      <w:tr w:rsidR="009B3CF3" w:rsidRPr="009B3CF3" w14:paraId="4F26DD27" w14:textId="77777777" w:rsidTr="009B3CF3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2E06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7B061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CE62E5E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D774E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151AE4F8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0FEF7B6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5.1.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1D316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BE841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9E9CC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17,800</w:t>
            </w:r>
          </w:p>
        </w:tc>
      </w:tr>
      <w:tr w:rsidR="009B3CF3" w:rsidRPr="009B3CF3" w14:paraId="7D8E8FC2" w14:textId="77777777" w:rsidTr="009B3CF3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3CEB7DD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5.1.1.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074D8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F8153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C51148E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2,600</w:t>
            </w:r>
          </w:p>
        </w:tc>
      </w:tr>
      <w:tr w:rsidR="009B3CF3" w:rsidRPr="009B3CF3" w14:paraId="16BFE142" w14:textId="77777777" w:rsidTr="009B3CF3">
        <w:trPr>
          <w:trHeight w:val="9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DEF33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5.1.5.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E5CC2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9412B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5B510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15,200</w:t>
            </w:r>
          </w:p>
        </w:tc>
      </w:tr>
      <w:tr w:rsidR="009B3CF3" w:rsidRPr="009B3CF3" w14:paraId="46B9B1D0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316E87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6.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A0ACF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Gargždų ,,Minijos" progimnazija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02D71E7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A77886E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45,700</w:t>
            </w:r>
          </w:p>
        </w:tc>
      </w:tr>
      <w:tr w:rsidR="009B3CF3" w:rsidRPr="009B3CF3" w14:paraId="0D1F66C3" w14:textId="77777777" w:rsidTr="009B3CF3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747D6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FBBBD53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AF829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F2305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6A9C19EF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6088E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6.1.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2EE87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57AB3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0EDB5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45,700</w:t>
            </w:r>
          </w:p>
        </w:tc>
      </w:tr>
      <w:tr w:rsidR="009B3CF3" w:rsidRPr="009B3CF3" w14:paraId="21AE34C5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BD639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6.1.1.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5E780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F0C72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D226A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36,300</w:t>
            </w:r>
          </w:p>
        </w:tc>
      </w:tr>
      <w:tr w:rsidR="009B3CF3" w:rsidRPr="009B3CF3" w14:paraId="7F9C1D69" w14:textId="77777777" w:rsidTr="009B3CF3">
        <w:trPr>
          <w:trHeight w:val="9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2B3180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6.1.5.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16BD5D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B65A9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27EC2B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9,400</w:t>
            </w:r>
          </w:p>
        </w:tc>
      </w:tr>
      <w:tr w:rsidR="009B3CF3" w:rsidRPr="009B3CF3" w14:paraId="7ED46909" w14:textId="77777777" w:rsidTr="009B3CF3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32145A6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7.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9B890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Agluonėnų mokykla-darželis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EAA3C30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3D3C90A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1,700</w:t>
            </w:r>
          </w:p>
        </w:tc>
      </w:tr>
      <w:tr w:rsidR="009B3CF3" w:rsidRPr="009B3CF3" w14:paraId="1035710A" w14:textId="77777777" w:rsidTr="009B3CF3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E6765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A616189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7A86D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5276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1A74A4EA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D3E3F35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7.1.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BC566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09852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A005975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1,700</w:t>
            </w:r>
          </w:p>
        </w:tc>
      </w:tr>
      <w:tr w:rsidR="009B3CF3" w:rsidRPr="009B3CF3" w14:paraId="759A067C" w14:textId="77777777" w:rsidTr="009B3CF3">
        <w:trPr>
          <w:trHeight w:val="88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75C75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7.1.5.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2B7DD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47E71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370C5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1,700</w:t>
            </w:r>
          </w:p>
        </w:tc>
      </w:tr>
      <w:tr w:rsidR="009B3CF3" w:rsidRPr="009B3CF3" w14:paraId="1CBFCEA0" w14:textId="77777777" w:rsidTr="009B3CF3">
        <w:trPr>
          <w:trHeight w:val="58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7C9D8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8.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07349E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 xml:space="preserve">Dituvos Aleksandro Teodoro </w:t>
            </w:r>
            <w:proofErr w:type="spellStart"/>
            <w:r w:rsidRPr="009B3CF3">
              <w:rPr>
                <w:rFonts w:ascii="Arial" w:hAnsi="Arial" w:cs="Arial"/>
                <w:b/>
                <w:bCs/>
                <w:lang w:eastAsia="lt-LT"/>
              </w:rPr>
              <w:t>Kuršaičio</w:t>
            </w:r>
            <w:proofErr w:type="spellEnd"/>
            <w:r w:rsidRPr="009B3CF3">
              <w:rPr>
                <w:rFonts w:ascii="Arial" w:hAnsi="Arial" w:cs="Arial"/>
                <w:b/>
                <w:bCs/>
                <w:lang w:eastAsia="lt-LT"/>
              </w:rPr>
              <w:t xml:space="preserve"> pagrindinė mokykla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A6060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00795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7,000</w:t>
            </w:r>
          </w:p>
        </w:tc>
      </w:tr>
      <w:tr w:rsidR="009B3CF3" w:rsidRPr="009B3CF3" w14:paraId="32B1DA90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668E65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A7169FE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C230A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93ACF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6E577538" w14:textId="77777777" w:rsidTr="009B3CF3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1A851A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8.1.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50711887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6C40B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D5B9B08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7,000</w:t>
            </w:r>
          </w:p>
        </w:tc>
      </w:tr>
      <w:tr w:rsidR="009B3CF3" w:rsidRPr="009B3CF3" w14:paraId="382C2C97" w14:textId="77777777" w:rsidTr="009B3CF3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8D42A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8.1.1.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301B9D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FA00D09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0D22F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7,000</w:t>
            </w:r>
          </w:p>
        </w:tc>
      </w:tr>
      <w:tr w:rsidR="009B3CF3" w:rsidRPr="009B3CF3" w14:paraId="59612189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1B77CB1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9.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73751FD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Dovilų pagrindinė mokykla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13FE3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80CAD4C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13,400</w:t>
            </w:r>
          </w:p>
        </w:tc>
      </w:tr>
      <w:tr w:rsidR="009B3CF3" w:rsidRPr="009B3CF3" w14:paraId="274C2963" w14:textId="77777777" w:rsidTr="009B3CF3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0784E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44BFB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B83E1EE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F4A24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26E08AFE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C7A6E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9.1.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1A208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1DF1B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8CC40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13,400</w:t>
            </w:r>
          </w:p>
        </w:tc>
      </w:tr>
      <w:tr w:rsidR="009B3CF3" w:rsidRPr="009B3CF3" w14:paraId="144E25EC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100A7" w14:textId="4F667C9C" w:rsidR="009B3CF3" w:rsidRPr="009B3CF3" w:rsidRDefault="008047FB" w:rsidP="009B3CF3">
            <w:pPr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9.1.1.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BC2B9FE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62F60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3343124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4,100</w:t>
            </w:r>
          </w:p>
        </w:tc>
      </w:tr>
      <w:tr w:rsidR="009B3CF3" w:rsidRPr="009B3CF3" w14:paraId="61B44219" w14:textId="77777777" w:rsidTr="009B3CF3">
        <w:trPr>
          <w:trHeight w:val="94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5117B2B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9.1.5.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AEEF72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24C58E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B8399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9,300</w:t>
            </w:r>
          </w:p>
        </w:tc>
      </w:tr>
      <w:tr w:rsidR="009B3CF3" w:rsidRPr="009B3CF3" w14:paraId="791DA418" w14:textId="77777777" w:rsidTr="009B3CF3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B5897CA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10.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410FF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Ketvergių pagrindinė mokykla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CD0711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94D78A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8,380</w:t>
            </w:r>
          </w:p>
        </w:tc>
      </w:tr>
      <w:tr w:rsidR="009B3CF3" w:rsidRPr="009B3CF3" w14:paraId="02BAB98A" w14:textId="77777777" w:rsidTr="009B3CF3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12D1A31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28BD0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CA8561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B9EDF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272D464B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CA59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10.1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19967A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ECA7F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B2D7F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8,380</w:t>
            </w:r>
          </w:p>
        </w:tc>
      </w:tr>
      <w:tr w:rsidR="009B3CF3" w:rsidRPr="009B3CF3" w14:paraId="1DCB7D32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EEE66F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10.1.1.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F0E2A7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34011A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41B1399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6,480</w:t>
            </w:r>
          </w:p>
        </w:tc>
      </w:tr>
      <w:tr w:rsidR="009B3CF3" w:rsidRPr="009B3CF3" w14:paraId="31FA0975" w14:textId="77777777" w:rsidTr="009B3CF3">
        <w:trPr>
          <w:trHeight w:val="9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8EABE0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10.1.5.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647981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962E7D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26F71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1,900</w:t>
            </w:r>
          </w:p>
        </w:tc>
      </w:tr>
      <w:tr w:rsidR="009B3CF3" w:rsidRPr="009B3CF3" w14:paraId="1516EC1A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9AB50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11.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3E05CA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Kretingalės pagrindinė mokykla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70D52C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EDB10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2,900</w:t>
            </w:r>
          </w:p>
        </w:tc>
      </w:tr>
      <w:tr w:rsidR="009B3CF3" w:rsidRPr="009B3CF3" w14:paraId="24BD7FB7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C5B84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FFA806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DDC8D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2D622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5ABB2439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94D27" w14:textId="25FEE10F" w:rsidR="009B3CF3" w:rsidRPr="009B3CF3" w:rsidRDefault="00D47DEB" w:rsidP="009B3CF3">
            <w:pPr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11.1.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718816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7EB9A9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58A66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2,900</w:t>
            </w:r>
          </w:p>
        </w:tc>
      </w:tr>
      <w:tr w:rsidR="009B3CF3" w:rsidRPr="009B3CF3" w14:paraId="0DCEF5CE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8698F40" w14:textId="1D8BD3C8" w:rsidR="009B3CF3" w:rsidRPr="009B3CF3" w:rsidRDefault="00D47DEB" w:rsidP="009B3CF3">
            <w:pPr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11.1.1.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A95D58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6EE3AA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920E3C6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2,900</w:t>
            </w:r>
          </w:p>
        </w:tc>
      </w:tr>
      <w:tr w:rsidR="009B3CF3" w:rsidRPr="009B3CF3" w14:paraId="2D5C5516" w14:textId="77777777" w:rsidTr="009B3CF3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B88F44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12.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5CFCB7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Plikių Ievos Labutytės pagrindinė mokykla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57F098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5B137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5,700</w:t>
            </w:r>
          </w:p>
        </w:tc>
      </w:tr>
      <w:tr w:rsidR="009B3CF3" w:rsidRPr="009B3CF3" w14:paraId="2AC8A111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38F91E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B9E2B9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3B791F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270A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5A59CB76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D7E051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12.1.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C566C9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04DB19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6431E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5,700</w:t>
            </w:r>
          </w:p>
        </w:tc>
      </w:tr>
      <w:tr w:rsidR="009B3CF3" w:rsidRPr="009B3CF3" w14:paraId="7955FDBA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F478E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12.1.1.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C8FCB0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2A735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569BB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3,800</w:t>
            </w:r>
          </w:p>
        </w:tc>
      </w:tr>
      <w:tr w:rsidR="009B3CF3" w:rsidRPr="009B3CF3" w14:paraId="3ACDA0FF" w14:textId="77777777" w:rsidTr="009B3CF3">
        <w:trPr>
          <w:trHeight w:val="91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F3BDC1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12.1.5.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BC3989E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C2907B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DA987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1,900</w:t>
            </w:r>
          </w:p>
        </w:tc>
      </w:tr>
      <w:tr w:rsidR="009B3CF3" w:rsidRPr="009B3CF3" w14:paraId="7B7E9A48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A62143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13.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957043E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proofErr w:type="spellStart"/>
            <w:r w:rsidRPr="009B3CF3">
              <w:rPr>
                <w:rFonts w:ascii="Arial" w:hAnsi="Arial" w:cs="Arial"/>
                <w:b/>
                <w:bCs/>
                <w:lang w:eastAsia="lt-LT"/>
              </w:rPr>
              <w:t>Vėžaičių</w:t>
            </w:r>
            <w:proofErr w:type="spellEnd"/>
            <w:r w:rsidRPr="009B3CF3">
              <w:rPr>
                <w:rFonts w:ascii="Arial" w:hAnsi="Arial" w:cs="Arial"/>
                <w:b/>
                <w:bCs/>
                <w:lang w:eastAsia="lt-LT"/>
              </w:rPr>
              <w:t xml:space="preserve"> pagrindinė mokykla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4AB6EF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8C4B2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1,500</w:t>
            </w:r>
          </w:p>
        </w:tc>
      </w:tr>
      <w:tr w:rsidR="009B3CF3" w:rsidRPr="009B3CF3" w14:paraId="2B8EF8BD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F1B025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FF5C2C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7FF0ED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AB85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3905D662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E92C60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13.1.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581DD0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7CA496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5C2B0D0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1,500</w:t>
            </w:r>
          </w:p>
        </w:tc>
      </w:tr>
      <w:tr w:rsidR="009B3CF3" w:rsidRPr="009B3CF3" w14:paraId="1D849123" w14:textId="77777777" w:rsidTr="009B3CF3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FE4322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13.1.1.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62431F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B5D8F2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0B033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1,500</w:t>
            </w:r>
          </w:p>
        </w:tc>
      </w:tr>
      <w:tr w:rsidR="009B3CF3" w:rsidRPr="009B3CF3" w14:paraId="10B2E6EB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1C0A1D1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16.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0C87F2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Gargždų lopšelis-darželis ,,Ąžuoliukas"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83186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20ADA8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1,700</w:t>
            </w:r>
          </w:p>
        </w:tc>
      </w:tr>
      <w:tr w:rsidR="009B3CF3" w:rsidRPr="009B3CF3" w14:paraId="0D7B8BAA" w14:textId="77777777" w:rsidTr="009B3CF3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A517387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9D7AF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7644605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EE170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3AC478E1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7A9A38A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16.1.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F3DA79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118AB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C2140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1,700</w:t>
            </w:r>
          </w:p>
        </w:tc>
      </w:tr>
      <w:tr w:rsidR="009B3CF3" w:rsidRPr="009B3CF3" w14:paraId="6A3666D3" w14:textId="77777777" w:rsidTr="009B3CF3">
        <w:trPr>
          <w:trHeight w:val="9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E276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16.1.5.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A8831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77740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6959C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1,700</w:t>
            </w:r>
          </w:p>
        </w:tc>
      </w:tr>
      <w:tr w:rsidR="009B3CF3" w:rsidRPr="009B3CF3" w14:paraId="473E5828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138EBC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17.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79338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Gargždų lopšelis-darželis ,,Gintarėlis"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B7ABC6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845C25E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4,442</w:t>
            </w:r>
          </w:p>
        </w:tc>
      </w:tr>
      <w:tr w:rsidR="009B3CF3" w:rsidRPr="009B3CF3" w14:paraId="1FDDAC7F" w14:textId="77777777" w:rsidTr="009B3CF3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C8BF5D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621B8A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C76549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5676E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2B532B25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2F4D32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17.1.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12E76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5040A8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D3411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4,442</w:t>
            </w:r>
          </w:p>
        </w:tc>
      </w:tr>
      <w:tr w:rsidR="009B3CF3" w:rsidRPr="009B3CF3" w14:paraId="71F6BD40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AB0269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17.1.1.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883310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1BBA24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9C0BBEF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0,942</w:t>
            </w:r>
          </w:p>
        </w:tc>
      </w:tr>
      <w:tr w:rsidR="009B3CF3" w:rsidRPr="009B3CF3" w14:paraId="795EF2A0" w14:textId="77777777" w:rsidTr="009B3CF3">
        <w:trPr>
          <w:trHeight w:val="9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74327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17.1.5.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67EF3B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518FE3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09CF35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3,500</w:t>
            </w:r>
          </w:p>
        </w:tc>
      </w:tr>
      <w:tr w:rsidR="009B3CF3" w:rsidRPr="009B3CF3" w14:paraId="076524BF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8EE42D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18.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47C85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Gargždų lopšelis-darželis ,,Saulutė"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B9E2EC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431AB9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3,400</w:t>
            </w:r>
          </w:p>
        </w:tc>
      </w:tr>
      <w:tr w:rsidR="009B3CF3" w:rsidRPr="009B3CF3" w14:paraId="7D7B6D3B" w14:textId="77777777" w:rsidTr="009B3CF3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3F63DD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E70321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6FEDC4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15DE2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35E15C3A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A713D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18.1.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76EDEE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9282DA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0B2C94D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3,400</w:t>
            </w:r>
          </w:p>
        </w:tc>
      </w:tr>
      <w:tr w:rsidR="009B3CF3" w:rsidRPr="009B3CF3" w14:paraId="5246D55C" w14:textId="77777777" w:rsidTr="009B3CF3">
        <w:trPr>
          <w:trHeight w:val="9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9BDAF7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18.1.5.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2BEA8D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D2259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93A84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3,400</w:t>
            </w:r>
          </w:p>
        </w:tc>
      </w:tr>
      <w:tr w:rsidR="009B3CF3" w:rsidRPr="009B3CF3" w14:paraId="70DBE1B0" w14:textId="77777777" w:rsidTr="009B3CF3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2740A8F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19.</w:t>
            </w:r>
          </w:p>
        </w:tc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C5C526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Gargždų lopšelis-darželis ,,</w:t>
            </w:r>
            <w:proofErr w:type="spellStart"/>
            <w:r w:rsidRPr="009B3CF3">
              <w:rPr>
                <w:rFonts w:ascii="Arial" w:hAnsi="Arial" w:cs="Arial"/>
                <w:b/>
                <w:bCs/>
                <w:lang w:eastAsia="lt-LT"/>
              </w:rPr>
              <w:t>Naminukas</w:t>
            </w:r>
            <w:proofErr w:type="spellEnd"/>
            <w:r w:rsidRPr="009B3CF3">
              <w:rPr>
                <w:rFonts w:ascii="Arial" w:hAnsi="Arial" w:cs="Arial"/>
                <w:b/>
                <w:bCs/>
                <w:lang w:eastAsia="lt-LT"/>
              </w:rPr>
              <w:t>"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91B4D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20910F2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5,000</w:t>
            </w:r>
          </w:p>
        </w:tc>
      </w:tr>
      <w:tr w:rsidR="009B3CF3" w:rsidRPr="009B3CF3" w14:paraId="70BB08F2" w14:textId="77777777" w:rsidTr="009B3CF3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E6E0B9B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01E17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B4F179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907BF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7F7C3E01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2530E9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19.1.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763BF99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BA3D61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18231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5,000</w:t>
            </w:r>
          </w:p>
        </w:tc>
      </w:tr>
      <w:tr w:rsidR="009B3CF3" w:rsidRPr="009B3CF3" w14:paraId="58173203" w14:textId="77777777" w:rsidTr="009B3CF3">
        <w:trPr>
          <w:trHeight w:val="9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3B302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19.1.5.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73D4C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78A31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D3DC4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5,000</w:t>
            </w:r>
          </w:p>
        </w:tc>
      </w:tr>
      <w:tr w:rsidR="009B3CF3" w:rsidRPr="009B3CF3" w14:paraId="3D6E5D2A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E68492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20.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2788299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Priekulės vaikų lopšelis-darželis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36EBD7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A028328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3,000</w:t>
            </w:r>
          </w:p>
        </w:tc>
      </w:tr>
      <w:tr w:rsidR="009B3CF3" w:rsidRPr="009B3CF3" w14:paraId="6EE351B0" w14:textId="77777777" w:rsidTr="009B3CF3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DF8E09C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D9E08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E347F2E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00597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403DD0E2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1B311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20.1.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F5CD5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9200F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FC0A2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3,000</w:t>
            </w:r>
          </w:p>
        </w:tc>
      </w:tr>
      <w:tr w:rsidR="009B3CF3" w:rsidRPr="009B3CF3" w14:paraId="44ABCF9C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E833343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20.1.1.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A525DEB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4E9CC46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84E7359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1,300</w:t>
            </w:r>
          </w:p>
        </w:tc>
      </w:tr>
      <w:tr w:rsidR="009B3CF3" w:rsidRPr="009B3CF3" w14:paraId="13121A25" w14:textId="77777777" w:rsidTr="009B3CF3">
        <w:trPr>
          <w:trHeight w:val="9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868F2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20.1.5.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EEB427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20467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F9ACA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1,700</w:t>
            </w:r>
          </w:p>
        </w:tc>
      </w:tr>
      <w:tr w:rsidR="009B3CF3" w:rsidRPr="009B3CF3" w14:paraId="11E52300" w14:textId="77777777" w:rsidTr="009B3CF3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81B0FE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22.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6FD8E9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Gargždų vaikų ir jaunimo laisvalaikio centras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E15E46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BEA9865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6,000</w:t>
            </w:r>
          </w:p>
        </w:tc>
      </w:tr>
      <w:tr w:rsidR="009B3CF3" w:rsidRPr="009B3CF3" w14:paraId="50184ECE" w14:textId="77777777" w:rsidTr="009B3CF3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E7C755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E693E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90832CF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20D61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5856730D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F940562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22.1.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F648D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9E18144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8D3EA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1,000</w:t>
            </w:r>
          </w:p>
        </w:tc>
      </w:tr>
      <w:tr w:rsidR="009B3CF3" w:rsidRPr="009B3CF3" w14:paraId="36ECEC5A" w14:textId="77777777" w:rsidTr="009B3CF3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78898A9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22.1.1.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54431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825D980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5EB33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1,000</w:t>
            </w:r>
          </w:p>
        </w:tc>
      </w:tr>
      <w:tr w:rsidR="009B3CF3" w:rsidRPr="009B3CF3" w14:paraId="13A1E98F" w14:textId="77777777" w:rsidTr="009B3CF3">
        <w:trPr>
          <w:trHeight w:val="6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34170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22.3.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7B645BAE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1E10E1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10.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A6C85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5,000</w:t>
            </w:r>
          </w:p>
        </w:tc>
      </w:tr>
      <w:tr w:rsidR="009B3CF3" w:rsidRPr="009B3CF3" w14:paraId="1AC86641" w14:textId="77777777" w:rsidTr="009B3CF3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9D21D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22.3.1.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E8118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5BB5867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B235B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5,000</w:t>
            </w:r>
          </w:p>
        </w:tc>
      </w:tr>
      <w:tr w:rsidR="009B3CF3" w:rsidRPr="009B3CF3" w14:paraId="6E35616E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77966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23.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8F0DB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Klaipėdos rajono švietimo centras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CCE13D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9DFA3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10,000</w:t>
            </w:r>
          </w:p>
        </w:tc>
      </w:tr>
      <w:tr w:rsidR="009B3CF3" w:rsidRPr="009B3CF3" w14:paraId="31267E59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E7A47C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9DF5B3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E7A6E6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FA9B59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22E720C5" w14:textId="77777777" w:rsidTr="009B3CF3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9EE15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23.1.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BF559F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44A53B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39490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10,000</w:t>
            </w:r>
          </w:p>
        </w:tc>
      </w:tr>
      <w:tr w:rsidR="009B3CF3" w:rsidRPr="009B3CF3" w14:paraId="570F64D1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E0F1D9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23.1.1.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AC1DD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DBFF52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2DEC3EF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10,000</w:t>
            </w:r>
          </w:p>
        </w:tc>
      </w:tr>
      <w:tr w:rsidR="009B3CF3" w:rsidRPr="009B3CF3" w14:paraId="43B13868" w14:textId="77777777" w:rsidTr="009B3CF3">
        <w:trPr>
          <w:trHeight w:val="31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49B7A39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25.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C9D72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Gargždų atviras jaunimo centras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0F5DC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84AB6C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-5,000</w:t>
            </w:r>
          </w:p>
        </w:tc>
      </w:tr>
      <w:tr w:rsidR="009B3CF3" w:rsidRPr="009B3CF3" w14:paraId="61295F85" w14:textId="77777777" w:rsidTr="009B3CF3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DD676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3A916D3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8DD9211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96D7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34C4B363" w14:textId="77777777" w:rsidTr="009B3CF3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B4263BC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25.1.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F8E4CA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36DC36B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10.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EEB5E3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-5,000</w:t>
            </w:r>
          </w:p>
        </w:tc>
      </w:tr>
      <w:tr w:rsidR="009B3CF3" w:rsidRPr="009B3CF3" w14:paraId="6AB92D08" w14:textId="77777777" w:rsidTr="009B3CF3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2A25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25.1.1.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B11D0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73E8A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71624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-5,000</w:t>
            </w:r>
          </w:p>
        </w:tc>
      </w:tr>
      <w:tr w:rsidR="009B3CF3" w:rsidRPr="009B3CF3" w14:paraId="51A08666" w14:textId="77777777" w:rsidTr="009B3CF3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017075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27.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442F91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Klaipėdos rajono savivaldybės visuomenės sveikatos biuras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1E19935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BF3D53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-8,400</w:t>
            </w:r>
          </w:p>
        </w:tc>
      </w:tr>
      <w:tr w:rsidR="009B3CF3" w:rsidRPr="009B3CF3" w14:paraId="2972A2EC" w14:textId="77777777" w:rsidTr="0037399E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0CA74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4737DFC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DB50F14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046A3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265C9B9C" w14:textId="77777777" w:rsidTr="0037399E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  <w:noWrap/>
            <w:vAlign w:val="bottom"/>
            <w:hideMark/>
          </w:tcPr>
          <w:p w14:paraId="2DE10B0E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27.1.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1F154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4. Sveikatos apsaugos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3E3CF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07.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729D4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-8,400</w:t>
            </w:r>
          </w:p>
        </w:tc>
      </w:tr>
      <w:tr w:rsidR="009B3CF3" w:rsidRPr="009B3CF3" w14:paraId="325493F7" w14:textId="77777777" w:rsidTr="0037399E">
        <w:trPr>
          <w:trHeight w:val="600"/>
        </w:trPr>
        <w:tc>
          <w:tcPr>
            <w:tcW w:w="1540" w:type="dxa"/>
            <w:tcBorders>
              <w:top w:val="dotted" w:sz="2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9CA713C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27.1.4.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7666E229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 xml:space="preserve"> Aplinkos apsaugos rėmimo specialioji programa (AA)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F3727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3C189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-28,000</w:t>
            </w:r>
          </w:p>
        </w:tc>
      </w:tr>
      <w:tr w:rsidR="009B3CF3" w:rsidRPr="009B3CF3" w14:paraId="22FD228C" w14:textId="77777777" w:rsidTr="009B3CF3">
        <w:trPr>
          <w:trHeight w:val="58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D337C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27.1.6.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6D0434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Aplinkos apsaugos rėmimo specialiosios programos lėšų likutis (LA)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6DE96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5F3F7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19,600</w:t>
            </w:r>
          </w:p>
        </w:tc>
      </w:tr>
      <w:tr w:rsidR="009B3CF3" w:rsidRPr="009B3CF3" w14:paraId="7304F9B1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4232A33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32.</w:t>
            </w:r>
          </w:p>
        </w:tc>
        <w:tc>
          <w:tcPr>
            <w:tcW w:w="4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416E276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Jono Lankučio viešoji biblioteka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A8CF9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2FF30EE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3,000</w:t>
            </w:r>
          </w:p>
        </w:tc>
      </w:tr>
      <w:tr w:rsidR="009B3CF3" w:rsidRPr="009B3CF3" w14:paraId="790C1DF5" w14:textId="77777777" w:rsidTr="009B3CF3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0EBF656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5FE9C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9157772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422E9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10C57967" w14:textId="77777777" w:rsidTr="009B3CF3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62D9F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32.3.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79712312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5B627A" w14:textId="57B20140" w:rsidR="009B3CF3" w:rsidRPr="009B3CF3" w:rsidRDefault="003D022B" w:rsidP="003D022B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0DD9C64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3,000</w:t>
            </w:r>
          </w:p>
        </w:tc>
      </w:tr>
      <w:tr w:rsidR="009B3CF3" w:rsidRPr="009B3CF3" w14:paraId="40BCEF0F" w14:textId="77777777" w:rsidTr="009B3CF3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F2C6E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32.3.1.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E81A6D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AB6B8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089A3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3,000</w:t>
            </w:r>
          </w:p>
        </w:tc>
      </w:tr>
      <w:tr w:rsidR="009B3CF3" w:rsidRPr="009B3CF3" w14:paraId="6E27412C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2BD8CF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40.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9462E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Sporto centras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6762967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1F3453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-17,000</w:t>
            </w:r>
          </w:p>
        </w:tc>
      </w:tr>
      <w:tr w:rsidR="009B3CF3" w:rsidRPr="009B3CF3" w14:paraId="392E0380" w14:textId="77777777" w:rsidTr="009B3CF3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C19D6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C781376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58F8549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91F2E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4B4FBC1B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490C8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40.1.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29EBD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8. Kūno kultūros ir sporto plėtros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E4090A1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DF92D68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-45,000</w:t>
            </w:r>
          </w:p>
        </w:tc>
      </w:tr>
      <w:tr w:rsidR="009B3CF3" w:rsidRPr="009B3CF3" w14:paraId="2DE9CED4" w14:textId="77777777" w:rsidTr="009B3CF3">
        <w:trPr>
          <w:trHeight w:val="300"/>
        </w:trPr>
        <w:tc>
          <w:tcPr>
            <w:tcW w:w="1540" w:type="dxa"/>
            <w:tcBorders>
              <w:top w:val="dotted" w:sz="4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CF0430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40.1.1.</w:t>
            </w:r>
          </w:p>
        </w:tc>
        <w:tc>
          <w:tcPr>
            <w:tcW w:w="4900" w:type="dxa"/>
            <w:tcBorders>
              <w:top w:val="dotted" w:sz="4" w:space="0" w:color="000000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4860F9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000000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BBD0CD8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EA292E3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-45,000</w:t>
            </w:r>
          </w:p>
        </w:tc>
      </w:tr>
      <w:tr w:rsidR="009B3CF3" w:rsidRPr="009B3CF3" w14:paraId="1EFDBACA" w14:textId="77777777" w:rsidTr="009B3CF3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075FA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40.3.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75AAE54A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4. Sveikatos apsaugos programa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B3042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07.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72EDD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28,000</w:t>
            </w:r>
          </w:p>
        </w:tc>
      </w:tr>
      <w:tr w:rsidR="009B3CF3" w:rsidRPr="009B3CF3" w14:paraId="1F57D3D2" w14:textId="77777777" w:rsidTr="009B3CF3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39D72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40.3.1.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EBCB85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 xml:space="preserve"> Aplinkos apsaugos rėmimo specialioji programa (AA)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B947E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C842F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28,000</w:t>
            </w:r>
          </w:p>
        </w:tc>
      </w:tr>
      <w:tr w:rsidR="009B3CF3" w:rsidRPr="009B3CF3" w14:paraId="02DDD814" w14:textId="77777777" w:rsidTr="009B3CF3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65E37A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41.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D47E08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Klaipėdos r. sav. priešgaisrinė tarnyba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4F3FA61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D956A5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4,200</w:t>
            </w:r>
          </w:p>
        </w:tc>
      </w:tr>
      <w:tr w:rsidR="009B3CF3" w:rsidRPr="009B3CF3" w14:paraId="48B7DB9B" w14:textId="77777777" w:rsidTr="009B3CF3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72C78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531A9B8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D48FC8C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D2E59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7A3981ED" w14:textId="77777777" w:rsidTr="009B3CF3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70A9E4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41.1.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326ED7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9. Savivaldybės valdymo ir pagrindinių funkcijų vykdymo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2D2EDDE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03.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FC4D97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4,200</w:t>
            </w:r>
          </w:p>
        </w:tc>
      </w:tr>
      <w:tr w:rsidR="009B3CF3" w:rsidRPr="009B3CF3" w14:paraId="46647104" w14:textId="77777777" w:rsidTr="009B3CF3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A6CC4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41.1.1.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B64DB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9149A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83920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4,200</w:t>
            </w:r>
          </w:p>
        </w:tc>
      </w:tr>
      <w:tr w:rsidR="009B3CF3" w:rsidRPr="009B3CF3" w14:paraId="0ED1C404" w14:textId="77777777" w:rsidTr="009B3CF3">
        <w:trPr>
          <w:trHeight w:val="63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65091FA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43.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FCF066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Klaipėdos rajono savivaldybės administracija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19F44F6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2544EA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-54,136</w:t>
            </w:r>
          </w:p>
        </w:tc>
      </w:tr>
      <w:tr w:rsidR="009B3CF3" w:rsidRPr="009B3CF3" w14:paraId="6353D8DC" w14:textId="77777777" w:rsidTr="009B3CF3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97C6F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40783E5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F5BAC4D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DE416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7195AC5C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2B36AF5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AF638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4AB8C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A15CE3C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-105,903</w:t>
            </w:r>
          </w:p>
        </w:tc>
      </w:tr>
      <w:tr w:rsidR="009B3CF3" w:rsidRPr="009B3CF3" w14:paraId="0CBD47B4" w14:textId="77777777" w:rsidTr="009B3CF3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6023A17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43.1.1.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B30C9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70B8436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FDBC263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-109,722</w:t>
            </w:r>
          </w:p>
        </w:tc>
      </w:tr>
      <w:tr w:rsidR="009B3CF3" w:rsidRPr="009B3CF3" w14:paraId="22953863" w14:textId="77777777" w:rsidTr="009B3CF3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481E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43.1.3.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A87FFE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kita dotacija  (VBD)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2FD88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4FE1B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0,019</w:t>
            </w:r>
          </w:p>
        </w:tc>
      </w:tr>
      <w:tr w:rsidR="009B3CF3" w:rsidRPr="009B3CF3" w14:paraId="523FB3DA" w14:textId="77777777" w:rsidTr="009B3CF3">
        <w:trPr>
          <w:trHeight w:val="87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0FAFE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43.1.8.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27C9B1A0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FB0084F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BBFF4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3,800</w:t>
            </w:r>
          </w:p>
        </w:tc>
      </w:tr>
      <w:tr w:rsidR="009B3CF3" w:rsidRPr="009B3CF3" w14:paraId="77968BC3" w14:textId="77777777" w:rsidTr="009B3CF3">
        <w:trPr>
          <w:trHeight w:val="60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3A595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68543AD7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2. Ekonominio konkurencingumo didinimo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6231BC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04.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AB4CB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0,000</w:t>
            </w:r>
          </w:p>
        </w:tc>
      </w:tr>
      <w:tr w:rsidR="009B3CF3" w:rsidRPr="009B3CF3" w14:paraId="277CB557" w14:textId="77777777" w:rsidTr="009B3CF3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7CBBA1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43.2.1.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36ED85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4305F2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47EDDC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0,000</w:t>
            </w:r>
          </w:p>
        </w:tc>
      </w:tr>
      <w:tr w:rsidR="009B3CF3" w:rsidRPr="009B3CF3" w14:paraId="1722273E" w14:textId="77777777" w:rsidTr="009B3CF3">
        <w:trPr>
          <w:trHeight w:val="25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588B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49AEAEF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633C8D7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C96CE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3C7BC870" w14:textId="77777777" w:rsidTr="009B3CF3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48372A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43.2.1.5.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8FE3B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Kretingalės seniūnija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9BDEB36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5F53EEC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20,000</w:t>
            </w:r>
          </w:p>
        </w:tc>
      </w:tr>
      <w:tr w:rsidR="009B3CF3" w:rsidRPr="009B3CF3" w14:paraId="4688032E" w14:textId="77777777" w:rsidTr="009B3CF3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54F52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43.4.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80E66F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4. Sveikatos apsaugos programa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53506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07.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F9FF508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-19,600</w:t>
            </w:r>
          </w:p>
        </w:tc>
      </w:tr>
      <w:tr w:rsidR="009B3CF3" w:rsidRPr="009B3CF3" w14:paraId="09E8192D" w14:textId="77777777" w:rsidTr="009B3CF3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EDC4B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43.4.4.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68860841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color w:val="444444"/>
                <w:lang w:eastAsia="lt-LT"/>
              </w:rPr>
            </w:pPr>
            <w:r w:rsidRPr="009B3CF3">
              <w:rPr>
                <w:rFonts w:ascii="Arial" w:hAnsi="Arial" w:cs="Arial"/>
                <w:color w:val="444444"/>
                <w:lang w:eastAsia="lt-LT"/>
              </w:rPr>
              <w:t>Aplinkos apsaugos rėmimo specialiosios programos lėšų likutis (LA)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78F78BBD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8C19A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-19,600</w:t>
            </w:r>
          </w:p>
        </w:tc>
      </w:tr>
      <w:tr w:rsidR="009B3CF3" w:rsidRPr="009B3CF3" w14:paraId="1B69BB20" w14:textId="77777777" w:rsidTr="009B3CF3">
        <w:trPr>
          <w:trHeight w:val="75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1A79DD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43.5.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C1D4B3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909A076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D82A5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-2,033</w:t>
            </w:r>
          </w:p>
        </w:tc>
      </w:tr>
      <w:tr w:rsidR="009B3CF3" w:rsidRPr="009B3CF3" w14:paraId="2BE74375" w14:textId="77777777" w:rsidTr="009B3CF3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C838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68EC822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4EA07E04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F4C1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15CCCEDC" w14:textId="77777777" w:rsidTr="009B3CF3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3BA64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43.5.2.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9E274D5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6FA8D56F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0FD29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-3,000</w:t>
            </w:r>
          </w:p>
        </w:tc>
      </w:tr>
      <w:tr w:rsidR="009B3CF3" w:rsidRPr="009B3CF3" w14:paraId="4DAC3301" w14:textId="77777777" w:rsidTr="009B3CF3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D2893E7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EF7C8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49F07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AC5B48C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3DBE09D5" w14:textId="77777777" w:rsidTr="009B3CF3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22D8687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43.5.2.1.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EC8BB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Gargždų seniūnija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BB75FB1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EADCB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1,000</w:t>
            </w:r>
          </w:p>
        </w:tc>
      </w:tr>
      <w:tr w:rsidR="009B3CF3" w:rsidRPr="009B3CF3" w14:paraId="2E2208CA" w14:textId="77777777" w:rsidTr="009B3CF3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BF5FD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43.5.8.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68BAF0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color w:val="000000"/>
                <w:lang w:eastAsia="lt-LT"/>
              </w:rPr>
            </w:pPr>
            <w:r w:rsidRPr="009B3CF3">
              <w:rPr>
                <w:rFonts w:ascii="Arial" w:hAnsi="Arial" w:cs="Arial"/>
                <w:color w:val="000000"/>
                <w:lang w:eastAsia="lt-LT"/>
              </w:rPr>
              <w:t>kitos dotacijos (VBD, VBD(UK))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ED83C5D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89097F3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0,967</w:t>
            </w:r>
          </w:p>
        </w:tc>
      </w:tr>
      <w:tr w:rsidR="009B3CF3" w:rsidRPr="009B3CF3" w14:paraId="1F26E9A9" w14:textId="77777777" w:rsidTr="009B3CF3">
        <w:trPr>
          <w:trHeight w:val="6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7FA1B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43.6.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2F02DE03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6. Susisiekimo ir inžinerinės infrastruktūros plėtros programa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1C0BEAC4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A143C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30,000</w:t>
            </w:r>
          </w:p>
        </w:tc>
      </w:tr>
      <w:tr w:rsidR="009B3CF3" w:rsidRPr="009B3CF3" w14:paraId="7635EC4F" w14:textId="77777777" w:rsidTr="009B3CF3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2DEC426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7B1C9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C268A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2F50A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14811301" w14:textId="77777777" w:rsidTr="009B3CF3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78425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43.6.1.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553337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39AB286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04.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FADF3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0,000</w:t>
            </w:r>
          </w:p>
        </w:tc>
      </w:tr>
      <w:tr w:rsidR="009B3CF3" w:rsidRPr="009B3CF3" w14:paraId="64BCA968" w14:textId="77777777" w:rsidTr="009B3CF3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6C2CB0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9F3B830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DF1D0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4629360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63F7C64F" w14:textId="77777777" w:rsidTr="009B3CF3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4BBEB53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43.6.1.5.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3FA240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Gargždų seniūnija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C403596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48825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115,000</w:t>
            </w:r>
          </w:p>
        </w:tc>
      </w:tr>
      <w:tr w:rsidR="009B3CF3" w:rsidRPr="009B3CF3" w14:paraId="664F925C" w14:textId="77777777" w:rsidTr="009B3CF3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FC0DB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43.6.4.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47166A93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2035B26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05.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5CCA12A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0,000</w:t>
            </w:r>
          </w:p>
        </w:tc>
      </w:tr>
      <w:tr w:rsidR="009B3CF3" w:rsidRPr="009B3CF3" w14:paraId="32403F8A" w14:textId="77777777" w:rsidTr="009B3CF3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EC5EA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6CEB6A76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1E602383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F08C4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560CFF1C" w14:textId="77777777" w:rsidTr="009B3CF3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2600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43.6.4.1.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2BAF702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Endriejavo seniūnija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69A2FB57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11CDC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-33,500</w:t>
            </w:r>
          </w:p>
        </w:tc>
      </w:tr>
      <w:tr w:rsidR="009B3CF3" w:rsidRPr="009B3CF3" w14:paraId="2678CADA" w14:textId="77777777" w:rsidTr="009B3CF3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3B12F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43.6.10.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13402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kitos dotacijos (VBD)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1C52C0F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02.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81489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30,000</w:t>
            </w:r>
          </w:p>
        </w:tc>
      </w:tr>
      <w:tr w:rsidR="009B3CF3" w:rsidRPr="009B3CF3" w14:paraId="52AE3339" w14:textId="77777777" w:rsidTr="009B3CF3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30AC313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43.8.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4EEA5404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8. Kūno kultūros ir sporto plėtros programa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0EA60C6D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77C74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45,000</w:t>
            </w:r>
          </w:p>
        </w:tc>
      </w:tr>
      <w:tr w:rsidR="009B3CF3" w:rsidRPr="009B3CF3" w14:paraId="3684874B" w14:textId="77777777" w:rsidTr="009B3CF3">
        <w:trPr>
          <w:trHeight w:val="312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FFDAD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3CC3C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21EF357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86A066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73EAC315" w14:textId="77777777" w:rsidTr="009B3CF3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54714FA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43.8.1.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2FC6E4B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09202B49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9428C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45,000</w:t>
            </w:r>
          </w:p>
        </w:tc>
      </w:tr>
      <w:tr w:rsidR="009B3CF3" w:rsidRPr="009B3CF3" w14:paraId="3B94926D" w14:textId="77777777" w:rsidTr="009B3CF3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04AEEBF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43.9.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25B5E171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9. Savivaldybės valdymo ir pagrindinių funkcijų vykdymo programa</w:t>
            </w:r>
          </w:p>
        </w:tc>
        <w:tc>
          <w:tcPr>
            <w:tcW w:w="14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4D966D8A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F51789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-1,600</w:t>
            </w:r>
          </w:p>
        </w:tc>
      </w:tr>
      <w:tr w:rsidR="009B3CF3" w:rsidRPr="009B3CF3" w14:paraId="55B3FD19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DC22727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C64EEEB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372E687E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B6951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34A66641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019C85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43.9.1.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E7E7F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A7A26E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01.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50F3D11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-1,600</w:t>
            </w:r>
          </w:p>
        </w:tc>
      </w:tr>
      <w:tr w:rsidR="009B3CF3" w:rsidRPr="009B3CF3" w14:paraId="3A45887F" w14:textId="77777777" w:rsidTr="009B3CF3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EADA47A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68BC67F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0B4AB874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2E41A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5307490F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8923BD1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43.9.1.2.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D0D85EF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Savivaldybės administracija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4AD806D4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AC729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-1,600</w:t>
            </w:r>
          </w:p>
        </w:tc>
      </w:tr>
      <w:tr w:rsidR="009B3CF3" w:rsidRPr="009B3CF3" w14:paraId="6370EDE4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8AA422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78478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31BA73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CA92DC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0EB645C9" w14:textId="77777777" w:rsidTr="009B3CF3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E633A36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43.9.1.2.1.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FBD2985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56EEAF8D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1A511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-4,200</w:t>
            </w:r>
          </w:p>
        </w:tc>
      </w:tr>
      <w:tr w:rsidR="009B3CF3" w:rsidRPr="009B3CF3" w14:paraId="02A40350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9FE3E0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43.9.1.2.3.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5B029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74000C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3281A2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2,600</w:t>
            </w:r>
          </w:p>
        </w:tc>
      </w:tr>
      <w:tr w:rsidR="009B3CF3" w:rsidRPr="009B3CF3" w14:paraId="1130644A" w14:textId="77777777" w:rsidTr="009B3CF3">
        <w:trPr>
          <w:trHeight w:val="315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91FD745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5926FA7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5DD20E44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A342C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43A4CE4A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84185E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43.9.1.2.3.3.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78B70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proofErr w:type="spellStart"/>
            <w:r w:rsidRPr="009B3CF3">
              <w:rPr>
                <w:rFonts w:ascii="Arial" w:hAnsi="Arial" w:cs="Arial"/>
                <w:lang w:eastAsia="lt-LT"/>
              </w:rPr>
              <w:t>Veiviržėnų</w:t>
            </w:r>
            <w:proofErr w:type="spellEnd"/>
            <w:r w:rsidRPr="009B3CF3">
              <w:rPr>
                <w:rFonts w:ascii="Arial" w:hAnsi="Arial" w:cs="Arial"/>
                <w:lang w:eastAsia="lt-LT"/>
              </w:rPr>
              <w:t xml:space="preserve"> seniūnija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9D37DC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674A32E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2,600</w:t>
            </w:r>
          </w:p>
        </w:tc>
      </w:tr>
      <w:tr w:rsidR="009B3CF3" w:rsidRPr="009B3CF3" w14:paraId="22EBE191" w14:textId="77777777" w:rsidTr="009B3CF3">
        <w:trPr>
          <w:trHeight w:val="375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48AB7AA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44.</w:t>
            </w:r>
          </w:p>
        </w:tc>
        <w:tc>
          <w:tcPr>
            <w:tcW w:w="4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8B4B2DF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IŠ VISO: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73F051B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7B3AC75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105,386</w:t>
            </w:r>
          </w:p>
        </w:tc>
      </w:tr>
      <w:tr w:rsidR="009B3CF3" w:rsidRPr="009B3CF3" w14:paraId="09FEA974" w14:textId="77777777" w:rsidTr="009B3CF3">
        <w:trPr>
          <w:trHeight w:val="312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394214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8E145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AD6CC0A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D5E696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154EF846" w14:textId="77777777" w:rsidTr="009B3CF3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7857C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44.1.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0889E51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42E7312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017E17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0,000</w:t>
            </w:r>
          </w:p>
        </w:tc>
      </w:tr>
      <w:tr w:rsidR="009B3CF3" w:rsidRPr="009B3CF3" w14:paraId="5EB7D768" w14:textId="77777777" w:rsidTr="009B3CF3">
        <w:trPr>
          <w:trHeight w:val="330"/>
        </w:trPr>
        <w:tc>
          <w:tcPr>
            <w:tcW w:w="154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74696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44.6.</w:t>
            </w:r>
          </w:p>
        </w:tc>
        <w:tc>
          <w:tcPr>
            <w:tcW w:w="490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737BA1F6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color w:val="444444"/>
                <w:lang w:eastAsia="lt-LT"/>
              </w:rPr>
            </w:pPr>
            <w:r w:rsidRPr="009B3CF3">
              <w:rPr>
                <w:rFonts w:ascii="Arial" w:hAnsi="Arial" w:cs="Arial"/>
                <w:color w:val="444444"/>
                <w:lang w:eastAsia="lt-LT"/>
              </w:rPr>
              <w:t>kitos dotacijos (VBD, VBD(UK))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901406B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dotted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1131FE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30,986</w:t>
            </w:r>
          </w:p>
        </w:tc>
      </w:tr>
      <w:tr w:rsidR="009B3CF3" w:rsidRPr="009B3CF3" w14:paraId="3C0C1A44" w14:textId="77777777" w:rsidTr="009B3CF3">
        <w:trPr>
          <w:trHeight w:val="420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CF8D9E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44.8.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8C243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lėšos už paslaugas ir nuomą (S)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9C15257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880B0D1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2,600</w:t>
            </w:r>
          </w:p>
        </w:tc>
      </w:tr>
      <w:tr w:rsidR="009B3CF3" w:rsidRPr="009B3CF3" w14:paraId="54305F54" w14:textId="77777777" w:rsidTr="009B3CF3">
        <w:trPr>
          <w:trHeight w:val="600"/>
        </w:trPr>
        <w:tc>
          <w:tcPr>
            <w:tcW w:w="1540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4" w:space="0" w:color="auto"/>
            </w:tcBorders>
            <w:noWrap/>
            <w:hideMark/>
          </w:tcPr>
          <w:p w14:paraId="37588276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44.9.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5991C7F3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Aplinkos apsaugos rėmimo specialioji programa (AA)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8B0A25F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520256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0,000</w:t>
            </w:r>
          </w:p>
        </w:tc>
      </w:tr>
      <w:tr w:rsidR="009B3CF3" w:rsidRPr="009B3CF3" w14:paraId="0455A5FB" w14:textId="77777777" w:rsidTr="009B3CF3">
        <w:trPr>
          <w:trHeight w:val="615"/>
        </w:trPr>
        <w:tc>
          <w:tcPr>
            <w:tcW w:w="1540" w:type="dxa"/>
            <w:tcBorders>
              <w:top w:val="nil"/>
              <w:left w:val="single" w:sz="8" w:space="0" w:color="auto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5FB4C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44.16.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C466E05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color w:val="444444"/>
                <w:lang w:eastAsia="lt-LT"/>
              </w:rPr>
            </w:pPr>
            <w:r w:rsidRPr="009B3CF3">
              <w:rPr>
                <w:rFonts w:ascii="Arial" w:hAnsi="Arial" w:cs="Arial"/>
                <w:color w:val="444444"/>
                <w:lang w:eastAsia="lt-LT"/>
              </w:rPr>
              <w:t>Aplinkos apsaugos rėmimo specialiosios programos lėšų likutis (LA)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7A6BB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BC449F3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0,000</w:t>
            </w:r>
          </w:p>
        </w:tc>
      </w:tr>
      <w:tr w:rsidR="009B3CF3" w:rsidRPr="009B3CF3" w14:paraId="0D849AA9" w14:textId="77777777" w:rsidTr="009B3CF3">
        <w:trPr>
          <w:trHeight w:val="912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CD3239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44.20.</w:t>
            </w:r>
          </w:p>
        </w:tc>
        <w:tc>
          <w:tcPr>
            <w:tcW w:w="4900" w:type="dxa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0C9CB5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speciali tikslinė dotacija mokinių, atvykusių į Lietuvos Respubliką iš Ukrainos, ugdymo reikmėms finansuoti (ML(UK))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1E4AA17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C5E0222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71,800</w:t>
            </w:r>
          </w:p>
        </w:tc>
      </w:tr>
      <w:tr w:rsidR="009B3CF3" w:rsidRPr="009B3CF3" w14:paraId="1C783257" w14:textId="77777777" w:rsidTr="009B3CF3">
        <w:trPr>
          <w:trHeight w:val="315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32E03BC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5221EF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C911B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287BD5C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9B3CF3" w:rsidRPr="009B3CF3" w14:paraId="0F0F5568" w14:textId="77777777" w:rsidTr="009B3CF3">
        <w:trPr>
          <w:trHeight w:val="312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FE4C2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45.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A67C650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A2FAAC0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670BA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71,819</w:t>
            </w:r>
          </w:p>
        </w:tc>
      </w:tr>
      <w:tr w:rsidR="009B3CF3" w:rsidRPr="009B3CF3" w14:paraId="6BBFDF31" w14:textId="77777777" w:rsidTr="009B3CF3">
        <w:trPr>
          <w:trHeight w:val="589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4C3558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46.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A76482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2. Ekonominio konkurencingumo didinimo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7AC84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F31FCE5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0,000</w:t>
            </w:r>
          </w:p>
        </w:tc>
      </w:tr>
      <w:tr w:rsidR="009B3CF3" w:rsidRPr="009B3CF3" w14:paraId="77BB84D5" w14:textId="77777777" w:rsidTr="009B3CF3">
        <w:trPr>
          <w:trHeight w:val="323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AE23A56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48.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3E4BF80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4. Sveikatos apsaugos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34533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1D29C1B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0,000</w:t>
            </w:r>
          </w:p>
        </w:tc>
      </w:tr>
      <w:tr w:rsidR="009B3CF3" w:rsidRPr="009B3CF3" w14:paraId="2F0FBCC7" w14:textId="77777777" w:rsidTr="009B3CF3">
        <w:trPr>
          <w:trHeight w:val="6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3D517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49.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1272BAFC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567C111D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96EE2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0,967</w:t>
            </w:r>
          </w:p>
        </w:tc>
      </w:tr>
      <w:tr w:rsidR="009B3CF3" w:rsidRPr="009B3CF3" w14:paraId="63238FF6" w14:textId="77777777" w:rsidTr="009B3CF3">
        <w:trPr>
          <w:trHeight w:val="660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C9EEB2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50.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2D6D252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6. Susisiekimo ir inžinerinės infrastruktūros plėtros programa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F5B59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D702AB7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30,000</w:t>
            </w:r>
          </w:p>
        </w:tc>
      </w:tr>
      <w:tr w:rsidR="009B3CF3" w:rsidRPr="009B3CF3" w14:paraId="0FD80961" w14:textId="77777777" w:rsidTr="009B3CF3">
        <w:trPr>
          <w:trHeight w:val="300"/>
        </w:trPr>
        <w:tc>
          <w:tcPr>
            <w:tcW w:w="15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6B645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52.</w:t>
            </w:r>
          </w:p>
        </w:tc>
        <w:tc>
          <w:tcPr>
            <w:tcW w:w="490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B501B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8. Kūno kultūros ir sporto plėtros programa</w:t>
            </w:r>
          </w:p>
        </w:tc>
        <w:tc>
          <w:tcPr>
            <w:tcW w:w="140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0C5CE9E3" w14:textId="77777777" w:rsidR="009B3CF3" w:rsidRPr="009B3CF3" w:rsidRDefault="009B3CF3" w:rsidP="009B3CF3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56747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0,000</w:t>
            </w:r>
          </w:p>
        </w:tc>
      </w:tr>
      <w:tr w:rsidR="009B3CF3" w:rsidRPr="009B3CF3" w14:paraId="4A4E54E0" w14:textId="77777777" w:rsidTr="009B3CF3">
        <w:trPr>
          <w:trHeight w:val="69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C8801" w14:textId="77777777" w:rsidR="009B3CF3" w:rsidRPr="009B3CF3" w:rsidRDefault="009B3CF3" w:rsidP="009B3CF3">
            <w:pPr>
              <w:rPr>
                <w:rFonts w:ascii="Arial" w:hAnsi="Arial" w:cs="Arial"/>
                <w:lang w:eastAsia="lt-LT"/>
              </w:rPr>
            </w:pPr>
            <w:r w:rsidRPr="009B3CF3">
              <w:rPr>
                <w:rFonts w:ascii="Arial" w:hAnsi="Arial" w:cs="Arial"/>
                <w:lang w:eastAsia="lt-LT"/>
              </w:rPr>
              <w:t>53.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2A904A" w14:textId="77777777" w:rsidR="009B3CF3" w:rsidRPr="009B3CF3" w:rsidRDefault="009B3CF3" w:rsidP="009B3CF3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9. Savivaldybės valdymo ir pagrindinių funkcijų vykdymo programa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EE3F86" w14:textId="77777777" w:rsidR="009B3CF3" w:rsidRPr="009B3CF3" w:rsidRDefault="009B3CF3" w:rsidP="009B3CF3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9B3CF3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7CCF2" w14:textId="77777777" w:rsidR="009B3CF3" w:rsidRPr="009B3CF3" w:rsidRDefault="009B3CF3" w:rsidP="009B3CF3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9B3CF3">
              <w:rPr>
                <w:rFonts w:ascii="Arial" w:hAnsi="Arial" w:cs="Arial"/>
                <w:i/>
                <w:iCs/>
                <w:lang w:eastAsia="lt-LT"/>
              </w:rPr>
              <w:t>2,600</w:t>
            </w:r>
          </w:p>
        </w:tc>
      </w:tr>
    </w:tbl>
    <w:p w14:paraId="6EF5644D" w14:textId="68A4A189" w:rsidR="00D374AF" w:rsidRPr="001D52F9" w:rsidRDefault="00E43834" w:rsidP="007A18C0">
      <w:pPr>
        <w:pStyle w:val="Pagrindiniotekstotrauka2"/>
        <w:tabs>
          <w:tab w:val="left" w:pos="540"/>
        </w:tabs>
        <w:spacing w:before="120" w:after="0" w:line="276" w:lineRule="auto"/>
        <w:ind w:left="142" w:hanging="14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9. </w:t>
      </w:r>
      <w:r w:rsidR="00FC294D" w:rsidRPr="001D52F9">
        <w:rPr>
          <w:rFonts w:ascii="Arial" w:hAnsi="Arial" w:cs="Arial"/>
          <w:b/>
        </w:rPr>
        <w:t>Kiti, autoriaus nuomone, reikalingi pagrindimai, skaičiavimai ir paaiškinimai:</w:t>
      </w:r>
      <w:r w:rsidR="004945BF" w:rsidRPr="001D52F9">
        <w:rPr>
          <w:rFonts w:ascii="Arial" w:hAnsi="Arial" w:cs="Arial"/>
          <w:b/>
        </w:rPr>
        <w:t xml:space="preserve"> </w:t>
      </w:r>
    </w:p>
    <w:p w14:paraId="6E642FE5" w14:textId="77777777" w:rsidR="002F11A9" w:rsidRDefault="00864C07" w:rsidP="005D116B">
      <w:pPr>
        <w:pStyle w:val="Pagrindiniotekstotrauka2"/>
        <w:tabs>
          <w:tab w:val="left" w:pos="540"/>
        </w:tabs>
        <w:spacing w:line="276" w:lineRule="auto"/>
        <w:ind w:left="284"/>
        <w:jc w:val="both"/>
        <w:rPr>
          <w:rFonts w:ascii="Arial" w:hAnsi="Arial" w:cs="Arial"/>
        </w:rPr>
      </w:pPr>
      <w:r w:rsidRPr="006648BB">
        <w:rPr>
          <w:rFonts w:ascii="Arial" w:hAnsi="Arial" w:cs="Arial"/>
        </w:rPr>
        <w:t xml:space="preserve">Biudžeto pajamos ir asignavimai </w:t>
      </w:r>
      <w:r w:rsidR="00AA2D2C">
        <w:rPr>
          <w:rFonts w:ascii="Arial" w:hAnsi="Arial" w:cs="Arial"/>
        </w:rPr>
        <w:t>didinami</w:t>
      </w:r>
      <w:r w:rsidR="00601859">
        <w:rPr>
          <w:rFonts w:ascii="Arial" w:hAnsi="Arial" w:cs="Arial"/>
        </w:rPr>
        <w:t xml:space="preserve"> </w:t>
      </w:r>
      <w:r w:rsidR="00D2315C">
        <w:rPr>
          <w:rFonts w:ascii="Arial" w:hAnsi="Arial" w:cs="Arial"/>
        </w:rPr>
        <w:t xml:space="preserve">105,386 </w:t>
      </w:r>
      <w:r w:rsidR="00601859">
        <w:rPr>
          <w:rFonts w:ascii="Arial" w:hAnsi="Arial" w:cs="Arial"/>
        </w:rPr>
        <w:t xml:space="preserve"> tūkst. eurų</w:t>
      </w:r>
      <w:r w:rsidR="002F11A9">
        <w:rPr>
          <w:rFonts w:ascii="Arial" w:hAnsi="Arial" w:cs="Arial"/>
        </w:rPr>
        <w:t>.</w:t>
      </w:r>
    </w:p>
    <w:p w14:paraId="22E1C0B3" w14:textId="571053CB" w:rsidR="00883947" w:rsidRDefault="002F11A9" w:rsidP="005D116B">
      <w:pPr>
        <w:pStyle w:val="Pagrindiniotekstotrauka2"/>
        <w:tabs>
          <w:tab w:val="left" w:pos="540"/>
        </w:tabs>
        <w:spacing w:line="276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Pajamų dalyje</w:t>
      </w:r>
      <w:r w:rsidR="00864C07" w:rsidRPr="00DE7F8A">
        <w:rPr>
          <w:rFonts w:ascii="Arial" w:hAnsi="Arial" w:cs="Arial"/>
        </w:rPr>
        <w:t xml:space="preserve"> </w:t>
      </w:r>
      <w:r w:rsidR="00272691">
        <w:rPr>
          <w:rFonts w:ascii="Arial" w:hAnsi="Arial" w:cs="Arial"/>
        </w:rPr>
        <w:t xml:space="preserve">2,6 tūkst. eurų didinamos </w:t>
      </w:r>
      <w:r w:rsidR="00F1195B">
        <w:rPr>
          <w:rFonts w:ascii="Arial" w:hAnsi="Arial" w:cs="Arial"/>
        </w:rPr>
        <w:t>pajamos už turto nuomą, 71,8</w:t>
      </w:r>
      <w:r w:rsidR="00960E03">
        <w:rPr>
          <w:rFonts w:ascii="Arial" w:hAnsi="Arial" w:cs="Arial"/>
        </w:rPr>
        <w:t xml:space="preserve"> tūkst. eurų didinama</w:t>
      </w:r>
      <w:r w:rsidR="00ED22C2">
        <w:rPr>
          <w:rFonts w:ascii="Arial" w:hAnsi="Arial" w:cs="Arial"/>
        </w:rPr>
        <w:t xml:space="preserve"> </w:t>
      </w:r>
      <w:r w:rsidR="003B54F5">
        <w:rPr>
          <w:rFonts w:ascii="Arial" w:hAnsi="Arial" w:cs="Arial"/>
        </w:rPr>
        <w:t xml:space="preserve">speciali tikslinė dotacija </w:t>
      </w:r>
      <w:r w:rsidR="00566947">
        <w:rPr>
          <w:rFonts w:ascii="Arial" w:hAnsi="Arial" w:cs="Arial"/>
        </w:rPr>
        <w:t xml:space="preserve">mokinių, atvykusių iš Ukrainos, </w:t>
      </w:r>
      <w:r w:rsidR="00977CDE">
        <w:rPr>
          <w:rFonts w:ascii="Arial" w:hAnsi="Arial" w:cs="Arial"/>
        </w:rPr>
        <w:t xml:space="preserve">ugdymo reikmėms finansuoti, </w:t>
      </w:r>
      <w:r w:rsidR="00ED137A">
        <w:rPr>
          <w:rFonts w:ascii="Arial" w:hAnsi="Arial" w:cs="Arial"/>
        </w:rPr>
        <w:t>30,986 tūkst. eurų didinamos kitos dotacijos</w:t>
      </w:r>
      <w:r w:rsidR="00F14E55">
        <w:rPr>
          <w:rFonts w:ascii="Arial" w:hAnsi="Arial" w:cs="Arial"/>
        </w:rPr>
        <w:t>.</w:t>
      </w:r>
      <w:r w:rsidR="00ED137A">
        <w:rPr>
          <w:rFonts w:ascii="Arial" w:hAnsi="Arial" w:cs="Arial"/>
        </w:rPr>
        <w:t xml:space="preserve"> </w:t>
      </w:r>
    </w:p>
    <w:p w14:paraId="7D8B32F4" w14:textId="7F5E6029" w:rsidR="001C20EC" w:rsidRDefault="00234BBE" w:rsidP="00033B32">
      <w:pPr>
        <w:pStyle w:val="Pagrindiniotekstotrauka2"/>
        <w:tabs>
          <w:tab w:val="left" w:pos="540"/>
        </w:tabs>
        <w:spacing w:after="0" w:line="276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Asignavimų dalyje </w:t>
      </w:r>
      <w:r w:rsidR="006D5E58">
        <w:rPr>
          <w:rFonts w:ascii="Arial" w:hAnsi="Arial" w:cs="Arial"/>
          <w:bCs/>
        </w:rPr>
        <w:t xml:space="preserve">dotacijos paskirstytos </w:t>
      </w:r>
      <w:r w:rsidR="00E424E1">
        <w:rPr>
          <w:rFonts w:ascii="Arial" w:hAnsi="Arial" w:cs="Arial"/>
          <w:bCs/>
        </w:rPr>
        <w:t xml:space="preserve">biudžetinėms </w:t>
      </w:r>
      <w:r w:rsidR="006D5E58">
        <w:rPr>
          <w:rFonts w:ascii="Arial" w:hAnsi="Arial" w:cs="Arial"/>
          <w:bCs/>
        </w:rPr>
        <w:t>įstaigoms</w:t>
      </w:r>
      <w:r w:rsidR="00E424E1">
        <w:rPr>
          <w:rFonts w:ascii="Arial" w:hAnsi="Arial" w:cs="Arial"/>
          <w:bCs/>
        </w:rPr>
        <w:t xml:space="preserve">. </w:t>
      </w:r>
      <w:r w:rsidR="001C20EC" w:rsidRPr="00DE7F8A">
        <w:rPr>
          <w:rFonts w:ascii="Arial" w:hAnsi="Arial" w:cs="Arial"/>
          <w:bCs/>
        </w:rPr>
        <w:t xml:space="preserve">Tikslinamų </w:t>
      </w:r>
      <w:r w:rsidR="001C20EC">
        <w:rPr>
          <w:rFonts w:ascii="Arial" w:hAnsi="Arial" w:cs="Arial"/>
          <w:bCs/>
        </w:rPr>
        <w:t xml:space="preserve">asignavimų </w:t>
      </w:r>
      <w:r w:rsidR="001C20EC" w:rsidRPr="00DE7F8A">
        <w:rPr>
          <w:rFonts w:ascii="Arial" w:hAnsi="Arial" w:cs="Arial"/>
          <w:bCs/>
        </w:rPr>
        <w:t xml:space="preserve">sumų detalizavimas pagal programas, lėšų šaltinius, asignavimų valdytojus, ekonominės klasifikacijos straipsnius ir priemones pateikiamas </w:t>
      </w:r>
      <w:r w:rsidR="00680DEF">
        <w:rPr>
          <w:rFonts w:ascii="Arial" w:hAnsi="Arial" w:cs="Arial"/>
          <w:bCs/>
        </w:rPr>
        <w:t>pridedame</w:t>
      </w:r>
      <w:r w:rsidR="005F1D5C">
        <w:rPr>
          <w:rFonts w:ascii="Arial" w:hAnsi="Arial" w:cs="Arial"/>
          <w:bCs/>
        </w:rPr>
        <w:t xml:space="preserve"> sprendimo</w:t>
      </w:r>
      <w:r w:rsidR="001C20EC" w:rsidRPr="00DE7F8A">
        <w:rPr>
          <w:rFonts w:ascii="Arial" w:hAnsi="Arial" w:cs="Arial"/>
          <w:bCs/>
        </w:rPr>
        <w:t xml:space="preserve"> priede.</w:t>
      </w:r>
    </w:p>
    <w:p w14:paraId="17D2985B" w14:textId="2C561860" w:rsidR="00890153" w:rsidRPr="001D52F9" w:rsidRDefault="00FC294D" w:rsidP="009C3F71">
      <w:pPr>
        <w:pStyle w:val="Pagrindiniotekstotrauka2"/>
        <w:tabs>
          <w:tab w:val="left" w:pos="540"/>
        </w:tabs>
        <w:spacing w:before="120" w:after="0" w:line="276" w:lineRule="auto"/>
        <w:ind w:hanging="425"/>
        <w:jc w:val="both"/>
        <w:rPr>
          <w:rFonts w:ascii="Arial" w:hAnsi="Arial" w:cs="Arial"/>
          <w:b/>
        </w:rPr>
      </w:pPr>
      <w:r w:rsidRPr="001D52F9">
        <w:rPr>
          <w:rFonts w:ascii="Arial" w:hAnsi="Arial" w:cs="Arial"/>
          <w:b/>
        </w:rPr>
        <w:t xml:space="preserve">10. </w:t>
      </w:r>
      <w:r w:rsidRPr="001D52F9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1D52F9">
        <w:rPr>
          <w:rFonts w:ascii="Arial" w:hAnsi="Arial" w:cs="Arial"/>
          <w:b/>
        </w:rPr>
        <w:t>:</w:t>
      </w:r>
      <w:r w:rsidR="00862075" w:rsidRPr="001D52F9">
        <w:rPr>
          <w:rFonts w:ascii="Arial" w:hAnsi="Arial" w:cs="Arial"/>
          <w:b/>
        </w:rPr>
        <w:t xml:space="preserve"> </w:t>
      </w:r>
    </w:p>
    <w:p w14:paraId="3881AB2C" w14:textId="77777777" w:rsidR="00F22235" w:rsidRDefault="00890153" w:rsidP="00F22235">
      <w:pPr>
        <w:widowControl w:val="0"/>
        <w:tabs>
          <w:tab w:val="left" w:pos="7655"/>
        </w:tabs>
        <w:autoSpaceDE w:val="0"/>
        <w:autoSpaceDN w:val="0"/>
        <w:adjustRightInd w:val="0"/>
        <w:spacing w:line="276" w:lineRule="auto"/>
        <w:ind w:firstLine="284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Iniciatorius ir rengėjas – Biudžeto ir ekonomikos skyrius.</w:t>
      </w:r>
    </w:p>
    <w:p w14:paraId="7228B6C8" w14:textId="25887F5F" w:rsidR="00F22235" w:rsidRDefault="00F22235">
      <w:pPr>
        <w:widowControl w:val="0"/>
        <w:tabs>
          <w:tab w:val="left" w:pos="7655"/>
        </w:tabs>
        <w:autoSpaceDE w:val="0"/>
        <w:autoSpaceDN w:val="0"/>
        <w:adjustRightInd w:val="0"/>
        <w:spacing w:before="720" w:after="100" w:afterAutospacing="1" w:line="276" w:lineRule="auto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S</w:t>
      </w:r>
      <w:r w:rsidRPr="007C5AF0">
        <w:rPr>
          <w:rFonts w:ascii="Arial" w:hAnsi="Arial" w:cs="Arial"/>
          <w:lang w:eastAsia="lt-LT"/>
        </w:rPr>
        <w:t>kyriaus vedėja</w:t>
      </w:r>
      <w:r w:rsidRPr="007C5AF0">
        <w:rPr>
          <w:rFonts w:ascii="Arial" w:hAnsi="Arial" w:cs="Arial"/>
          <w:lang w:eastAsia="lt-LT"/>
        </w:rPr>
        <w:tab/>
      </w:r>
      <w:r>
        <w:rPr>
          <w:rFonts w:ascii="Arial" w:hAnsi="Arial" w:cs="Arial"/>
          <w:lang w:eastAsia="lt-LT"/>
        </w:rPr>
        <w:t>Irena Gailiuvienė</w:t>
      </w:r>
    </w:p>
    <w:sectPr w:rsidR="00F22235" w:rsidSect="005C471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FA2ED" w14:textId="77777777" w:rsidR="007A1CCC" w:rsidRDefault="007A1CCC">
      <w:r>
        <w:separator/>
      </w:r>
    </w:p>
  </w:endnote>
  <w:endnote w:type="continuationSeparator" w:id="0">
    <w:p w14:paraId="72D3E5F1" w14:textId="77777777" w:rsidR="007A1CCC" w:rsidRDefault="007A1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1846993"/>
      <w:docPartObj>
        <w:docPartGallery w:val="Page Numbers (Bottom of Page)"/>
        <w:docPartUnique/>
      </w:docPartObj>
    </w:sdtPr>
    <w:sdtEndPr/>
    <w:sdtContent>
      <w:p w14:paraId="248DCC60" w14:textId="4B736D47" w:rsidR="005C4717" w:rsidRDefault="005C471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AD2838" w14:textId="77777777" w:rsidR="000A0356" w:rsidRDefault="000A035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F8920" w14:textId="46FB810D" w:rsidR="00772253" w:rsidRDefault="00772253">
    <w:pPr>
      <w:pStyle w:val="Porat"/>
      <w:jc w:val="right"/>
    </w:pPr>
  </w:p>
  <w:p w14:paraId="0D45301D" w14:textId="77777777" w:rsidR="00772253" w:rsidRDefault="0077225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06B78" w14:textId="77777777" w:rsidR="007A1CCC" w:rsidRDefault="007A1CCC">
      <w:r>
        <w:separator/>
      </w:r>
    </w:p>
  </w:footnote>
  <w:footnote w:type="continuationSeparator" w:id="0">
    <w:p w14:paraId="3C42AFB9" w14:textId="77777777" w:rsidR="007A1CCC" w:rsidRDefault="007A1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029BE893" w:rsidR="000A0356" w:rsidRDefault="00CA6AAC">
    <w:pPr>
      <w:pStyle w:val="Antrats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P</w:t>
    </w:r>
    <w:r w:rsidR="000A0356" w:rsidRPr="005F34AB">
      <w:rPr>
        <w:rFonts w:ascii="Arial" w:hAnsi="Arial" w:cs="Arial"/>
        <w:b/>
      </w:rPr>
      <w:t>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2CA2"/>
    <w:rsid w:val="000040AC"/>
    <w:rsid w:val="00004C93"/>
    <w:rsid w:val="000079ED"/>
    <w:rsid w:val="00007CE3"/>
    <w:rsid w:val="00007DBD"/>
    <w:rsid w:val="00011617"/>
    <w:rsid w:val="00013840"/>
    <w:rsid w:val="00013C8B"/>
    <w:rsid w:val="00014232"/>
    <w:rsid w:val="000168BB"/>
    <w:rsid w:val="00021482"/>
    <w:rsid w:val="0002148B"/>
    <w:rsid w:val="000249CC"/>
    <w:rsid w:val="00025446"/>
    <w:rsid w:val="00025B32"/>
    <w:rsid w:val="00027132"/>
    <w:rsid w:val="000324AC"/>
    <w:rsid w:val="000331C4"/>
    <w:rsid w:val="00033B32"/>
    <w:rsid w:val="000374AD"/>
    <w:rsid w:val="00042FE6"/>
    <w:rsid w:val="0004330B"/>
    <w:rsid w:val="000479FD"/>
    <w:rsid w:val="00050B85"/>
    <w:rsid w:val="00051D69"/>
    <w:rsid w:val="00052D91"/>
    <w:rsid w:val="0005776A"/>
    <w:rsid w:val="000625C1"/>
    <w:rsid w:val="0006303F"/>
    <w:rsid w:val="00063D00"/>
    <w:rsid w:val="00065A3B"/>
    <w:rsid w:val="0006717A"/>
    <w:rsid w:val="000734AC"/>
    <w:rsid w:val="0007440E"/>
    <w:rsid w:val="00075DE1"/>
    <w:rsid w:val="00076277"/>
    <w:rsid w:val="000819F8"/>
    <w:rsid w:val="000826A7"/>
    <w:rsid w:val="000842AE"/>
    <w:rsid w:val="00085DD4"/>
    <w:rsid w:val="00086166"/>
    <w:rsid w:val="00094E3D"/>
    <w:rsid w:val="00095399"/>
    <w:rsid w:val="000955C0"/>
    <w:rsid w:val="00095702"/>
    <w:rsid w:val="00095719"/>
    <w:rsid w:val="00097A66"/>
    <w:rsid w:val="000A0356"/>
    <w:rsid w:val="000A1209"/>
    <w:rsid w:val="000A18AA"/>
    <w:rsid w:val="000A1EFB"/>
    <w:rsid w:val="000A20A0"/>
    <w:rsid w:val="000A21A6"/>
    <w:rsid w:val="000A346D"/>
    <w:rsid w:val="000A4126"/>
    <w:rsid w:val="000A48C0"/>
    <w:rsid w:val="000A48D2"/>
    <w:rsid w:val="000A614D"/>
    <w:rsid w:val="000A6E42"/>
    <w:rsid w:val="000B21CE"/>
    <w:rsid w:val="000B4D20"/>
    <w:rsid w:val="000B4D49"/>
    <w:rsid w:val="000B5EDC"/>
    <w:rsid w:val="000B7AD9"/>
    <w:rsid w:val="000C392C"/>
    <w:rsid w:val="000C6CA1"/>
    <w:rsid w:val="000D0160"/>
    <w:rsid w:val="000D1BB3"/>
    <w:rsid w:val="000D331B"/>
    <w:rsid w:val="000D3C84"/>
    <w:rsid w:val="000D3CE7"/>
    <w:rsid w:val="000D4068"/>
    <w:rsid w:val="000E0EC6"/>
    <w:rsid w:val="000E229B"/>
    <w:rsid w:val="000E30C2"/>
    <w:rsid w:val="000E316D"/>
    <w:rsid w:val="000E4FA9"/>
    <w:rsid w:val="000E7500"/>
    <w:rsid w:val="000F18EC"/>
    <w:rsid w:val="000F3C80"/>
    <w:rsid w:val="000F5A7B"/>
    <w:rsid w:val="00101DFD"/>
    <w:rsid w:val="00101FC4"/>
    <w:rsid w:val="00103C29"/>
    <w:rsid w:val="00104123"/>
    <w:rsid w:val="001043CA"/>
    <w:rsid w:val="001053A8"/>
    <w:rsid w:val="00106DDA"/>
    <w:rsid w:val="001119E4"/>
    <w:rsid w:val="00112B10"/>
    <w:rsid w:val="001141EE"/>
    <w:rsid w:val="001144A6"/>
    <w:rsid w:val="001171D4"/>
    <w:rsid w:val="001209B5"/>
    <w:rsid w:val="00121ACB"/>
    <w:rsid w:val="00122A5B"/>
    <w:rsid w:val="0012460F"/>
    <w:rsid w:val="00124A34"/>
    <w:rsid w:val="001251D9"/>
    <w:rsid w:val="0013267C"/>
    <w:rsid w:val="001337C1"/>
    <w:rsid w:val="0013493D"/>
    <w:rsid w:val="0013586A"/>
    <w:rsid w:val="0014029D"/>
    <w:rsid w:val="001414AF"/>
    <w:rsid w:val="0014556D"/>
    <w:rsid w:val="00145706"/>
    <w:rsid w:val="001479F1"/>
    <w:rsid w:val="001511E2"/>
    <w:rsid w:val="00152A30"/>
    <w:rsid w:val="001531A0"/>
    <w:rsid w:val="00155682"/>
    <w:rsid w:val="00156045"/>
    <w:rsid w:val="001560F7"/>
    <w:rsid w:val="001567CB"/>
    <w:rsid w:val="0016003C"/>
    <w:rsid w:val="00161686"/>
    <w:rsid w:val="001659D9"/>
    <w:rsid w:val="00166F25"/>
    <w:rsid w:val="00171321"/>
    <w:rsid w:val="00172EDB"/>
    <w:rsid w:val="00175135"/>
    <w:rsid w:val="0017522C"/>
    <w:rsid w:val="00177DA3"/>
    <w:rsid w:val="00184AA7"/>
    <w:rsid w:val="00184B50"/>
    <w:rsid w:val="0019373A"/>
    <w:rsid w:val="0019489D"/>
    <w:rsid w:val="001A0E65"/>
    <w:rsid w:val="001A4506"/>
    <w:rsid w:val="001A6FE3"/>
    <w:rsid w:val="001B04C5"/>
    <w:rsid w:val="001B3125"/>
    <w:rsid w:val="001B3CF7"/>
    <w:rsid w:val="001B60A1"/>
    <w:rsid w:val="001C1BB2"/>
    <w:rsid w:val="001C20BB"/>
    <w:rsid w:val="001C20EC"/>
    <w:rsid w:val="001C3840"/>
    <w:rsid w:val="001C3CA1"/>
    <w:rsid w:val="001C6E09"/>
    <w:rsid w:val="001D0CF9"/>
    <w:rsid w:val="001D181A"/>
    <w:rsid w:val="001D24E7"/>
    <w:rsid w:val="001D2ED5"/>
    <w:rsid w:val="001D2F4A"/>
    <w:rsid w:val="001D52F9"/>
    <w:rsid w:val="001D54DF"/>
    <w:rsid w:val="001D588A"/>
    <w:rsid w:val="001D76B2"/>
    <w:rsid w:val="001E404E"/>
    <w:rsid w:val="001E4D86"/>
    <w:rsid w:val="001E4E9C"/>
    <w:rsid w:val="001E659F"/>
    <w:rsid w:val="001E6C9D"/>
    <w:rsid w:val="001E70F4"/>
    <w:rsid w:val="001E7380"/>
    <w:rsid w:val="001E7944"/>
    <w:rsid w:val="001F019D"/>
    <w:rsid w:val="001F1455"/>
    <w:rsid w:val="001F2780"/>
    <w:rsid w:val="001F3AA8"/>
    <w:rsid w:val="001F4084"/>
    <w:rsid w:val="001F446B"/>
    <w:rsid w:val="001F4591"/>
    <w:rsid w:val="001F6DFB"/>
    <w:rsid w:val="00203972"/>
    <w:rsid w:val="00203FAE"/>
    <w:rsid w:val="00204506"/>
    <w:rsid w:val="0020746A"/>
    <w:rsid w:val="002111A5"/>
    <w:rsid w:val="0021210C"/>
    <w:rsid w:val="00214D09"/>
    <w:rsid w:val="002152F5"/>
    <w:rsid w:val="002156CC"/>
    <w:rsid w:val="00217B5F"/>
    <w:rsid w:val="00222828"/>
    <w:rsid w:val="00224503"/>
    <w:rsid w:val="002264CA"/>
    <w:rsid w:val="00227E43"/>
    <w:rsid w:val="00230792"/>
    <w:rsid w:val="00231487"/>
    <w:rsid w:val="00232A9A"/>
    <w:rsid w:val="00233BD6"/>
    <w:rsid w:val="00234BBE"/>
    <w:rsid w:val="00234E76"/>
    <w:rsid w:val="002356F2"/>
    <w:rsid w:val="002365EF"/>
    <w:rsid w:val="00236A90"/>
    <w:rsid w:val="00237067"/>
    <w:rsid w:val="002403D8"/>
    <w:rsid w:val="00242C5F"/>
    <w:rsid w:val="002436E4"/>
    <w:rsid w:val="00243DEE"/>
    <w:rsid w:val="00247CEC"/>
    <w:rsid w:val="00250616"/>
    <w:rsid w:val="00250B1B"/>
    <w:rsid w:val="00250B1F"/>
    <w:rsid w:val="002527BF"/>
    <w:rsid w:val="00255545"/>
    <w:rsid w:val="002578BE"/>
    <w:rsid w:val="00260E31"/>
    <w:rsid w:val="002615B0"/>
    <w:rsid w:val="00261FB8"/>
    <w:rsid w:val="002635F8"/>
    <w:rsid w:val="00264D44"/>
    <w:rsid w:val="00265E74"/>
    <w:rsid w:val="00265F56"/>
    <w:rsid w:val="00266603"/>
    <w:rsid w:val="00271DDF"/>
    <w:rsid w:val="00272691"/>
    <w:rsid w:val="00272A21"/>
    <w:rsid w:val="0027545A"/>
    <w:rsid w:val="002776C0"/>
    <w:rsid w:val="00284E6B"/>
    <w:rsid w:val="00285E35"/>
    <w:rsid w:val="00287702"/>
    <w:rsid w:val="00290B9C"/>
    <w:rsid w:val="002947B2"/>
    <w:rsid w:val="00295711"/>
    <w:rsid w:val="00296C30"/>
    <w:rsid w:val="00296E11"/>
    <w:rsid w:val="002A246A"/>
    <w:rsid w:val="002A3AC0"/>
    <w:rsid w:val="002A78EC"/>
    <w:rsid w:val="002B0DA4"/>
    <w:rsid w:val="002B3D94"/>
    <w:rsid w:val="002B4B34"/>
    <w:rsid w:val="002B5B03"/>
    <w:rsid w:val="002C0283"/>
    <w:rsid w:val="002C074A"/>
    <w:rsid w:val="002C345E"/>
    <w:rsid w:val="002C4E4C"/>
    <w:rsid w:val="002C63AE"/>
    <w:rsid w:val="002C7432"/>
    <w:rsid w:val="002C76C3"/>
    <w:rsid w:val="002D0792"/>
    <w:rsid w:val="002D19E7"/>
    <w:rsid w:val="002D2C9D"/>
    <w:rsid w:val="002D36C7"/>
    <w:rsid w:val="002F0722"/>
    <w:rsid w:val="002F0B16"/>
    <w:rsid w:val="002F11A9"/>
    <w:rsid w:val="002F1B5E"/>
    <w:rsid w:val="002F5F21"/>
    <w:rsid w:val="0030346E"/>
    <w:rsid w:val="00303E1F"/>
    <w:rsid w:val="00305C5B"/>
    <w:rsid w:val="0030650A"/>
    <w:rsid w:val="003104E2"/>
    <w:rsid w:val="00311BE8"/>
    <w:rsid w:val="00316DAB"/>
    <w:rsid w:val="003215BB"/>
    <w:rsid w:val="00322914"/>
    <w:rsid w:val="00325A70"/>
    <w:rsid w:val="00326979"/>
    <w:rsid w:val="003270D6"/>
    <w:rsid w:val="003272B7"/>
    <w:rsid w:val="00330F17"/>
    <w:rsid w:val="00340704"/>
    <w:rsid w:val="00342458"/>
    <w:rsid w:val="003431B9"/>
    <w:rsid w:val="003436F1"/>
    <w:rsid w:val="00344EBB"/>
    <w:rsid w:val="00350AC2"/>
    <w:rsid w:val="0035217C"/>
    <w:rsid w:val="00353653"/>
    <w:rsid w:val="003537D4"/>
    <w:rsid w:val="003545C2"/>
    <w:rsid w:val="00354FBD"/>
    <w:rsid w:val="003637E7"/>
    <w:rsid w:val="00365FD0"/>
    <w:rsid w:val="00366E4A"/>
    <w:rsid w:val="00373620"/>
    <w:rsid w:val="0037399E"/>
    <w:rsid w:val="00373FFD"/>
    <w:rsid w:val="00374629"/>
    <w:rsid w:val="00374A20"/>
    <w:rsid w:val="00377356"/>
    <w:rsid w:val="003776B5"/>
    <w:rsid w:val="003844C7"/>
    <w:rsid w:val="0039175C"/>
    <w:rsid w:val="00392CD6"/>
    <w:rsid w:val="00394E0C"/>
    <w:rsid w:val="003A18E7"/>
    <w:rsid w:val="003A1C56"/>
    <w:rsid w:val="003A2057"/>
    <w:rsid w:val="003A370C"/>
    <w:rsid w:val="003A4745"/>
    <w:rsid w:val="003A64A2"/>
    <w:rsid w:val="003A65EC"/>
    <w:rsid w:val="003B0414"/>
    <w:rsid w:val="003B0DCE"/>
    <w:rsid w:val="003B1DBC"/>
    <w:rsid w:val="003B4800"/>
    <w:rsid w:val="003B54F5"/>
    <w:rsid w:val="003B7CF5"/>
    <w:rsid w:val="003C2E17"/>
    <w:rsid w:val="003C36D9"/>
    <w:rsid w:val="003C398F"/>
    <w:rsid w:val="003C428F"/>
    <w:rsid w:val="003C4861"/>
    <w:rsid w:val="003C4AF1"/>
    <w:rsid w:val="003C6683"/>
    <w:rsid w:val="003C7BD6"/>
    <w:rsid w:val="003D022B"/>
    <w:rsid w:val="003D1560"/>
    <w:rsid w:val="003D6045"/>
    <w:rsid w:val="003D7778"/>
    <w:rsid w:val="003D7C37"/>
    <w:rsid w:val="003E04B8"/>
    <w:rsid w:val="003E433E"/>
    <w:rsid w:val="003E6C59"/>
    <w:rsid w:val="003E6E3B"/>
    <w:rsid w:val="003F1193"/>
    <w:rsid w:val="003F29CE"/>
    <w:rsid w:val="003F3098"/>
    <w:rsid w:val="003F4333"/>
    <w:rsid w:val="003F4AC0"/>
    <w:rsid w:val="003F4E09"/>
    <w:rsid w:val="003F713F"/>
    <w:rsid w:val="0040103F"/>
    <w:rsid w:val="00401F2A"/>
    <w:rsid w:val="004023B7"/>
    <w:rsid w:val="00402FEB"/>
    <w:rsid w:val="004031A1"/>
    <w:rsid w:val="004032C9"/>
    <w:rsid w:val="004056FA"/>
    <w:rsid w:val="00406716"/>
    <w:rsid w:val="00407A2E"/>
    <w:rsid w:val="00407F54"/>
    <w:rsid w:val="00410747"/>
    <w:rsid w:val="00410BEF"/>
    <w:rsid w:val="00411E92"/>
    <w:rsid w:val="0041376D"/>
    <w:rsid w:val="00413B8F"/>
    <w:rsid w:val="00414B3E"/>
    <w:rsid w:val="00415A84"/>
    <w:rsid w:val="004201D6"/>
    <w:rsid w:val="00421074"/>
    <w:rsid w:val="004242D4"/>
    <w:rsid w:val="00425430"/>
    <w:rsid w:val="004262BD"/>
    <w:rsid w:val="00427881"/>
    <w:rsid w:val="00433594"/>
    <w:rsid w:val="004336D8"/>
    <w:rsid w:val="0043505E"/>
    <w:rsid w:val="004351D5"/>
    <w:rsid w:val="00436F22"/>
    <w:rsid w:val="00437D18"/>
    <w:rsid w:val="004424B5"/>
    <w:rsid w:val="004449C6"/>
    <w:rsid w:val="004462BF"/>
    <w:rsid w:val="004506C5"/>
    <w:rsid w:val="0045182B"/>
    <w:rsid w:val="00452387"/>
    <w:rsid w:val="004559DD"/>
    <w:rsid w:val="00457E54"/>
    <w:rsid w:val="004608D3"/>
    <w:rsid w:val="00460DC3"/>
    <w:rsid w:val="00461AC9"/>
    <w:rsid w:val="00461B09"/>
    <w:rsid w:val="00465256"/>
    <w:rsid w:val="00466DE9"/>
    <w:rsid w:val="00467000"/>
    <w:rsid w:val="00467A01"/>
    <w:rsid w:val="00470477"/>
    <w:rsid w:val="00470589"/>
    <w:rsid w:val="00470921"/>
    <w:rsid w:val="00470A63"/>
    <w:rsid w:val="0047145E"/>
    <w:rsid w:val="00473A74"/>
    <w:rsid w:val="0047454F"/>
    <w:rsid w:val="00474748"/>
    <w:rsid w:val="004760CF"/>
    <w:rsid w:val="004769F6"/>
    <w:rsid w:val="00482E5C"/>
    <w:rsid w:val="004830BA"/>
    <w:rsid w:val="004830F0"/>
    <w:rsid w:val="004842B4"/>
    <w:rsid w:val="00485A5C"/>
    <w:rsid w:val="00486B18"/>
    <w:rsid w:val="00487486"/>
    <w:rsid w:val="00490AE7"/>
    <w:rsid w:val="004945BF"/>
    <w:rsid w:val="0049487D"/>
    <w:rsid w:val="004967AA"/>
    <w:rsid w:val="00497A8B"/>
    <w:rsid w:val="00497BBC"/>
    <w:rsid w:val="004A478C"/>
    <w:rsid w:val="004A4B3F"/>
    <w:rsid w:val="004A5987"/>
    <w:rsid w:val="004A70D6"/>
    <w:rsid w:val="004B1CEB"/>
    <w:rsid w:val="004B2B7C"/>
    <w:rsid w:val="004B3EF7"/>
    <w:rsid w:val="004B4F5E"/>
    <w:rsid w:val="004B63D1"/>
    <w:rsid w:val="004B693C"/>
    <w:rsid w:val="004C162C"/>
    <w:rsid w:val="004C49A1"/>
    <w:rsid w:val="004C704A"/>
    <w:rsid w:val="004D07A9"/>
    <w:rsid w:val="004D4DD1"/>
    <w:rsid w:val="004D594F"/>
    <w:rsid w:val="004E0FCA"/>
    <w:rsid w:val="004E30E8"/>
    <w:rsid w:val="004E5037"/>
    <w:rsid w:val="004E55BB"/>
    <w:rsid w:val="004E5848"/>
    <w:rsid w:val="004F0A33"/>
    <w:rsid w:val="004F2329"/>
    <w:rsid w:val="004F2E9D"/>
    <w:rsid w:val="004F59ED"/>
    <w:rsid w:val="004F5F73"/>
    <w:rsid w:val="004F5FB3"/>
    <w:rsid w:val="004F6C40"/>
    <w:rsid w:val="0050125D"/>
    <w:rsid w:val="00501FF0"/>
    <w:rsid w:val="00504864"/>
    <w:rsid w:val="00505784"/>
    <w:rsid w:val="00506DE9"/>
    <w:rsid w:val="005079A4"/>
    <w:rsid w:val="005107D1"/>
    <w:rsid w:val="005118E9"/>
    <w:rsid w:val="00512CA1"/>
    <w:rsid w:val="00514D35"/>
    <w:rsid w:val="00515F40"/>
    <w:rsid w:val="005178F4"/>
    <w:rsid w:val="0052138D"/>
    <w:rsid w:val="00522C33"/>
    <w:rsid w:val="00523B4D"/>
    <w:rsid w:val="00524E73"/>
    <w:rsid w:val="00525372"/>
    <w:rsid w:val="00526A52"/>
    <w:rsid w:val="00527546"/>
    <w:rsid w:val="00534170"/>
    <w:rsid w:val="00534B58"/>
    <w:rsid w:val="005352F8"/>
    <w:rsid w:val="005357E7"/>
    <w:rsid w:val="00536988"/>
    <w:rsid w:val="005370A5"/>
    <w:rsid w:val="00540296"/>
    <w:rsid w:val="005409BB"/>
    <w:rsid w:val="00542463"/>
    <w:rsid w:val="005425DF"/>
    <w:rsid w:val="005431A6"/>
    <w:rsid w:val="00546150"/>
    <w:rsid w:val="005477CD"/>
    <w:rsid w:val="005543FE"/>
    <w:rsid w:val="00566947"/>
    <w:rsid w:val="00566F21"/>
    <w:rsid w:val="0056737D"/>
    <w:rsid w:val="00571210"/>
    <w:rsid w:val="00572E28"/>
    <w:rsid w:val="005731F2"/>
    <w:rsid w:val="0057489D"/>
    <w:rsid w:val="005748D9"/>
    <w:rsid w:val="005750E2"/>
    <w:rsid w:val="00577536"/>
    <w:rsid w:val="00577F3E"/>
    <w:rsid w:val="00580D72"/>
    <w:rsid w:val="005900FC"/>
    <w:rsid w:val="00592861"/>
    <w:rsid w:val="005A40E9"/>
    <w:rsid w:val="005B31DA"/>
    <w:rsid w:val="005B36BE"/>
    <w:rsid w:val="005B3A4F"/>
    <w:rsid w:val="005C0F7E"/>
    <w:rsid w:val="005C4717"/>
    <w:rsid w:val="005C4E05"/>
    <w:rsid w:val="005D116B"/>
    <w:rsid w:val="005D327B"/>
    <w:rsid w:val="005D4441"/>
    <w:rsid w:val="005D5C09"/>
    <w:rsid w:val="005D7AC6"/>
    <w:rsid w:val="005E2788"/>
    <w:rsid w:val="005E2B95"/>
    <w:rsid w:val="005E337F"/>
    <w:rsid w:val="005E49E4"/>
    <w:rsid w:val="005E51B9"/>
    <w:rsid w:val="005F170D"/>
    <w:rsid w:val="005F1D5C"/>
    <w:rsid w:val="005F27E9"/>
    <w:rsid w:val="005F34AB"/>
    <w:rsid w:val="005F4C1B"/>
    <w:rsid w:val="005F7370"/>
    <w:rsid w:val="005F77F4"/>
    <w:rsid w:val="00601859"/>
    <w:rsid w:val="0060195B"/>
    <w:rsid w:val="006020FB"/>
    <w:rsid w:val="00602C7C"/>
    <w:rsid w:val="00602E94"/>
    <w:rsid w:val="00606979"/>
    <w:rsid w:val="00614579"/>
    <w:rsid w:val="00620A3B"/>
    <w:rsid w:val="00620D4C"/>
    <w:rsid w:val="0062112D"/>
    <w:rsid w:val="00622195"/>
    <w:rsid w:val="00623596"/>
    <w:rsid w:val="00625E6B"/>
    <w:rsid w:val="00626D31"/>
    <w:rsid w:val="00627537"/>
    <w:rsid w:val="006276C7"/>
    <w:rsid w:val="0063108B"/>
    <w:rsid w:val="00632585"/>
    <w:rsid w:val="006341C5"/>
    <w:rsid w:val="00634770"/>
    <w:rsid w:val="00636E9D"/>
    <w:rsid w:val="0064408B"/>
    <w:rsid w:val="00646BE7"/>
    <w:rsid w:val="00647250"/>
    <w:rsid w:val="006472E1"/>
    <w:rsid w:val="0065141F"/>
    <w:rsid w:val="00651547"/>
    <w:rsid w:val="006518B3"/>
    <w:rsid w:val="00652865"/>
    <w:rsid w:val="0065417A"/>
    <w:rsid w:val="00655007"/>
    <w:rsid w:val="00657B11"/>
    <w:rsid w:val="00661D65"/>
    <w:rsid w:val="0066289C"/>
    <w:rsid w:val="006637B9"/>
    <w:rsid w:val="00663C42"/>
    <w:rsid w:val="006650AE"/>
    <w:rsid w:val="006650B1"/>
    <w:rsid w:val="006654DE"/>
    <w:rsid w:val="006660AE"/>
    <w:rsid w:val="006669F0"/>
    <w:rsid w:val="006674EB"/>
    <w:rsid w:val="00667F14"/>
    <w:rsid w:val="00675057"/>
    <w:rsid w:val="00675E81"/>
    <w:rsid w:val="00675EE4"/>
    <w:rsid w:val="00676D2E"/>
    <w:rsid w:val="00680AC3"/>
    <w:rsid w:val="00680DEF"/>
    <w:rsid w:val="00682597"/>
    <w:rsid w:val="00683AC2"/>
    <w:rsid w:val="00683CCC"/>
    <w:rsid w:val="0068511B"/>
    <w:rsid w:val="00686650"/>
    <w:rsid w:val="00686D8D"/>
    <w:rsid w:val="00687D79"/>
    <w:rsid w:val="00690133"/>
    <w:rsid w:val="00690CFB"/>
    <w:rsid w:val="00692984"/>
    <w:rsid w:val="0069339A"/>
    <w:rsid w:val="00693E0C"/>
    <w:rsid w:val="00694670"/>
    <w:rsid w:val="00697015"/>
    <w:rsid w:val="006A4B70"/>
    <w:rsid w:val="006A7345"/>
    <w:rsid w:val="006A7B2F"/>
    <w:rsid w:val="006B2B35"/>
    <w:rsid w:val="006B3435"/>
    <w:rsid w:val="006B61A7"/>
    <w:rsid w:val="006B63E7"/>
    <w:rsid w:val="006B7E59"/>
    <w:rsid w:val="006C039A"/>
    <w:rsid w:val="006C17F3"/>
    <w:rsid w:val="006C30DF"/>
    <w:rsid w:val="006C5C80"/>
    <w:rsid w:val="006C5F00"/>
    <w:rsid w:val="006D0227"/>
    <w:rsid w:val="006D13A0"/>
    <w:rsid w:val="006D2B01"/>
    <w:rsid w:val="006D3DF6"/>
    <w:rsid w:val="006D44DB"/>
    <w:rsid w:val="006D5E58"/>
    <w:rsid w:val="006D7468"/>
    <w:rsid w:val="006D7D06"/>
    <w:rsid w:val="006E19A8"/>
    <w:rsid w:val="006E2BD1"/>
    <w:rsid w:val="006E3A7A"/>
    <w:rsid w:val="006E52FF"/>
    <w:rsid w:val="006E5607"/>
    <w:rsid w:val="006E6C27"/>
    <w:rsid w:val="006E7B9E"/>
    <w:rsid w:val="006F1C1E"/>
    <w:rsid w:val="006F245B"/>
    <w:rsid w:val="0070207A"/>
    <w:rsid w:val="00702552"/>
    <w:rsid w:val="007040B1"/>
    <w:rsid w:val="00710118"/>
    <w:rsid w:val="00711569"/>
    <w:rsid w:val="00712002"/>
    <w:rsid w:val="00712672"/>
    <w:rsid w:val="00716EE5"/>
    <w:rsid w:val="0072135C"/>
    <w:rsid w:val="007229FE"/>
    <w:rsid w:val="00722CD2"/>
    <w:rsid w:val="00723133"/>
    <w:rsid w:val="00726C5D"/>
    <w:rsid w:val="00730501"/>
    <w:rsid w:val="00730D40"/>
    <w:rsid w:val="00734388"/>
    <w:rsid w:val="007429BD"/>
    <w:rsid w:val="00743BFB"/>
    <w:rsid w:val="00744F8C"/>
    <w:rsid w:val="007477AD"/>
    <w:rsid w:val="00751048"/>
    <w:rsid w:val="00753952"/>
    <w:rsid w:val="00753DE5"/>
    <w:rsid w:val="00753E50"/>
    <w:rsid w:val="007552DD"/>
    <w:rsid w:val="0075742A"/>
    <w:rsid w:val="0076093C"/>
    <w:rsid w:val="00760F70"/>
    <w:rsid w:val="00765B4D"/>
    <w:rsid w:val="00766D8D"/>
    <w:rsid w:val="00771265"/>
    <w:rsid w:val="00772253"/>
    <w:rsid w:val="00775C87"/>
    <w:rsid w:val="0077648E"/>
    <w:rsid w:val="0077759C"/>
    <w:rsid w:val="00782FAB"/>
    <w:rsid w:val="0078346C"/>
    <w:rsid w:val="0078582A"/>
    <w:rsid w:val="00785E78"/>
    <w:rsid w:val="00787ED0"/>
    <w:rsid w:val="007908C4"/>
    <w:rsid w:val="007938A3"/>
    <w:rsid w:val="00793FEF"/>
    <w:rsid w:val="007947CE"/>
    <w:rsid w:val="00794FA5"/>
    <w:rsid w:val="00796A41"/>
    <w:rsid w:val="007A1329"/>
    <w:rsid w:val="007A18C0"/>
    <w:rsid w:val="007A1CCC"/>
    <w:rsid w:val="007A2E3C"/>
    <w:rsid w:val="007A5748"/>
    <w:rsid w:val="007A5C90"/>
    <w:rsid w:val="007A6AD1"/>
    <w:rsid w:val="007B1B81"/>
    <w:rsid w:val="007B2E8D"/>
    <w:rsid w:val="007B65C2"/>
    <w:rsid w:val="007B785B"/>
    <w:rsid w:val="007B7A7D"/>
    <w:rsid w:val="007C12BD"/>
    <w:rsid w:val="007C387C"/>
    <w:rsid w:val="007C426C"/>
    <w:rsid w:val="007C4A8F"/>
    <w:rsid w:val="007C52A9"/>
    <w:rsid w:val="007C5AF0"/>
    <w:rsid w:val="007C6225"/>
    <w:rsid w:val="007D53EC"/>
    <w:rsid w:val="007E12DF"/>
    <w:rsid w:val="007E19F9"/>
    <w:rsid w:val="007E20B1"/>
    <w:rsid w:val="007E3CD0"/>
    <w:rsid w:val="007F0142"/>
    <w:rsid w:val="007F16DA"/>
    <w:rsid w:val="007F21C4"/>
    <w:rsid w:val="007F5C20"/>
    <w:rsid w:val="007F6981"/>
    <w:rsid w:val="00800CC1"/>
    <w:rsid w:val="0080277B"/>
    <w:rsid w:val="00802E9E"/>
    <w:rsid w:val="008047FB"/>
    <w:rsid w:val="008048BB"/>
    <w:rsid w:val="00805C13"/>
    <w:rsid w:val="008071A6"/>
    <w:rsid w:val="00811EC4"/>
    <w:rsid w:val="008127EF"/>
    <w:rsid w:val="0081375D"/>
    <w:rsid w:val="00820B34"/>
    <w:rsid w:val="00822B53"/>
    <w:rsid w:val="008247D1"/>
    <w:rsid w:val="008256E7"/>
    <w:rsid w:val="00830B4E"/>
    <w:rsid w:val="00832808"/>
    <w:rsid w:val="00833303"/>
    <w:rsid w:val="00834734"/>
    <w:rsid w:val="0083549C"/>
    <w:rsid w:val="008367EA"/>
    <w:rsid w:val="00836995"/>
    <w:rsid w:val="00840ACA"/>
    <w:rsid w:val="00840D19"/>
    <w:rsid w:val="008418D5"/>
    <w:rsid w:val="00842FB0"/>
    <w:rsid w:val="00843147"/>
    <w:rsid w:val="00843704"/>
    <w:rsid w:val="00845729"/>
    <w:rsid w:val="008508AB"/>
    <w:rsid w:val="00852342"/>
    <w:rsid w:val="008523D0"/>
    <w:rsid w:val="00853704"/>
    <w:rsid w:val="00853AAC"/>
    <w:rsid w:val="00860248"/>
    <w:rsid w:val="00861982"/>
    <w:rsid w:val="00862075"/>
    <w:rsid w:val="00864C07"/>
    <w:rsid w:val="00866FE4"/>
    <w:rsid w:val="008709A7"/>
    <w:rsid w:val="00870E53"/>
    <w:rsid w:val="00872AF0"/>
    <w:rsid w:val="00872F23"/>
    <w:rsid w:val="0087324E"/>
    <w:rsid w:val="00875D3B"/>
    <w:rsid w:val="0087780D"/>
    <w:rsid w:val="008831A4"/>
    <w:rsid w:val="00883947"/>
    <w:rsid w:val="0088557E"/>
    <w:rsid w:val="00887A7C"/>
    <w:rsid w:val="00890153"/>
    <w:rsid w:val="00894D73"/>
    <w:rsid w:val="00895DCD"/>
    <w:rsid w:val="00896160"/>
    <w:rsid w:val="008A010B"/>
    <w:rsid w:val="008A4DFF"/>
    <w:rsid w:val="008A57EC"/>
    <w:rsid w:val="008B0DBA"/>
    <w:rsid w:val="008B4026"/>
    <w:rsid w:val="008B4966"/>
    <w:rsid w:val="008B6EA9"/>
    <w:rsid w:val="008C25C5"/>
    <w:rsid w:val="008C3464"/>
    <w:rsid w:val="008C34B8"/>
    <w:rsid w:val="008C407E"/>
    <w:rsid w:val="008C5E1E"/>
    <w:rsid w:val="008C5F1A"/>
    <w:rsid w:val="008C6AE4"/>
    <w:rsid w:val="008D1207"/>
    <w:rsid w:val="008D3513"/>
    <w:rsid w:val="008D3986"/>
    <w:rsid w:val="008D46DF"/>
    <w:rsid w:val="008D5D9E"/>
    <w:rsid w:val="008D74C9"/>
    <w:rsid w:val="008E2CC9"/>
    <w:rsid w:val="008E423B"/>
    <w:rsid w:val="008E51E9"/>
    <w:rsid w:val="008F1547"/>
    <w:rsid w:val="008F3356"/>
    <w:rsid w:val="008F38B8"/>
    <w:rsid w:val="008F3CFA"/>
    <w:rsid w:val="008F4B3C"/>
    <w:rsid w:val="008F6348"/>
    <w:rsid w:val="00901FEC"/>
    <w:rsid w:val="0090203A"/>
    <w:rsid w:val="00902054"/>
    <w:rsid w:val="00903D35"/>
    <w:rsid w:val="0090406D"/>
    <w:rsid w:val="0091087B"/>
    <w:rsid w:val="00911D7F"/>
    <w:rsid w:val="009131F4"/>
    <w:rsid w:val="00913839"/>
    <w:rsid w:val="00914711"/>
    <w:rsid w:val="00914DFD"/>
    <w:rsid w:val="009162C8"/>
    <w:rsid w:val="00916733"/>
    <w:rsid w:val="0092135A"/>
    <w:rsid w:val="009225B7"/>
    <w:rsid w:val="0092574C"/>
    <w:rsid w:val="00925F09"/>
    <w:rsid w:val="0093040C"/>
    <w:rsid w:val="0093310C"/>
    <w:rsid w:val="0093340D"/>
    <w:rsid w:val="009340A4"/>
    <w:rsid w:val="009345A6"/>
    <w:rsid w:val="00935255"/>
    <w:rsid w:val="00937150"/>
    <w:rsid w:val="009410C4"/>
    <w:rsid w:val="00943BCC"/>
    <w:rsid w:val="00944BBD"/>
    <w:rsid w:val="009451E2"/>
    <w:rsid w:val="00947ACE"/>
    <w:rsid w:val="00951442"/>
    <w:rsid w:val="009521FB"/>
    <w:rsid w:val="00953AD8"/>
    <w:rsid w:val="0095577C"/>
    <w:rsid w:val="00957258"/>
    <w:rsid w:val="0096061E"/>
    <w:rsid w:val="00960E03"/>
    <w:rsid w:val="00963968"/>
    <w:rsid w:val="00964844"/>
    <w:rsid w:val="00966D57"/>
    <w:rsid w:val="0097117B"/>
    <w:rsid w:val="00971E5D"/>
    <w:rsid w:val="00971F86"/>
    <w:rsid w:val="00975DE8"/>
    <w:rsid w:val="009767D8"/>
    <w:rsid w:val="00977CDE"/>
    <w:rsid w:val="00983639"/>
    <w:rsid w:val="00984E8D"/>
    <w:rsid w:val="00984F05"/>
    <w:rsid w:val="00990927"/>
    <w:rsid w:val="009911D9"/>
    <w:rsid w:val="00991695"/>
    <w:rsid w:val="00991806"/>
    <w:rsid w:val="0099299D"/>
    <w:rsid w:val="00995C6C"/>
    <w:rsid w:val="00997AA1"/>
    <w:rsid w:val="009A031E"/>
    <w:rsid w:val="009A0655"/>
    <w:rsid w:val="009A18BE"/>
    <w:rsid w:val="009A22C1"/>
    <w:rsid w:val="009A50BB"/>
    <w:rsid w:val="009B1061"/>
    <w:rsid w:val="009B1C92"/>
    <w:rsid w:val="009B2B4A"/>
    <w:rsid w:val="009B3412"/>
    <w:rsid w:val="009B3689"/>
    <w:rsid w:val="009B3CF3"/>
    <w:rsid w:val="009B4944"/>
    <w:rsid w:val="009B569D"/>
    <w:rsid w:val="009B6351"/>
    <w:rsid w:val="009B7C04"/>
    <w:rsid w:val="009C2AAD"/>
    <w:rsid w:val="009C3F71"/>
    <w:rsid w:val="009C42B0"/>
    <w:rsid w:val="009C48EA"/>
    <w:rsid w:val="009C5DD8"/>
    <w:rsid w:val="009C5F68"/>
    <w:rsid w:val="009D02B0"/>
    <w:rsid w:val="009D17AF"/>
    <w:rsid w:val="009D2C43"/>
    <w:rsid w:val="009D506A"/>
    <w:rsid w:val="009D64BE"/>
    <w:rsid w:val="009D6517"/>
    <w:rsid w:val="009D675E"/>
    <w:rsid w:val="009D6A57"/>
    <w:rsid w:val="009E039D"/>
    <w:rsid w:val="009E11C5"/>
    <w:rsid w:val="009E1852"/>
    <w:rsid w:val="009E4298"/>
    <w:rsid w:val="009E4353"/>
    <w:rsid w:val="009F7816"/>
    <w:rsid w:val="00A00459"/>
    <w:rsid w:val="00A028FF"/>
    <w:rsid w:val="00A029B0"/>
    <w:rsid w:val="00A0598A"/>
    <w:rsid w:val="00A10242"/>
    <w:rsid w:val="00A122B3"/>
    <w:rsid w:val="00A15292"/>
    <w:rsid w:val="00A1696D"/>
    <w:rsid w:val="00A2040F"/>
    <w:rsid w:val="00A2064E"/>
    <w:rsid w:val="00A21DD1"/>
    <w:rsid w:val="00A22D1B"/>
    <w:rsid w:val="00A24850"/>
    <w:rsid w:val="00A259A6"/>
    <w:rsid w:val="00A27C6B"/>
    <w:rsid w:val="00A335D6"/>
    <w:rsid w:val="00A339D3"/>
    <w:rsid w:val="00A346BE"/>
    <w:rsid w:val="00A41EAB"/>
    <w:rsid w:val="00A43EE1"/>
    <w:rsid w:val="00A45B88"/>
    <w:rsid w:val="00A50D87"/>
    <w:rsid w:val="00A50E5A"/>
    <w:rsid w:val="00A56E2D"/>
    <w:rsid w:val="00A57777"/>
    <w:rsid w:val="00A64939"/>
    <w:rsid w:val="00A654FA"/>
    <w:rsid w:val="00A76874"/>
    <w:rsid w:val="00A76D04"/>
    <w:rsid w:val="00A823D6"/>
    <w:rsid w:val="00A840BC"/>
    <w:rsid w:val="00A8533E"/>
    <w:rsid w:val="00A86942"/>
    <w:rsid w:val="00A86C8B"/>
    <w:rsid w:val="00A87660"/>
    <w:rsid w:val="00A939A1"/>
    <w:rsid w:val="00A972AA"/>
    <w:rsid w:val="00AA0505"/>
    <w:rsid w:val="00AA1987"/>
    <w:rsid w:val="00AA210A"/>
    <w:rsid w:val="00AA21C2"/>
    <w:rsid w:val="00AA2D2C"/>
    <w:rsid w:val="00AA52B9"/>
    <w:rsid w:val="00AA5392"/>
    <w:rsid w:val="00AA5BEA"/>
    <w:rsid w:val="00AB09CC"/>
    <w:rsid w:val="00AB0CD4"/>
    <w:rsid w:val="00AB1D7A"/>
    <w:rsid w:val="00AB2B4B"/>
    <w:rsid w:val="00AB3C2D"/>
    <w:rsid w:val="00AC0D31"/>
    <w:rsid w:val="00AC304C"/>
    <w:rsid w:val="00AC31A9"/>
    <w:rsid w:val="00AC5510"/>
    <w:rsid w:val="00AC5ABE"/>
    <w:rsid w:val="00AD0202"/>
    <w:rsid w:val="00AD02C2"/>
    <w:rsid w:val="00AD3309"/>
    <w:rsid w:val="00AD51A0"/>
    <w:rsid w:val="00AD5D77"/>
    <w:rsid w:val="00AD60EA"/>
    <w:rsid w:val="00AD6C32"/>
    <w:rsid w:val="00AD6C62"/>
    <w:rsid w:val="00AD7EFD"/>
    <w:rsid w:val="00AE226B"/>
    <w:rsid w:val="00AE294F"/>
    <w:rsid w:val="00AE6592"/>
    <w:rsid w:val="00AE6815"/>
    <w:rsid w:val="00AF2CF3"/>
    <w:rsid w:val="00AF32F5"/>
    <w:rsid w:val="00AF4C7A"/>
    <w:rsid w:val="00AF4D92"/>
    <w:rsid w:val="00AF5901"/>
    <w:rsid w:val="00AF5C0C"/>
    <w:rsid w:val="00AF6305"/>
    <w:rsid w:val="00AF7B18"/>
    <w:rsid w:val="00B0312B"/>
    <w:rsid w:val="00B0423C"/>
    <w:rsid w:val="00B04D25"/>
    <w:rsid w:val="00B06422"/>
    <w:rsid w:val="00B0788C"/>
    <w:rsid w:val="00B10939"/>
    <w:rsid w:val="00B12208"/>
    <w:rsid w:val="00B12ED0"/>
    <w:rsid w:val="00B12FCF"/>
    <w:rsid w:val="00B16C50"/>
    <w:rsid w:val="00B175D1"/>
    <w:rsid w:val="00B179BB"/>
    <w:rsid w:val="00B2087A"/>
    <w:rsid w:val="00B2253B"/>
    <w:rsid w:val="00B22717"/>
    <w:rsid w:val="00B271D4"/>
    <w:rsid w:val="00B27C98"/>
    <w:rsid w:val="00B304E5"/>
    <w:rsid w:val="00B31B42"/>
    <w:rsid w:val="00B31B5A"/>
    <w:rsid w:val="00B334F0"/>
    <w:rsid w:val="00B37A04"/>
    <w:rsid w:val="00B42471"/>
    <w:rsid w:val="00B44911"/>
    <w:rsid w:val="00B455D9"/>
    <w:rsid w:val="00B45C13"/>
    <w:rsid w:val="00B45D25"/>
    <w:rsid w:val="00B47401"/>
    <w:rsid w:val="00B47560"/>
    <w:rsid w:val="00B475DD"/>
    <w:rsid w:val="00B52427"/>
    <w:rsid w:val="00B52473"/>
    <w:rsid w:val="00B5721E"/>
    <w:rsid w:val="00B574F7"/>
    <w:rsid w:val="00B57C5B"/>
    <w:rsid w:val="00B57E1E"/>
    <w:rsid w:val="00B63DBE"/>
    <w:rsid w:val="00B707C5"/>
    <w:rsid w:val="00B72EBC"/>
    <w:rsid w:val="00B73CE6"/>
    <w:rsid w:val="00B74117"/>
    <w:rsid w:val="00B75978"/>
    <w:rsid w:val="00B77F78"/>
    <w:rsid w:val="00B81BAE"/>
    <w:rsid w:val="00B8569B"/>
    <w:rsid w:val="00B86ECE"/>
    <w:rsid w:val="00B912CF"/>
    <w:rsid w:val="00B91F4D"/>
    <w:rsid w:val="00B9599A"/>
    <w:rsid w:val="00B960AA"/>
    <w:rsid w:val="00BA0DB8"/>
    <w:rsid w:val="00BA3F2D"/>
    <w:rsid w:val="00BB0568"/>
    <w:rsid w:val="00BB1577"/>
    <w:rsid w:val="00BB2746"/>
    <w:rsid w:val="00BB2814"/>
    <w:rsid w:val="00BB5278"/>
    <w:rsid w:val="00BC2433"/>
    <w:rsid w:val="00BC249E"/>
    <w:rsid w:val="00BC2D0D"/>
    <w:rsid w:val="00BC3D49"/>
    <w:rsid w:val="00BC7FA5"/>
    <w:rsid w:val="00BD3190"/>
    <w:rsid w:val="00BD52C8"/>
    <w:rsid w:val="00BD54E2"/>
    <w:rsid w:val="00BD54FE"/>
    <w:rsid w:val="00BD56DD"/>
    <w:rsid w:val="00BD7E1F"/>
    <w:rsid w:val="00BE0043"/>
    <w:rsid w:val="00BE1787"/>
    <w:rsid w:val="00BE1A2E"/>
    <w:rsid w:val="00BE2D23"/>
    <w:rsid w:val="00BE3E7D"/>
    <w:rsid w:val="00BE51CA"/>
    <w:rsid w:val="00BE5659"/>
    <w:rsid w:val="00BE6560"/>
    <w:rsid w:val="00BE78AD"/>
    <w:rsid w:val="00BE7A64"/>
    <w:rsid w:val="00BE7DC8"/>
    <w:rsid w:val="00BF407D"/>
    <w:rsid w:val="00BF4A8D"/>
    <w:rsid w:val="00BF5712"/>
    <w:rsid w:val="00BF6C2E"/>
    <w:rsid w:val="00C010BD"/>
    <w:rsid w:val="00C03CDD"/>
    <w:rsid w:val="00C11CD2"/>
    <w:rsid w:val="00C11F15"/>
    <w:rsid w:val="00C12E6E"/>
    <w:rsid w:val="00C13C4F"/>
    <w:rsid w:val="00C16414"/>
    <w:rsid w:val="00C16CD6"/>
    <w:rsid w:val="00C17C78"/>
    <w:rsid w:val="00C23AB1"/>
    <w:rsid w:val="00C25505"/>
    <w:rsid w:val="00C25FAB"/>
    <w:rsid w:val="00C323EC"/>
    <w:rsid w:val="00C32A72"/>
    <w:rsid w:val="00C330A2"/>
    <w:rsid w:val="00C368CE"/>
    <w:rsid w:val="00C3743C"/>
    <w:rsid w:val="00C37B6E"/>
    <w:rsid w:val="00C41E50"/>
    <w:rsid w:val="00C42A9F"/>
    <w:rsid w:val="00C44206"/>
    <w:rsid w:val="00C460E5"/>
    <w:rsid w:val="00C46839"/>
    <w:rsid w:val="00C50A4C"/>
    <w:rsid w:val="00C51FCA"/>
    <w:rsid w:val="00C56A3F"/>
    <w:rsid w:val="00C56EE3"/>
    <w:rsid w:val="00C577ED"/>
    <w:rsid w:val="00C65A00"/>
    <w:rsid w:val="00C663B4"/>
    <w:rsid w:val="00C66556"/>
    <w:rsid w:val="00C7152B"/>
    <w:rsid w:val="00C71DEC"/>
    <w:rsid w:val="00C758B9"/>
    <w:rsid w:val="00C75DD4"/>
    <w:rsid w:val="00C8076F"/>
    <w:rsid w:val="00C80E87"/>
    <w:rsid w:val="00C84C8F"/>
    <w:rsid w:val="00C85795"/>
    <w:rsid w:val="00C86DFD"/>
    <w:rsid w:val="00C91320"/>
    <w:rsid w:val="00C9161F"/>
    <w:rsid w:val="00C91710"/>
    <w:rsid w:val="00C95828"/>
    <w:rsid w:val="00CA05A3"/>
    <w:rsid w:val="00CA0F5C"/>
    <w:rsid w:val="00CA1CA8"/>
    <w:rsid w:val="00CA296E"/>
    <w:rsid w:val="00CA3349"/>
    <w:rsid w:val="00CA4473"/>
    <w:rsid w:val="00CA5CC2"/>
    <w:rsid w:val="00CA6AAC"/>
    <w:rsid w:val="00CA6AB0"/>
    <w:rsid w:val="00CB0AE3"/>
    <w:rsid w:val="00CB0ECD"/>
    <w:rsid w:val="00CB16D0"/>
    <w:rsid w:val="00CB371E"/>
    <w:rsid w:val="00CB4173"/>
    <w:rsid w:val="00CB5D9F"/>
    <w:rsid w:val="00CB5FCD"/>
    <w:rsid w:val="00CB7660"/>
    <w:rsid w:val="00CC0DE5"/>
    <w:rsid w:val="00CC1A43"/>
    <w:rsid w:val="00CC2931"/>
    <w:rsid w:val="00CC45A0"/>
    <w:rsid w:val="00CC5AFD"/>
    <w:rsid w:val="00CC6A14"/>
    <w:rsid w:val="00CC6B35"/>
    <w:rsid w:val="00CC76FB"/>
    <w:rsid w:val="00CC7A63"/>
    <w:rsid w:val="00CD0401"/>
    <w:rsid w:val="00CD1D5A"/>
    <w:rsid w:val="00CD2E00"/>
    <w:rsid w:val="00CD4E23"/>
    <w:rsid w:val="00CD539C"/>
    <w:rsid w:val="00CD53EE"/>
    <w:rsid w:val="00CE1853"/>
    <w:rsid w:val="00CE2EA2"/>
    <w:rsid w:val="00CE3D8E"/>
    <w:rsid w:val="00CE485B"/>
    <w:rsid w:val="00CE4CAB"/>
    <w:rsid w:val="00CF1596"/>
    <w:rsid w:val="00CF1B9B"/>
    <w:rsid w:val="00CF2B93"/>
    <w:rsid w:val="00CF78A1"/>
    <w:rsid w:val="00D004A7"/>
    <w:rsid w:val="00D02257"/>
    <w:rsid w:val="00D032B3"/>
    <w:rsid w:val="00D10501"/>
    <w:rsid w:val="00D11742"/>
    <w:rsid w:val="00D11DCE"/>
    <w:rsid w:val="00D1639C"/>
    <w:rsid w:val="00D16A69"/>
    <w:rsid w:val="00D17F7A"/>
    <w:rsid w:val="00D217A2"/>
    <w:rsid w:val="00D2315C"/>
    <w:rsid w:val="00D25D69"/>
    <w:rsid w:val="00D2640F"/>
    <w:rsid w:val="00D26B73"/>
    <w:rsid w:val="00D308C4"/>
    <w:rsid w:val="00D30E3E"/>
    <w:rsid w:val="00D313EF"/>
    <w:rsid w:val="00D355C2"/>
    <w:rsid w:val="00D37211"/>
    <w:rsid w:val="00D374AF"/>
    <w:rsid w:val="00D37988"/>
    <w:rsid w:val="00D37CC0"/>
    <w:rsid w:val="00D435DB"/>
    <w:rsid w:val="00D4372E"/>
    <w:rsid w:val="00D47DEB"/>
    <w:rsid w:val="00D50459"/>
    <w:rsid w:val="00D50BD9"/>
    <w:rsid w:val="00D52534"/>
    <w:rsid w:val="00D53CAC"/>
    <w:rsid w:val="00D55720"/>
    <w:rsid w:val="00D5665E"/>
    <w:rsid w:val="00D60461"/>
    <w:rsid w:val="00D606CA"/>
    <w:rsid w:val="00D61CEE"/>
    <w:rsid w:val="00D64AC6"/>
    <w:rsid w:val="00D64B75"/>
    <w:rsid w:val="00D654EF"/>
    <w:rsid w:val="00D6703A"/>
    <w:rsid w:val="00D70E09"/>
    <w:rsid w:val="00D70FC3"/>
    <w:rsid w:val="00D71882"/>
    <w:rsid w:val="00D80934"/>
    <w:rsid w:val="00D8401A"/>
    <w:rsid w:val="00D85ABA"/>
    <w:rsid w:val="00D8676E"/>
    <w:rsid w:val="00D86AD9"/>
    <w:rsid w:val="00D878F1"/>
    <w:rsid w:val="00D9333A"/>
    <w:rsid w:val="00D96BF3"/>
    <w:rsid w:val="00DA08AA"/>
    <w:rsid w:val="00DA1C60"/>
    <w:rsid w:val="00DA381B"/>
    <w:rsid w:val="00DA3919"/>
    <w:rsid w:val="00DA3A07"/>
    <w:rsid w:val="00DA51C5"/>
    <w:rsid w:val="00DA56E2"/>
    <w:rsid w:val="00DA60E9"/>
    <w:rsid w:val="00DA6F13"/>
    <w:rsid w:val="00DA777B"/>
    <w:rsid w:val="00DB073D"/>
    <w:rsid w:val="00DB56AB"/>
    <w:rsid w:val="00DB5908"/>
    <w:rsid w:val="00DB5936"/>
    <w:rsid w:val="00DB6348"/>
    <w:rsid w:val="00DB6DDC"/>
    <w:rsid w:val="00DB735A"/>
    <w:rsid w:val="00DB7E30"/>
    <w:rsid w:val="00DC0B38"/>
    <w:rsid w:val="00DC1986"/>
    <w:rsid w:val="00DC1996"/>
    <w:rsid w:val="00DC24EA"/>
    <w:rsid w:val="00DC3F3B"/>
    <w:rsid w:val="00DC4C00"/>
    <w:rsid w:val="00DC4FF9"/>
    <w:rsid w:val="00DC52FD"/>
    <w:rsid w:val="00DC585F"/>
    <w:rsid w:val="00DC75FF"/>
    <w:rsid w:val="00DC7834"/>
    <w:rsid w:val="00DD129F"/>
    <w:rsid w:val="00DE2121"/>
    <w:rsid w:val="00DE36D1"/>
    <w:rsid w:val="00DE619F"/>
    <w:rsid w:val="00DF4106"/>
    <w:rsid w:val="00DF564B"/>
    <w:rsid w:val="00DF585B"/>
    <w:rsid w:val="00DF68BE"/>
    <w:rsid w:val="00DF68CA"/>
    <w:rsid w:val="00DF6B7B"/>
    <w:rsid w:val="00E008EF"/>
    <w:rsid w:val="00E009D0"/>
    <w:rsid w:val="00E00F86"/>
    <w:rsid w:val="00E01FF0"/>
    <w:rsid w:val="00E027DA"/>
    <w:rsid w:val="00E0359D"/>
    <w:rsid w:val="00E03EC5"/>
    <w:rsid w:val="00E045E3"/>
    <w:rsid w:val="00E06F17"/>
    <w:rsid w:val="00E073B0"/>
    <w:rsid w:val="00E07685"/>
    <w:rsid w:val="00E10499"/>
    <w:rsid w:val="00E10516"/>
    <w:rsid w:val="00E10C88"/>
    <w:rsid w:val="00E11637"/>
    <w:rsid w:val="00E16F79"/>
    <w:rsid w:val="00E21147"/>
    <w:rsid w:val="00E216A6"/>
    <w:rsid w:val="00E2282A"/>
    <w:rsid w:val="00E22DA2"/>
    <w:rsid w:val="00E239EB"/>
    <w:rsid w:val="00E246FD"/>
    <w:rsid w:val="00E24DA0"/>
    <w:rsid w:val="00E258B6"/>
    <w:rsid w:val="00E27248"/>
    <w:rsid w:val="00E275E8"/>
    <w:rsid w:val="00E3000A"/>
    <w:rsid w:val="00E347FA"/>
    <w:rsid w:val="00E3542A"/>
    <w:rsid w:val="00E359A7"/>
    <w:rsid w:val="00E36AB7"/>
    <w:rsid w:val="00E37863"/>
    <w:rsid w:val="00E37CD8"/>
    <w:rsid w:val="00E424E1"/>
    <w:rsid w:val="00E43834"/>
    <w:rsid w:val="00E44A08"/>
    <w:rsid w:val="00E44DF8"/>
    <w:rsid w:val="00E4563F"/>
    <w:rsid w:val="00E468C6"/>
    <w:rsid w:val="00E46F2F"/>
    <w:rsid w:val="00E502D5"/>
    <w:rsid w:val="00E53BCA"/>
    <w:rsid w:val="00E546A3"/>
    <w:rsid w:val="00E559D8"/>
    <w:rsid w:val="00E55A84"/>
    <w:rsid w:val="00E61057"/>
    <w:rsid w:val="00E610CE"/>
    <w:rsid w:val="00E61826"/>
    <w:rsid w:val="00E61A51"/>
    <w:rsid w:val="00E62130"/>
    <w:rsid w:val="00E635CC"/>
    <w:rsid w:val="00E651B0"/>
    <w:rsid w:val="00E6577A"/>
    <w:rsid w:val="00E677C6"/>
    <w:rsid w:val="00E71C14"/>
    <w:rsid w:val="00E72B65"/>
    <w:rsid w:val="00E75A75"/>
    <w:rsid w:val="00E81426"/>
    <w:rsid w:val="00E85C48"/>
    <w:rsid w:val="00E915A8"/>
    <w:rsid w:val="00E94057"/>
    <w:rsid w:val="00E94636"/>
    <w:rsid w:val="00E947F9"/>
    <w:rsid w:val="00E955EE"/>
    <w:rsid w:val="00E96C63"/>
    <w:rsid w:val="00E97C78"/>
    <w:rsid w:val="00EA0608"/>
    <w:rsid w:val="00EA357A"/>
    <w:rsid w:val="00EA369E"/>
    <w:rsid w:val="00EA3C1F"/>
    <w:rsid w:val="00EA5FA4"/>
    <w:rsid w:val="00EB06D4"/>
    <w:rsid w:val="00EB7174"/>
    <w:rsid w:val="00EC0E87"/>
    <w:rsid w:val="00EC2A95"/>
    <w:rsid w:val="00EC2E91"/>
    <w:rsid w:val="00EC3107"/>
    <w:rsid w:val="00EC44A0"/>
    <w:rsid w:val="00EC4F90"/>
    <w:rsid w:val="00EC50FE"/>
    <w:rsid w:val="00EC569E"/>
    <w:rsid w:val="00ED0514"/>
    <w:rsid w:val="00ED0AFC"/>
    <w:rsid w:val="00ED10C4"/>
    <w:rsid w:val="00ED137A"/>
    <w:rsid w:val="00ED22C2"/>
    <w:rsid w:val="00ED299E"/>
    <w:rsid w:val="00ED4B12"/>
    <w:rsid w:val="00ED589B"/>
    <w:rsid w:val="00ED6896"/>
    <w:rsid w:val="00ED7B0C"/>
    <w:rsid w:val="00EE5F20"/>
    <w:rsid w:val="00EF0BC6"/>
    <w:rsid w:val="00EF4B85"/>
    <w:rsid w:val="00EF679F"/>
    <w:rsid w:val="00F00368"/>
    <w:rsid w:val="00F017C6"/>
    <w:rsid w:val="00F01974"/>
    <w:rsid w:val="00F036C6"/>
    <w:rsid w:val="00F03A79"/>
    <w:rsid w:val="00F03F10"/>
    <w:rsid w:val="00F07451"/>
    <w:rsid w:val="00F1195B"/>
    <w:rsid w:val="00F11B53"/>
    <w:rsid w:val="00F14B9D"/>
    <w:rsid w:val="00F14E55"/>
    <w:rsid w:val="00F16577"/>
    <w:rsid w:val="00F176EF"/>
    <w:rsid w:val="00F17A11"/>
    <w:rsid w:val="00F17DDC"/>
    <w:rsid w:val="00F20390"/>
    <w:rsid w:val="00F205B6"/>
    <w:rsid w:val="00F21456"/>
    <w:rsid w:val="00F22235"/>
    <w:rsid w:val="00F22426"/>
    <w:rsid w:val="00F231C8"/>
    <w:rsid w:val="00F30A51"/>
    <w:rsid w:val="00F30DA7"/>
    <w:rsid w:val="00F313A9"/>
    <w:rsid w:val="00F35C3A"/>
    <w:rsid w:val="00F35FE6"/>
    <w:rsid w:val="00F40695"/>
    <w:rsid w:val="00F40AB9"/>
    <w:rsid w:val="00F43F56"/>
    <w:rsid w:val="00F46F86"/>
    <w:rsid w:val="00F47058"/>
    <w:rsid w:val="00F475E6"/>
    <w:rsid w:val="00F504FE"/>
    <w:rsid w:val="00F51B2A"/>
    <w:rsid w:val="00F542A3"/>
    <w:rsid w:val="00F54C6F"/>
    <w:rsid w:val="00F56007"/>
    <w:rsid w:val="00F56F7B"/>
    <w:rsid w:val="00F57877"/>
    <w:rsid w:val="00F61583"/>
    <w:rsid w:val="00F6284E"/>
    <w:rsid w:val="00F63097"/>
    <w:rsid w:val="00F64210"/>
    <w:rsid w:val="00F64234"/>
    <w:rsid w:val="00F64742"/>
    <w:rsid w:val="00F64838"/>
    <w:rsid w:val="00F660F6"/>
    <w:rsid w:val="00F66D67"/>
    <w:rsid w:val="00F73E6E"/>
    <w:rsid w:val="00F74847"/>
    <w:rsid w:val="00F74A17"/>
    <w:rsid w:val="00F7778F"/>
    <w:rsid w:val="00F812B5"/>
    <w:rsid w:val="00F829DD"/>
    <w:rsid w:val="00F82B3E"/>
    <w:rsid w:val="00F8305B"/>
    <w:rsid w:val="00F86138"/>
    <w:rsid w:val="00F86559"/>
    <w:rsid w:val="00F879B1"/>
    <w:rsid w:val="00F90783"/>
    <w:rsid w:val="00F91DFE"/>
    <w:rsid w:val="00F93EBC"/>
    <w:rsid w:val="00F9488C"/>
    <w:rsid w:val="00FA06A2"/>
    <w:rsid w:val="00FA1CF9"/>
    <w:rsid w:val="00FA23FD"/>
    <w:rsid w:val="00FA3DE0"/>
    <w:rsid w:val="00FA4285"/>
    <w:rsid w:val="00FA4F1B"/>
    <w:rsid w:val="00FA547B"/>
    <w:rsid w:val="00FB08CA"/>
    <w:rsid w:val="00FB3F43"/>
    <w:rsid w:val="00FC294D"/>
    <w:rsid w:val="00FD0096"/>
    <w:rsid w:val="00FD41D4"/>
    <w:rsid w:val="00FD479D"/>
    <w:rsid w:val="00FD532B"/>
    <w:rsid w:val="00FD5C58"/>
    <w:rsid w:val="00FD604C"/>
    <w:rsid w:val="00FD61A1"/>
    <w:rsid w:val="00FD6BAC"/>
    <w:rsid w:val="00FD6E9F"/>
    <w:rsid w:val="00FE16CE"/>
    <w:rsid w:val="00FE2A3D"/>
    <w:rsid w:val="00FE3807"/>
    <w:rsid w:val="00FE5DFA"/>
    <w:rsid w:val="00FE639B"/>
    <w:rsid w:val="00FE7C21"/>
    <w:rsid w:val="00FF169B"/>
    <w:rsid w:val="00FF25FA"/>
    <w:rsid w:val="00FF4674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9339A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1209B5"/>
    <w:rPr>
      <w:color w:val="0563C1"/>
      <w:u w:val="single"/>
    </w:rPr>
  </w:style>
  <w:style w:type="character" w:styleId="Perirtashipersaitas">
    <w:name w:val="FollowedHyperlink"/>
    <w:basedOn w:val="Numatytasispastraiposriftas"/>
    <w:uiPriority w:val="99"/>
    <w:unhideWhenUsed/>
    <w:rsid w:val="001209B5"/>
    <w:rPr>
      <w:color w:val="954F72"/>
      <w:u w:val="single"/>
    </w:rPr>
  </w:style>
  <w:style w:type="paragraph" w:customStyle="1" w:styleId="msonormal0">
    <w:name w:val="msonormal"/>
    <w:basedOn w:val="prastasis"/>
    <w:rsid w:val="001209B5"/>
    <w:pPr>
      <w:spacing w:before="100" w:beforeAutospacing="1" w:after="100" w:afterAutospacing="1"/>
    </w:pPr>
    <w:rPr>
      <w:lang w:eastAsia="lt-LT"/>
    </w:rPr>
  </w:style>
  <w:style w:type="paragraph" w:customStyle="1" w:styleId="xl66">
    <w:name w:val="xl66"/>
    <w:basedOn w:val="prastasis"/>
    <w:rsid w:val="001209B5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67">
    <w:name w:val="xl67"/>
    <w:basedOn w:val="prastasis"/>
    <w:rsid w:val="001209B5"/>
    <w:pPr>
      <w:spacing w:before="100" w:beforeAutospacing="1" w:after="100" w:afterAutospacing="1"/>
    </w:pPr>
    <w:rPr>
      <w:sz w:val="18"/>
      <w:szCs w:val="18"/>
      <w:lang w:eastAsia="lt-LT"/>
    </w:rPr>
  </w:style>
  <w:style w:type="paragraph" w:customStyle="1" w:styleId="xl68">
    <w:name w:val="xl68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69">
    <w:name w:val="xl69"/>
    <w:basedOn w:val="prastasis"/>
    <w:rsid w:val="001209B5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0">
    <w:name w:val="xl70"/>
    <w:basedOn w:val="prastasis"/>
    <w:rsid w:val="001209B5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71">
    <w:name w:val="xl71"/>
    <w:basedOn w:val="prastasis"/>
    <w:rsid w:val="001209B5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72">
    <w:name w:val="xl72"/>
    <w:basedOn w:val="prastasis"/>
    <w:rsid w:val="001209B5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3">
    <w:name w:val="xl73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4">
    <w:name w:val="xl74"/>
    <w:basedOn w:val="prastasis"/>
    <w:rsid w:val="001209B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5">
    <w:name w:val="xl75"/>
    <w:basedOn w:val="prastasis"/>
    <w:rsid w:val="001209B5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6">
    <w:name w:val="xl76"/>
    <w:basedOn w:val="prastasis"/>
    <w:rsid w:val="001209B5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77">
    <w:name w:val="xl7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8">
    <w:name w:val="xl78"/>
    <w:basedOn w:val="prastasis"/>
    <w:rsid w:val="001209B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9">
    <w:name w:val="xl79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0">
    <w:name w:val="xl80"/>
    <w:basedOn w:val="prastasis"/>
    <w:rsid w:val="001209B5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1">
    <w:name w:val="xl81"/>
    <w:basedOn w:val="prastasis"/>
    <w:rsid w:val="001209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2">
    <w:name w:val="xl82"/>
    <w:basedOn w:val="prastasis"/>
    <w:rsid w:val="001209B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3">
    <w:name w:val="xl83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4">
    <w:name w:val="xl84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5">
    <w:name w:val="xl85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6">
    <w:name w:val="xl8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7">
    <w:name w:val="xl87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88">
    <w:name w:val="xl88"/>
    <w:basedOn w:val="prastasis"/>
    <w:rsid w:val="001209B5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89">
    <w:name w:val="xl8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0">
    <w:name w:val="xl90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91">
    <w:name w:val="xl91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92">
    <w:name w:val="xl92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93">
    <w:name w:val="xl93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4">
    <w:name w:val="xl94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5">
    <w:name w:val="xl95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6">
    <w:name w:val="xl96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97">
    <w:name w:val="xl97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98">
    <w:name w:val="xl98"/>
    <w:basedOn w:val="prastasis"/>
    <w:rsid w:val="001209B5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9">
    <w:name w:val="xl99"/>
    <w:basedOn w:val="prastasis"/>
    <w:rsid w:val="001209B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0">
    <w:name w:val="xl100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01">
    <w:name w:val="xl101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02">
    <w:name w:val="xl102"/>
    <w:basedOn w:val="prastasis"/>
    <w:rsid w:val="001209B5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3">
    <w:name w:val="xl103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04">
    <w:name w:val="xl104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105">
    <w:name w:val="xl105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106">
    <w:name w:val="xl106"/>
    <w:basedOn w:val="prastasis"/>
    <w:rsid w:val="001209B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7">
    <w:name w:val="xl10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8">
    <w:name w:val="xl108"/>
    <w:basedOn w:val="prastasis"/>
    <w:rsid w:val="001209B5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9">
    <w:name w:val="xl109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0">
    <w:name w:val="xl110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1">
    <w:name w:val="xl111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12">
    <w:name w:val="xl112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13">
    <w:name w:val="xl113"/>
    <w:basedOn w:val="prastasis"/>
    <w:rsid w:val="001209B5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4">
    <w:name w:val="xl114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15">
    <w:name w:val="xl115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6">
    <w:name w:val="xl116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7">
    <w:name w:val="xl117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8">
    <w:name w:val="xl11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9">
    <w:name w:val="xl11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0">
    <w:name w:val="xl120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1">
    <w:name w:val="xl12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2">
    <w:name w:val="xl122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23">
    <w:name w:val="xl12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24">
    <w:name w:val="xl124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25">
    <w:name w:val="xl12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26">
    <w:name w:val="xl12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27">
    <w:name w:val="xl127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8">
    <w:name w:val="xl12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29">
    <w:name w:val="xl12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30">
    <w:name w:val="xl130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31">
    <w:name w:val="xl13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32">
    <w:name w:val="xl13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33">
    <w:name w:val="xl133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34">
    <w:name w:val="xl134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5">
    <w:name w:val="xl135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lt-LT"/>
    </w:rPr>
  </w:style>
  <w:style w:type="paragraph" w:customStyle="1" w:styleId="xl136">
    <w:name w:val="xl136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7">
    <w:name w:val="xl13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8">
    <w:name w:val="xl138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39">
    <w:name w:val="xl139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40">
    <w:name w:val="xl140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41">
    <w:name w:val="xl141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2">
    <w:name w:val="xl14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43">
    <w:name w:val="xl14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44">
    <w:name w:val="xl144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5">
    <w:name w:val="xl145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46">
    <w:name w:val="xl14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7">
    <w:name w:val="xl147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8">
    <w:name w:val="xl148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9">
    <w:name w:val="xl149"/>
    <w:basedOn w:val="prastasis"/>
    <w:rsid w:val="001209B5"/>
    <w:pPr>
      <w:pBdr>
        <w:bottom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0">
    <w:name w:val="xl150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51">
    <w:name w:val="xl151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52">
    <w:name w:val="xl15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3">
    <w:name w:val="xl153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54">
    <w:name w:val="xl154"/>
    <w:basedOn w:val="prastasis"/>
    <w:rsid w:val="001209B5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5">
    <w:name w:val="xl155"/>
    <w:basedOn w:val="prastasis"/>
    <w:rsid w:val="001209B5"/>
    <w:pPr>
      <w:spacing w:before="100" w:beforeAutospacing="1" w:after="100" w:afterAutospacing="1"/>
      <w:jc w:val="right"/>
      <w:textAlignment w:val="top"/>
    </w:pPr>
    <w:rPr>
      <w:rFonts w:ascii="Arial" w:hAnsi="Arial" w:cs="Arial"/>
      <w:lang w:eastAsia="lt-LT"/>
    </w:rPr>
  </w:style>
  <w:style w:type="paragraph" w:customStyle="1" w:styleId="xl156">
    <w:name w:val="xl15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7">
    <w:name w:val="xl157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8">
    <w:name w:val="xl15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59">
    <w:name w:val="xl15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60">
    <w:name w:val="xl160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1">
    <w:name w:val="xl16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62">
    <w:name w:val="xl16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63">
    <w:name w:val="xl163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64">
    <w:name w:val="xl164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65">
    <w:name w:val="xl16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66">
    <w:name w:val="xl166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7">
    <w:name w:val="xl167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8">
    <w:name w:val="xl168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9">
    <w:name w:val="xl169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70">
    <w:name w:val="xl170"/>
    <w:basedOn w:val="prastasis"/>
    <w:rsid w:val="001209B5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71">
    <w:name w:val="xl17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72">
    <w:name w:val="xl172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73">
    <w:name w:val="xl173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74">
    <w:name w:val="xl174"/>
    <w:basedOn w:val="prastasis"/>
    <w:rsid w:val="001209B5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75">
    <w:name w:val="xl175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76">
    <w:name w:val="xl176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77">
    <w:name w:val="xl177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78">
    <w:name w:val="xl178"/>
    <w:basedOn w:val="prastasis"/>
    <w:rsid w:val="001209B5"/>
    <w:pP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79">
    <w:name w:val="xl179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80">
    <w:name w:val="xl180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81">
    <w:name w:val="xl18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82">
    <w:name w:val="xl18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83">
    <w:name w:val="xl183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84">
    <w:name w:val="xl184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85">
    <w:name w:val="xl18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86">
    <w:name w:val="xl186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87">
    <w:name w:val="xl187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88">
    <w:name w:val="xl18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89">
    <w:name w:val="xl18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90">
    <w:name w:val="xl190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91">
    <w:name w:val="xl19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92">
    <w:name w:val="xl192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93">
    <w:name w:val="xl193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94">
    <w:name w:val="xl194"/>
    <w:basedOn w:val="prastasis"/>
    <w:rsid w:val="001209B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95">
    <w:name w:val="xl195"/>
    <w:basedOn w:val="prastasis"/>
    <w:rsid w:val="001209B5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96">
    <w:name w:val="xl196"/>
    <w:basedOn w:val="prastasis"/>
    <w:rsid w:val="001209B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97">
    <w:name w:val="xl197"/>
    <w:basedOn w:val="prastasis"/>
    <w:rsid w:val="001209B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98">
    <w:name w:val="xl198"/>
    <w:basedOn w:val="prastasis"/>
    <w:rsid w:val="001209B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99">
    <w:name w:val="xl19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00">
    <w:name w:val="xl200"/>
    <w:basedOn w:val="prastasis"/>
    <w:rsid w:val="001209B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01">
    <w:name w:val="xl20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02">
    <w:name w:val="xl202"/>
    <w:basedOn w:val="prastasis"/>
    <w:rsid w:val="001209B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03">
    <w:name w:val="xl20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204">
    <w:name w:val="xl204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05">
    <w:name w:val="xl205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06">
    <w:name w:val="xl206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07">
    <w:name w:val="xl207"/>
    <w:basedOn w:val="prastasis"/>
    <w:rsid w:val="001209B5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08">
    <w:name w:val="xl208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09">
    <w:name w:val="xl209"/>
    <w:basedOn w:val="prastasis"/>
    <w:rsid w:val="001209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10">
    <w:name w:val="xl210"/>
    <w:basedOn w:val="prastasis"/>
    <w:rsid w:val="001209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11">
    <w:name w:val="xl211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12">
    <w:name w:val="xl212"/>
    <w:basedOn w:val="prastasis"/>
    <w:rsid w:val="001209B5"/>
    <w:pPr>
      <w:pBdr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13">
    <w:name w:val="xl213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14">
    <w:name w:val="xl214"/>
    <w:basedOn w:val="prastasis"/>
    <w:rsid w:val="001209B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5">
    <w:name w:val="xl215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16">
    <w:name w:val="xl216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17">
    <w:name w:val="xl217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8">
    <w:name w:val="xl218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9">
    <w:name w:val="xl219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20">
    <w:name w:val="xl220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21">
    <w:name w:val="xl221"/>
    <w:basedOn w:val="prastasis"/>
    <w:rsid w:val="001209B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22">
    <w:name w:val="xl22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23">
    <w:name w:val="xl223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24">
    <w:name w:val="xl224"/>
    <w:basedOn w:val="prastasis"/>
    <w:rsid w:val="003A1C5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25">
    <w:name w:val="xl225"/>
    <w:basedOn w:val="prastasis"/>
    <w:rsid w:val="003A1C5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26">
    <w:name w:val="xl226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27">
    <w:name w:val="xl227"/>
    <w:basedOn w:val="prastasis"/>
    <w:rsid w:val="003A1C5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28">
    <w:name w:val="xl228"/>
    <w:basedOn w:val="prastasis"/>
    <w:rsid w:val="003A1C56"/>
    <w:pPr>
      <w:pBdr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29">
    <w:name w:val="xl229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0">
    <w:name w:val="xl230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31">
    <w:name w:val="xl231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2">
    <w:name w:val="xl232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3">
    <w:name w:val="xl233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4">
    <w:name w:val="xl234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5">
    <w:name w:val="xl235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36">
    <w:name w:val="xl236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lang w:eastAsia="lt-LT"/>
    </w:rPr>
  </w:style>
  <w:style w:type="paragraph" w:customStyle="1" w:styleId="xl237">
    <w:name w:val="xl237"/>
    <w:basedOn w:val="prastasis"/>
    <w:rsid w:val="003A1C5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8">
    <w:name w:val="xl238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39">
    <w:name w:val="xl239"/>
    <w:basedOn w:val="prastasis"/>
    <w:rsid w:val="003A1C5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40">
    <w:name w:val="xl240"/>
    <w:basedOn w:val="prastasis"/>
    <w:rsid w:val="003A1C5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41">
    <w:name w:val="xl241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772253"/>
    <w:rPr>
      <w:rFonts w:ascii="TimesLT" w:hAnsi="TimesLT"/>
      <w:sz w:val="24"/>
      <w:lang w:eastAsia="en-US"/>
    </w:rPr>
  </w:style>
  <w:style w:type="paragraph" w:customStyle="1" w:styleId="xl242">
    <w:name w:val="xl242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43">
    <w:name w:val="xl24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244">
    <w:name w:val="xl24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245">
    <w:name w:val="xl245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46">
    <w:name w:val="xl246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47">
    <w:name w:val="xl247"/>
    <w:basedOn w:val="prastasis"/>
    <w:rsid w:val="00D61CEE"/>
    <w:pPr>
      <w:pBdr>
        <w:top w:val="dotted" w:sz="4" w:space="0" w:color="auto"/>
        <w:bottom w:val="dotted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48">
    <w:name w:val="xl248"/>
    <w:basedOn w:val="prastasis"/>
    <w:rsid w:val="00D61CEE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49">
    <w:name w:val="xl249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50">
    <w:name w:val="xl25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51">
    <w:name w:val="xl25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2">
    <w:name w:val="xl252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3">
    <w:name w:val="xl25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4">
    <w:name w:val="xl25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55">
    <w:name w:val="xl255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56">
    <w:name w:val="xl256"/>
    <w:basedOn w:val="prastasis"/>
    <w:rsid w:val="00D61CE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57">
    <w:name w:val="xl257"/>
    <w:basedOn w:val="prastasis"/>
    <w:rsid w:val="00D61CEE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58">
    <w:name w:val="xl258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59">
    <w:name w:val="xl259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0">
    <w:name w:val="xl26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61">
    <w:name w:val="xl261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2">
    <w:name w:val="xl262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63">
    <w:name w:val="xl26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4">
    <w:name w:val="xl264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5">
    <w:name w:val="xl265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6">
    <w:name w:val="xl266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7">
    <w:name w:val="xl267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8">
    <w:name w:val="xl268"/>
    <w:basedOn w:val="prastasis"/>
    <w:rsid w:val="00D61CEE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69">
    <w:name w:val="xl269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0">
    <w:name w:val="xl27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71">
    <w:name w:val="xl27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2">
    <w:name w:val="xl272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3">
    <w:name w:val="xl273"/>
    <w:basedOn w:val="prastasis"/>
    <w:rsid w:val="00D61CEE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74">
    <w:name w:val="xl274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5">
    <w:name w:val="xl275"/>
    <w:basedOn w:val="prastasis"/>
    <w:rsid w:val="00D61CEE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76">
    <w:name w:val="xl276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7">
    <w:name w:val="xl27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8">
    <w:name w:val="xl278"/>
    <w:basedOn w:val="prastasis"/>
    <w:rsid w:val="00D61C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279">
    <w:name w:val="xl279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80">
    <w:name w:val="xl280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81">
    <w:name w:val="xl281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82">
    <w:name w:val="xl282"/>
    <w:basedOn w:val="prastasis"/>
    <w:rsid w:val="00D61CEE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83">
    <w:name w:val="xl283"/>
    <w:basedOn w:val="prastasis"/>
    <w:rsid w:val="00D61CEE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284">
    <w:name w:val="xl284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85">
    <w:name w:val="xl285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86">
    <w:name w:val="xl286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87">
    <w:name w:val="xl28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88">
    <w:name w:val="xl288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89">
    <w:name w:val="xl289"/>
    <w:basedOn w:val="prastasis"/>
    <w:rsid w:val="00D61CEE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90">
    <w:name w:val="xl29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242424"/>
      <w:lang w:eastAsia="lt-LT"/>
    </w:rPr>
  </w:style>
  <w:style w:type="paragraph" w:customStyle="1" w:styleId="xl291">
    <w:name w:val="xl291"/>
    <w:basedOn w:val="prastasis"/>
    <w:rsid w:val="00D61C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2">
    <w:name w:val="xl292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93">
    <w:name w:val="xl293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94">
    <w:name w:val="xl294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5">
    <w:name w:val="xl295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96">
    <w:name w:val="xl296"/>
    <w:basedOn w:val="prastasis"/>
    <w:rsid w:val="00D61CEE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97">
    <w:name w:val="xl297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8">
    <w:name w:val="xl298"/>
    <w:basedOn w:val="prastasis"/>
    <w:rsid w:val="00D61CEE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9">
    <w:name w:val="xl299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00">
    <w:name w:val="xl300"/>
    <w:basedOn w:val="prastasis"/>
    <w:rsid w:val="00D61CE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1">
    <w:name w:val="xl301"/>
    <w:basedOn w:val="prastasis"/>
    <w:rsid w:val="00D61CEE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02">
    <w:name w:val="xl302"/>
    <w:basedOn w:val="prastasis"/>
    <w:rsid w:val="00D61CEE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303">
    <w:name w:val="xl303"/>
    <w:basedOn w:val="prastasis"/>
    <w:rsid w:val="00D61CE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4">
    <w:name w:val="xl304"/>
    <w:basedOn w:val="prastasis"/>
    <w:rsid w:val="00D61CE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5">
    <w:name w:val="xl305"/>
    <w:basedOn w:val="prastasis"/>
    <w:rsid w:val="00D61CE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06">
    <w:name w:val="xl306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7">
    <w:name w:val="xl30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8">
    <w:name w:val="xl308"/>
    <w:basedOn w:val="prastasis"/>
    <w:rsid w:val="00D61CE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09">
    <w:name w:val="xl309"/>
    <w:basedOn w:val="prastasis"/>
    <w:rsid w:val="00D61CEE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0">
    <w:name w:val="xl310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11">
    <w:name w:val="xl31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2">
    <w:name w:val="xl312"/>
    <w:basedOn w:val="prastasis"/>
    <w:rsid w:val="00D61CEE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313">
    <w:name w:val="xl313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314">
    <w:name w:val="xl31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5">
    <w:name w:val="xl315"/>
    <w:basedOn w:val="prastasis"/>
    <w:rsid w:val="00D61CEE"/>
    <w:pPr>
      <w:pBdr>
        <w:top w:val="dotted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16">
    <w:name w:val="xl316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17">
    <w:name w:val="xl317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18">
    <w:name w:val="xl318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9">
    <w:name w:val="xl319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0">
    <w:name w:val="xl320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1">
    <w:name w:val="xl321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22">
    <w:name w:val="xl322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3">
    <w:name w:val="xl323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4">
    <w:name w:val="xl324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5">
    <w:name w:val="xl325"/>
    <w:basedOn w:val="prastasis"/>
    <w:rsid w:val="00D61CE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6">
    <w:name w:val="xl326"/>
    <w:basedOn w:val="prastasis"/>
    <w:rsid w:val="00D61CEE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7">
    <w:name w:val="xl327"/>
    <w:basedOn w:val="prastasis"/>
    <w:rsid w:val="00D6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8">
    <w:name w:val="xl328"/>
    <w:basedOn w:val="prastasis"/>
    <w:rsid w:val="00811EC4"/>
    <w:pPr>
      <w:pBdr>
        <w:top w:val="dotted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9">
    <w:name w:val="xl329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30">
    <w:name w:val="xl330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31">
    <w:name w:val="xl331"/>
    <w:basedOn w:val="prastasis"/>
    <w:rsid w:val="00811EC4"/>
    <w:pP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32">
    <w:name w:val="xl332"/>
    <w:basedOn w:val="prastasis"/>
    <w:rsid w:val="00811E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33">
    <w:name w:val="xl333"/>
    <w:basedOn w:val="prastasis"/>
    <w:rsid w:val="00811EC4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34">
    <w:name w:val="xl334"/>
    <w:basedOn w:val="prastasis"/>
    <w:rsid w:val="00811EC4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35">
    <w:name w:val="xl335"/>
    <w:basedOn w:val="prastasis"/>
    <w:rsid w:val="00811EC4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336">
    <w:name w:val="xl336"/>
    <w:basedOn w:val="prastasis"/>
    <w:rsid w:val="00811E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37">
    <w:name w:val="xl337"/>
    <w:basedOn w:val="prastasis"/>
    <w:rsid w:val="00811EC4"/>
    <w:pPr>
      <w:pBdr>
        <w:top w:val="dotted" w:sz="4" w:space="0" w:color="auto"/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38">
    <w:name w:val="xl338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39">
    <w:name w:val="xl339"/>
    <w:basedOn w:val="prastasis"/>
    <w:rsid w:val="00811EC4"/>
    <w:pPr>
      <w:pBdr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0">
    <w:name w:val="xl340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41">
    <w:name w:val="xl341"/>
    <w:basedOn w:val="prastasis"/>
    <w:rsid w:val="00811EC4"/>
    <w:pPr>
      <w:pBdr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2">
    <w:name w:val="xl342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3">
    <w:name w:val="xl343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4">
    <w:name w:val="xl344"/>
    <w:basedOn w:val="prastasis"/>
    <w:rsid w:val="00811EC4"/>
    <w:pP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5">
    <w:name w:val="xl345"/>
    <w:basedOn w:val="prastasis"/>
    <w:rsid w:val="00811EC4"/>
    <w:pPr>
      <w:pBdr>
        <w:top w:val="dotted" w:sz="4" w:space="0" w:color="auto"/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6">
    <w:name w:val="xl346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47">
    <w:name w:val="xl347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8">
    <w:name w:val="xl348"/>
    <w:basedOn w:val="prastasis"/>
    <w:rsid w:val="00811EC4"/>
    <w:pPr>
      <w:pBdr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9">
    <w:name w:val="xl349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50">
    <w:name w:val="xl350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51">
    <w:name w:val="xl351"/>
    <w:basedOn w:val="prastasis"/>
    <w:rsid w:val="00811EC4"/>
    <w:pP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52">
    <w:name w:val="xl352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53">
    <w:name w:val="xl353"/>
    <w:basedOn w:val="prastasis"/>
    <w:rsid w:val="00811EC4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54">
    <w:name w:val="xl354"/>
    <w:basedOn w:val="prastasis"/>
    <w:rsid w:val="00811EC4"/>
    <w:pPr>
      <w:pBdr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55">
    <w:name w:val="xl355"/>
    <w:basedOn w:val="prastasis"/>
    <w:rsid w:val="00811EC4"/>
    <w:pPr>
      <w:pBdr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56">
    <w:name w:val="xl356"/>
    <w:basedOn w:val="prastasis"/>
    <w:rsid w:val="00811EC4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57">
    <w:name w:val="xl357"/>
    <w:basedOn w:val="prastasis"/>
    <w:rsid w:val="00811EC4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  <w:style w:type="paragraph" w:customStyle="1" w:styleId="xl358">
    <w:name w:val="xl358"/>
    <w:basedOn w:val="prastasis"/>
    <w:rsid w:val="00811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  <w:style w:type="paragraph" w:customStyle="1" w:styleId="xl359">
    <w:name w:val="xl359"/>
    <w:basedOn w:val="prastasis"/>
    <w:rsid w:val="00811EC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0</TotalTime>
  <Pages>3</Pages>
  <Words>8535</Words>
  <Characters>4866</Characters>
  <Application>Microsoft Office Word</Application>
  <DocSecurity>0</DocSecurity>
  <Lines>40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2</cp:revision>
  <cp:lastPrinted>2024-12-04T07:38:00Z</cp:lastPrinted>
  <dcterms:created xsi:type="dcterms:W3CDTF">2026-03-15T17:16:00Z</dcterms:created>
  <dcterms:modified xsi:type="dcterms:W3CDTF">2026-03-15T17:16:00Z</dcterms:modified>
</cp:coreProperties>
</file>