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10EBED10" w:rsidR="00EB06D4" w:rsidRPr="00EB06D4" w:rsidRDefault="00234E76" w:rsidP="008B3670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3E7A2F52" w:rsidR="00EB06D4" w:rsidRPr="00FE7C21" w:rsidRDefault="00CB7660" w:rsidP="005A3D04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DC7834">
        <w:rPr>
          <w:spacing w:val="20"/>
        </w:rPr>
        <w:t>6</w:t>
      </w:r>
      <w:r w:rsidR="00AF2CF3">
        <w:rPr>
          <w:rFonts w:ascii="Century Gothic" w:hAnsi="Century Gothic"/>
          <w:spacing w:val="20"/>
        </w:rPr>
        <w:t>−</w:t>
      </w:r>
      <w:r w:rsidR="00F64234">
        <w:rPr>
          <w:spacing w:val="20"/>
        </w:rPr>
        <w:t>202</w:t>
      </w:r>
      <w:r w:rsidR="00DC7834">
        <w:rPr>
          <w:spacing w:val="20"/>
        </w:rPr>
        <w:t>8</w:t>
      </w:r>
      <w:r w:rsidR="00FD0096">
        <w:rPr>
          <w:spacing w:val="20"/>
        </w:rPr>
        <w:t xml:space="preserve"> METŲ BIUDŽETO PATIKSLINIMO</w:t>
      </w:r>
    </w:p>
    <w:p w14:paraId="01BC177C" w14:textId="62CE096D" w:rsidR="00EB06D4" w:rsidRPr="00EB06D4" w:rsidRDefault="00EB06D4" w:rsidP="005A3D0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DC7834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7731B2">
        <w:rPr>
          <w:rFonts w:ascii="Arial" w:hAnsi="Arial" w:cs="Arial"/>
        </w:rPr>
        <w:t>balandžio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5A3D04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5A3D0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44C64CAD" w14:textId="77777777" w:rsidR="005214E8" w:rsidRDefault="00EB06D4" w:rsidP="000D572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9C5F68">
        <w:rPr>
          <w:rFonts w:ascii="Arial" w:hAnsi="Arial" w:cs="Arial"/>
        </w:rPr>
        <w:t>Padidinti</w:t>
      </w:r>
      <w:r w:rsidR="00743BFB" w:rsidRPr="004822D8">
        <w:rPr>
          <w:rFonts w:ascii="Arial" w:hAnsi="Arial" w:cs="Arial"/>
        </w:rPr>
        <w:t xml:space="preserve"> Klaipėdos rajono savivaldybės 202</w:t>
      </w:r>
      <w:r w:rsidR="009C5F68">
        <w:rPr>
          <w:rFonts w:ascii="Arial" w:hAnsi="Arial" w:cs="Arial"/>
        </w:rPr>
        <w:t>6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ir asignavimus </w:t>
      </w:r>
      <w:r w:rsidR="00C43D26">
        <w:rPr>
          <w:rFonts w:ascii="Arial" w:hAnsi="Arial" w:cs="Arial"/>
        </w:rPr>
        <w:t>805,0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tūkst. </w:t>
      </w:r>
      <w:r w:rsidR="00743BFB" w:rsidRPr="000D331B">
        <w:rPr>
          <w:rFonts w:ascii="Arial" w:hAnsi="Arial" w:cs="Arial"/>
        </w:rPr>
        <w:t>eurų</w:t>
      </w:r>
      <w:r w:rsidR="00914711">
        <w:rPr>
          <w:rFonts w:ascii="Arial" w:hAnsi="Arial" w:cs="Arial"/>
        </w:rPr>
        <w:t xml:space="preserve"> (priedas pridedamas)</w:t>
      </w:r>
      <w:r w:rsidR="00234E76" w:rsidRPr="000D331B">
        <w:rPr>
          <w:rFonts w:ascii="Arial" w:hAnsi="Arial" w:cs="Arial"/>
        </w:rPr>
        <w:t>.</w:t>
      </w:r>
    </w:p>
    <w:p w14:paraId="3D2CF4FF" w14:textId="286BA5D9" w:rsidR="00EB06D4" w:rsidRDefault="00E0359D" w:rsidP="000D572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9B4944">
        <w:rPr>
          <w:rFonts w:ascii="Arial" w:hAnsi="Arial" w:cs="Arial"/>
        </w:rPr>
        <w:t>6</w:t>
      </w:r>
      <w:r w:rsidR="00E44A08" w:rsidRPr="00DE7F8A">
        <w:rPr>
          <w:rFonts w:ascii="Arial" w:hAnsi="Arial" w:cs="Arial"/>
        </w:rPr>
        <w:t xml:space="preserve"> m. sausio </w:t>
      </w:r>
      <w:r w:rsidR="009B4944">
        <w:rPr>
          <w:rFonts w:ascii="Arial" w:hAnsi="Arial" w:cs="Arial"/>
        </w:rPr>
        <w:t>29</w:t>
      </w:r>
      <w:r w:rsidR="00E44A08" w:rsidRPr="00DE7F8A">
        <w:rPr>
          <w:rFonts w:ascii="Arial" w:hAnsi="Arial" w:cs="Arial"/>
        </w:rPr>
        <w:t xml:space="preserve"> d. sprendimo Nr. T11-</w:t>
      </w:r>
      <w:r w:rsidR="009B4944">
        <w:rPr>
          <w:rFonts w:ascii="Arial" w:hAnsi="Arial" w:cs="Arial"/>
        </w:rPr>
        <w:t>32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9B4944">
        <w:rPr>
          <w:rFonts w:ascii="Arial" w:hAnsi="Arial" w:cs="Arial"/>
        </w:rPr>
        <w:t>6</w:t>
      </w:r>
      <w:r w:rsidR="00AF2CF3">
        <w:rPr>
          <w:rFonts w:ascii="Century Gothic" w:hAnsi="Century Gothic" w:cs="Arial"/>
        </w:rPr>
        <w:t>−</w:t>
      </w:r>
      <w:r w:rsidR="00875D3B">
        <w:rPr>
          <w:rFonts w:ascii="Arial" w:hAnsi="Arial" w:cs="Arial"/>
        </w:rPr>
        <w:t>202</w:t>
      </w:r>
      <w:r w:rsidR="009B4944">
        <w:rPr>
          <w:rFonts w:ascii="Arial" w:hAnsi="Arial" w:cs="Arial"/>
        </w:rPr>
        <w:t>8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21A0289" w:rsidR="00EB06D4" w:rsidRPr="00234E76" w:rsidRDefault="00E0359D" w:rsidP="005A3D04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5A3D0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C0A60">
      <w:pPr>
        <w:tabs>
          <w:tab w:val="left" w:pos="7500"/>
        </w:tabs>
        <w:spacing w:before="240"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4B3ED08" w:rsidR="00234E76" w:rsidRPr="000D5723" w:rsidRDefault="00EB06D4" w:rsidP="005A3D04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</w:rPr>
      </w:pPr>
      <w:r w:rsidRPr="000D5723">
        <w:rPr>
          <w:rFonts w:ascii="Arial" w:hAnsi="Arial" w:cs="Arial"/>
        </w:rPr>
        <w:t xml:space="preserve">PARENGĖ </w:t>
      </w:r>
      <w:r w:rsidR="00A14DCB">
        <w:rPr>
          <w:rFonts w:ascii="Arial" w:hAnsi="Arial" w:cs="Arial"/>
        </w:rPr>
        <w:t>R. Balčytienė</w:t>
      </w:r>
    </w:p>
    <w:p w14:paraId="586B8254" w14:textId="2F73A8DB" w:rsidR="00234E76" w:rsidRPr="00694670" w:rsidRDefault="00234E76" w:rsidP="005A3D04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314C4EBE" w14:textId="7711AA2F" w:rsidR="00DD129F" w:rsidRDefault="00A14DCB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DD129F">
        <w:rPr>
          <w:rFonts w:ascii="Arial" w:hAnsi="Arial" w:cs="Arial"/>
        </w:rPr>
        <w:t xml:space="preserve">. </w:t>
      </w:r>
      <w:r w:rsidR="007E1C35">
        <w:rPr>
          <w:rFonts w:ascii="Arial" w:hAnsi="Arial" w:cs="Arial"/>
        </w:rPr>
        <w:t>Kuzminskienė</w:t>
      </w:r>
    </w:p>
    <w:p w14:paraId="46898BDF" w14:textId="55FB1853" w:rsidR="00DD129F" w:rsidRDefault="00DD129F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2B4B413C" w14:textId="58C24E8D" w:rsidR="00BB2814" w:rsidRPr="00694670" w:rsidRDefault="00013C8B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C138A85" w14:textId="6FA652BF" w:rsidR="00BB2814" w:rsidRPr="00694670" w:rsidRDefault="00C3743C" w:rsidP="005A3D0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470B1AE4" w14:textId="1F815C10" w:rsidR="00B73CE6" w:rsidRDefault="00D44E09" w:rsidP="005A3D0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C8579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Bardauskas</w:t>
      </w:r>
    </w:p>
    <w:p w14:paraId="278115ED" w14:textId="2DFFCEAC" w:rsidR="00B73CE6" w:rsidRDefault="00B73CE6" w:rsidP="005A3D0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5AA559D3" w14:textId="32C5EF59" w:rsidR="00214D09" w:rsidRDefault="00B73CE6" w:rsidP="005A3D0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5B23F7E3" w:rsidR="00EB06D4" w:rsidRPr="00FE7C21" w:rsidRDefault="00FE7C21" w:rsidP="005A3D04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4201D6">
        <w:rPr>
          <w:rFonts w:ascii="Arial" w:hAnsi="Arial" w:cs="Arial"/>
          <w:b/>
          <w:bCs/>
          <w:color w:val="auto"/>
        </w:rPr>
        <w:t>6</w:t>
      </w:r>
      <w:r w:rsidR="00BB2814">
        <w:rPr>
          <w:rFonts w:ascii="Arial" w:hAnsi="Arial" w:cs="Arial"/>
          <w:b/>
          <w:bCs/>
          <w:color w:val="auto"/>
        </w:rPr>
        <w:t>– 202</w:t>
      </w:r>
      <w:r w:rsidR="004201D6">
        <w:rPr>
          <w:rFonts w:ascii="Arial" w:hAnsi="Arial" w:cs="Arial"/>
          <w:b/>
          <w:bCs/>
          <w:color w:val="auto"/>
        </w:rPr>
        <w:t>8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7FB9AB4D" w:rsidR="00FE7C21" w:rsidRDefault="00EB06D4" w:rsidP="000D5723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201D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A14EB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balandžio</w:t>
      </w:r>
      <w:r w:rsidR="00836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BE7A6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A14EB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0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5A3D04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6C53C059" w:rsidR="00ED6896" w:rsidRPr="00DE7F8A" w:rsidRDefault="00ED6896" w:rsidP="005A3D04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4201D6">
        <w:rPr>
          <w:rFonts w:ascii="Arial" w:hAnsi="Arial" w:cs="Arial"/>
          <w:bCs/>
        </w:rPr>
        <w:t>6</w:t>
      </w:r>
      <w:r w:rsidR="00BB2814">
        <w:rPr>
          <w:rFonts w:ascii="Arial" w:hAnsi="Arial" w:cs="Arial"/>
          <w:bCs/>
        </w:rPr>
        <w:t>–202</w:t>
      </w:r>
      <w:r w:rsidR="004201D6">
        <w:rPr>
          <w:rFonts w:ascii="Arial" w:hAnsi="Arial" w:cs="Arial"/>
          <w:bCs/>
        </w:rPr>
        <w:t>8</w:t>
      </w:r>
      <w:r w:rsidR="00BB2814">
        <w:rPr>
          <w:rFonts w:ascii="Arial" w:hAnsi="Arial" w:cs="Arial"/>
          <w:bCs/>
        </w:rPr>
        <w:t xml:space="preserve"> </w:t>
      </w:r>
      <w:r w:rsidRPr="00DE7F8A">
        <w:rPr>
          <w:rFonts w:ascii="Arial" w:hAnsi="Arial" w:cs="Arial"/>
          <w:bCs/>
        </w:rPr>
        <w:t>metų Savivaldybės biudžetą.</w:t>
      </w:r>
    </w:p>
    <w:p w14:paraId="207E2219" w14:textId="77777777" w:rsidR="00AD0202" w:rsidRPr="00DE7F8A" w:rsidRDefault="00FC294D" w:rsidP="005A3D04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5A3D04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5D5EFC57" w:rsidR="006A7345" w:rsidRPr="00DE7F8A" w:rsidRDefault="006A7345" w:rsidP="005A3D04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</w:t>
      </w:r>
      <w:r w:rsidR="004B693C">
        <w:rPr>
          <w:rFonts w:ascii="Arial" w:hAnsi="Arial" w:cs="Arial"/>
          <w:bCs/>
        </w:rPr>
        <w:t>.</w:t>
      </w:r>
      <w:r w:rsidRPr="00DE7F8A">
        <w:rPr>
          <w:rFonts w:ascii="Arial" w:hAnsi="Arial" w:cs="Arial"/>
          <w:bCs/>
        </w:rPr>
        <w:t xml:space="preserve"> </w:t>
      </w:r>
    </w:p>
    <w:p w14:paraId="603BB890" w14:textId="77777777" w:rsidR="00410BEF" w:rsidRPr="00984F05" w:rsidRDefault="00FC294D" w:rsidP="005A3D04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5A3D04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5A3D04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5A3D04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5A3D04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5A3D04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23E70FAE" w:rsidR="004462BF" w:rsidRPr="00DE7F8A" w:rsidRDefault="00FC294D" w:rsidP="005A3D04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ED7B0C">
        <w:rPr>
          <w:rFonts w:ascii="Arial" w:hAnsi="Arial" w:cs="Arial"/>
          <w:bCs/>
        </w:rPr>
        <w:t>Biudžetas tikslinamas</w:t>
      </w:r>
      <w:r w:rsidR="00995C6C">
        <w:rPr>
          <w:rFonts w:ascii="Arial" w:hAnsi="Arial" w:cs="Arial"/>
          <w:bCs/>
        </w:rPr>
        <w:t xml:space="preserve"> valstybės institucijoms priėmus teisės aktus dėl dotacijų skyrimo</w:t>
      </w:r>
      <w:r w:rsidR="002635F8">
        <w:rPr>
          <w:rFonts w:ascii="Arial" w:hAnsi="Arial" w:cs="Arial"/>
          <w:bCs/>
        </w:rPr>
        <w:t>.</w:t>
      </w:r>
      <w:r w:rsidR="00AA52B9">
        <w:rPr>
          <w:rFonts w:ascii="Arial" w:hAnsi="Arial" w:cs="Arial"/>
          <w:bCs/>
        </w:rPr>
        <w:t xml:space="preserve"> </w:t>
      </w:r>
      <w:r w:rsidR="00AA52B9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5A3D04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4D97C17A" w:rsidR="00271DDF" w:rsidRDefault="004462BF" w:rsidP="005A3D0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e: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820"/>
        <w:gridCol w:w="6920"/>
        <w:gridCol w:w="1720"/>
      </w:tblGrid>
      <w:tr w:rsidR="00EF4FBD" w14:paraId="482221AE" w14:textId="77777777" w:rsidTr="00EF4FBD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0D80D" w14:textId="77777777" w:rsidR="00EF4FBD" w:rsidRDefault="00EF4FBD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D39C6" w14:textId="77777777" w:rsidR="00EF4FBD" w:rsidRDefault="00EF4FBD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E2C9B" w14:textId="77777777" w:rsidR="00EF4FBD" w:rsidRDefault="00EF4F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EF4FBD" w14:paraId="6F67A410" w14:textId="77777777" w:rsidTr="00EF4FBD">
        <w:trPr>
          <w:trHeight w:val="62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2F536" w14:textId="77777777" w:rsidR="00EF4FBD" w:rsidRDefault="00EF4F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61320" w14:textId="77777777" w:rsidR="00EF4FBD" w:rsidRDefault="00EF4F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88BC9" w14:textId="77777777" w:rsidR="00EF4FBD" w:rsidRDefault="00EF4F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 m.</w:t>
            </w:r>
          </w:p>
        </w:tc>
      </w:tr>
      <w:tr w:rsidR="00EF4FBD" w14:paraId="76CCA2FA" w14:textId="77777777" w:rsidTr="00EF4FBD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F85D" w14:textId="77777777" w:rsidR="00EF4FBD" w:rsidRDefault="00EF4F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E000C" w14:textId="77777777" w:rsidR="00EF4FBD" w:rsidRDefault="00EF4F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4945D" w14:textId="77777777" w:rsidR="00EF4FBD" w:rsidRDefault="00EF4FB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805,000</w:t>
            </w:r>
          </w:p>
        </w:tc>
      </w:tr>
      <w:tr w:rsidR="00EF4FBD" w14:paraId="3DA57C61" w14:textId="77777777" w:rsidTr="00EF4FB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53FF1" w14:textId="77777777" w:rsidR="00EF4FBD" w:rsidRDefault="00EF4F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2C26A" w14:textId="77777777" w:rsidR="00EF4FBD" w:rsidRDefault="00EF4F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(29)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2962" w14:textId="77777777" w:rsidR="00EF4FBD" w:rsidRDefault="00EF4F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805,000</w:t>
            </w:r>
          </w:p>
        </w:tc>
      </w:tr>
      <w:tr w:rsidR="00EF4FBD" w14:paraId="734F6A95" w14:textId="77777777" w:rsidTr="00EF4FB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15EAC" w14:textId="77777777" w:rsidR="00EF4FBD" w:rsidRDefault="00EF4F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A043" w14:textId="77777777" w:rsidR="00EF4FBD" w:rsidRDefault="00EF4F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5F187" w14:textId="77777777" w:rsidR="00EF4FBD" w:rsidRDefault="00EF4F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805,000</w:t>
            </w:r>
          </w:p>
        </w:tc>
      </w:tr>
      <w:tr w:rsidR="00EF4FBD" w14:paraId="66683B0C" w14:textId="77777777" w:rsidTr="00EF4FBD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8CC38" w14:textId="77777777" w:rsidR="00EF4FBD" w:rsidRDefault="00EF4F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31. 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498C" w14:textId="77777777" w:rsidR="00EF4FBD" w:rsidRDefault="00EF4F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(23)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56B75" w14:textId="77777777" w:rsidR="00EF4FBD" w:rsidRDefault="00EF4FB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805,000</w:t>
            </w:r>
          </w:p>
        </w:tc>
      </w:tr>
    </w:tbl>
    <w:p w14:paraId="64FDE55F" w14:textId="77777777" w:rsidR="00EF4FBD" w:rsidRDefault="00EF4FBD" w:rsidP="00F17DD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</w:p>
    <w:p w14:paraId="55B36E20" w14:textId="44294B23" w:rsidR="001053A8" w:rsidRDefault="0069339A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1580"/>
        <w:gridCol w:w="5020"/>
        <w:gridCol w:w="1550"/>
        <w:gridCol w:w="1348"/>
      </w:tblGrid>
      <w:tr w:rsidR="002E282F" w14:paraId="04A85A91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825AB" w14:textId="77777777" w:rsidR="002E282F" w:rsidRDefault="002E282F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A07E2" w14:textId="77777777" w:rsidR="002E282F" w:rsidRDefault="002E28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D3F33" w14:textId="77777777" w:rsidR="002E282F" w:rsidRDefault="002E28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2FB1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2E282F" w14:paraId="054F4406" w14:textId="77777777" w:rsidTr="009D52E4">
        <w:trPr>
          <w:trHeight w:val="117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7282B" w14:textId="77777777" w:rsidR="002E282F" w:rsidRDefault="002E28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DC01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Asignavimų valdytojo pavadinimas, programos numeris ir pavadinimas 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50D8CB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Funkcinės klasifikacijos kodas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DA10" w14:textId="77777777" w:rsidR="002E282F" w:rsidRDefault="002E28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2026 m. </w:t>
            </w:r>
          </w:p>
        </w:tc>
      </w:tr>
      <w:tr w:rsidR="002E282F" w14:paraId="0A9BA697" w14:textId="77777777" w:rsidTr="009D52E4">
        <w:trPr>
          <w:trHeight w:val="30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15419" w14:textId="77777777" w:rsidR="002E282F" w:rsidRDefault="002E28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42C94" w14:textId="77777777" w:rsidR="002E282F" w:rsidRDefault="002E28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9F2061" w14:textId="77777777" w:rsidR="002E282F" w:rsidRDefault="002E28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9F151" w14:textId="77777777" w:rsidR="002E282F" w:rsidRDefault="002E28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2E282F" w14:paraId="0E1BB099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52B37E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AAEF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Sendvario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,,Saulės" mokykla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7B94" w14:textId="77777777" w:rsidR="002E282F" w:rsidRDefault="002E28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8DB1" w14:textId="77777777" w:rsidR="002E282F" w:rsidRDefault="002E282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30,600</w:t>
            </w:r>
          </w:p>
        </w:tc>
      </w:tr>
      <w:tr w:rsidR="002E282F" w14:paraId="70DEF90C" w14:textId="77777777" w:rsidTr="009D52E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7528345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2D5EC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D5568C6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12395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79674118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052D2F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A3263D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EB48B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613627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30,600</w:t>
            </w:r>
          </w:p>
        </w:tc>
      </w:tr>
      <w:tr w:rsidR="002E282F" w14:paraId="3FF28C6B" w14:textId="77777777" w:rsidTr="009D52E4">
        <w:trPr>
          <w:trHeight w:val="3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392823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15.1.1.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58846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09E328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C6DF1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30,600</w:t>
            </w:r>
          </w:p>
        </w:tc>
      </w:tr>
      <w:tr w:rsidR="002E282F" w14:paraId="3DC4176A" w14:textId="77777777" w:rsidTr="009D52E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1C4DA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9D32E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savivaldybės visuomenės sveikatos biuras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5792CF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A7D5DC" w14:textId="77777777" w:rsidR="002E282F" w:rsidRDefault="002E282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-26,500</w:t>
            </w:r>
          </w:p>
        </w:tc>
      </w:tr>
      <w:tr w:rsidR="002E282F" w14:paraId="6B02C2AE" w14:textId="77777777" w:rsidTr="009D52E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303B8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27264E4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9953767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B2338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12DD4E94" w14:textId="77777777" w:rsidTr="009D52E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374E9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0DD8F779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A94DA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10.</w:t>
            </w:r>
          </w:p>
        </w:tc>
        <w:tc>
          <w:tcPr>
            <w:tcW w:w="13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D5C5D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-26,500</w:t>
            </w:r>
          </w:p>
        </w:tc>
      </w:tr>
      <w:tr w:rsidR="002E282F" w14:paraId="074D21FA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C41BB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27.2.1.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28518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89B40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89C33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-26,500</w:t>
            </w:r>
          </w:p>
        </w:tc>
      </w:tr>
      <w:tr w:rsidR="002E282F" w14:paraId="480FF082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1D384E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33.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05E2ED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krašto muziejus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F68BA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C17E1E" w14:textId="77777777" w:rsidR="002E282F" w:rsidRDefault="002E282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1,500</w:t>
            </w:r>
          </w:p>
        </w:tc>
      </w:tr>
      <w:tr w:rsidR="002E282F" w14:paraId="4DD9F4B4" w14:textId="77777777" w:rsidTr="009D52E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68A7A21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C01BB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55B3030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5F54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18E98850" w14:textId="77777777" w:rsidTr="009D52E4">
        <w:trPr>
          <w:trHeight w:val="67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D7967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777405A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B807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3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CBDC8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1,500</w:t>
            </w:r>
          </w:p>
        </w:tc>
      </w:tr>
      <w:tr w:rsidR="002E282F" w14:paraId="7D16ED51" w14:textId="77777777" w:rsidTr="009D52E4">
        <w:trPr>
          <w:trHeight w:val="372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1F12D8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33.1.3.</w:t>
            </w:r>
          </w:p>
        </w:tc>
        <w:tc>
          <w:tcPr>
            <w:tcW w:w="5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2C1A3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kita dotacija  (VBD)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6B438A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AB6E2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1,500</w:t>
            </w:r>
          </w:p>
        </w:tc>
      </w:tr>
      <w:tr w:rsidR="002E282F" w14:paraId="40401D64" w14:textId="77777777" w:rsidTr="009D52E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9B27F2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861EE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savivaldybės administracija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B1BA68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49048B" w14:textId="77777777" w:rsidR="002E282F" w:rsidRDefault="002E282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799,400</w:t>
            </w:r>
          </w:p>
        </w:tc>
      </w:tr>
      <w:tr w:rsidR="002E282F" w14:paraId="6252F08E" w14:textId="77777777" w:rsidTr="009D52E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5772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F8BB39C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D7669F9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C4A80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1F807CC9" w14:textId="77777777" w:rsidTr="009D52E4">
        <w:trPr>
          <w:trHeight w:val="624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728C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0AAE1B1C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452C821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04.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745B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0,000</w:t>
            </w:r>
          </w:p>
        </w:tc>
      </w:tr>
      <w:tr w:rsidR="002E282F" w14:paraId="6F6998C5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3FE790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35028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470E5C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FEB4C4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2E282F" w14:paraId="7E77D6B8" w14:textId="77777777" w:rsidTr="009D52E4">
        <w:trPr>
          <w:trHeight w:val="255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6A80A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D3965D2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E03E921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36789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4BC88A00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55CE2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43.2.1.2.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F7936AC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Dovilų seniūnija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83345E5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0D1AC4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18,000</w:t>
            </w:r>
          </w:p>
        </w:tc>
      </w:tr>
      <w:tr w:rsidR="002E282F" w14:paraId="2C934EB3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2EFB3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2A4BB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679B1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07.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375A62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267,400</w:t>
            </w:r>
          </w:p>
        </w:tc>
      </w:tr>
      <w:tr w:rsidR="002E282F" w14:paraId="07C82394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3EEE7D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FF37F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 savivaldybės lėšos (SB)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D30EB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8A82C9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-130,600</w:t>
            </w:r>
          </w:p>
        </w:tc>
      </w:tr>
      <w:tr w:rsidR="002E282F" w14:paraId="531749D6" w14:textId="77777777" w:rsidTr="009D52E4">
        <w:trPr>
          <w:trHeight w:val="42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98DFA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43.4.6.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D9885EA" w14:textId="77777777" w:rsidR="002E282F" w:rsidRDefault="002E282F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kita dotacija  (VBD)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7F563087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B909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398,000</w:t>
            </w:r>
          </w:p>
        </w:tc>
      </w:tr>
      <w:tr w:rsidR="002E282F" w14:paraId="182250BA" w14:textId="77777777" w:rsidTr="009D52E4">
        <w:trPr>
          <w:trHeight w:val="75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788017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6DB09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9D923B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B07C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26,500</w:t>
            </w:r>
          </w:p>
        </w:tc>
      </w:tr>
      <w:tr w:rsidR="002E282F" w14:paraId="20A9FBB6" w14:textId="77777777" w:rsidTr="009D52E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FB494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93F76C4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2BC37B7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21A5B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08C1B8F0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A491D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543A8C3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FAE28C5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EBE91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26,500</w:t>
            </w:r>
          </w:p>
        </w:tc>
      </w:tr>
      <w:tr w:rsidR="002E282F" w14:paraId="0897E4BF" w14:textId="77777777" w:rsidTr="009D52E4">
        <w:trPr>
          <w:trHeight w:val="615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09732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51521FE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76C5FC64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707B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405,500</w:t>
            </w:r>
          </w:p>
        </w:tc>
      </w:tr>
      <w:tr w:rsidR="002E282F" w14:paraId="342E71D6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2F207E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68F4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D10AF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4604AE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47284EF9" w14:textId="77777777" w:rsidTr="009D52E4">
        <w:trPr>
          <w:trHeight w:val="97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1E46C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43.6.3.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3350097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1364765A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D17D7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405,500</w:t>
            </w:r>
          </w:p>
        </w:tc>
      </w:tr>
      <w:tr w:rsidR="002E282F" w14:paraId="3AC4685C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A8550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43.6.4.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41894C9E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B4D1B4B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1CFA8A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2E282F" w14:paraId="24264A90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45E4D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23027163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2FC4AC65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678D5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29F12E04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73F37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43.6.4.2.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11711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3AECB35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6769D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3,700</w:t>
            </w:r>
          </w:p>
        </w:tc>
      </w:tr>
      <w:tr w:rsidR="002E282F" w14:paraId="563EDC6E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7F2626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43.8.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CE7395A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0D8FF85B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7798C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</w:t>
            </w:r>
          </w:p>
        </w:tc>
      </w:tr>
      <w:tr w:rsidR="002E282F" w14:paraId="10237A68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B495E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A7A16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0A56C9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B05116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1DAC1CB3" w14:textId="77777777" w:rsidTr="009D52E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C1BB136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43.8.1.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6A3EC2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3FF65FA9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C09F4C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100,000</w:t>
            </w:r>
          </w:p>
        </w:tc>
      </w:tr>
      <w:tr w:rsidR="002E282F" w14:paraId="223C2EFB" w14:textId="77777777" w:rsidTr="009D52E4">
        <w:trPr>
          <w:trHeight w:val="37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ED5BCB1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</w:t>
            </w:r>
          </w:p>
        </w:tc>
        <w:tc>
          <w:tcPr>
            <w:tcW w:w="5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8B4BEF3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90E3270" w14:textId="77777777" w:rsidR="002E282F" w:rsidRDefault="002E28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B1DB70" w14:textId="77777777" w:rsidR="002E282F" w:rsidRDefault="002E282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805,000</w:t>
            </w:r>
          </w:p>
        </w:tc>
      </w:tr>
      <w:tr w:rsidR="002E282F" w14:paraId="04E87A10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E31E1C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70A97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E2E046B" w14:textId="77777777" w:rsidR="002E282F" w:rsidRDefault="002E28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6C543E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09BC9AED" w14:textId="77777777" w:rsidTr="009D52E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F5961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D34C677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CAE901B" w14:textId="77777777" w:rsidR="002E282F" w:rsidRDefault="002E28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4396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2E282F" w14:paraId="0826A20F" w14:textId="77777777" w:rsidTr="009D52E4">
        <w:trPr>
          <w:trHeight w:val="330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029E0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44.6.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CA33D8E" w14:textId="77777777" w:rsidR="002E282F" w:rsidRDefault="002E282F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kitos dotacijos (VBD, VBD(UK))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D7D5FDB" w14:textId="77777777" w:rsidR="002E282F" w:rsidRDefault="002E28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3245B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399,500</w:t>
            </w:r>
          </w:p>
        </w:tc>
      </w:tr>
      <w:tr w:rsidR="002E282F" w14:paraId="6149BB61" w14:textId="77777777" w:rsidTr="009D52E4">
        <w:trPr>
          <w:trHeight w:val="94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23DB9C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44.7.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3ACD86B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8F77E87" w14:textId="77777777" w:rsidR="002E282F" w:rsidRDefault="002E28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9BDCC0C" w14:textId="77777777" w:rsidR="002E282F" w:rsidRDefault="002E28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405,500</w:t>
            </w:r>
          </w:p>
        </w:tc>
      </w:tr>
      <w:tr w:rsidR="002E282F" w14:paraId="4E9269BC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A65BF7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2309DD" w14:textId="77777777" w:rsidR="002E282F" w:rsidRDefault="002E28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E5C26" w14:textId="77777777" w:rsidR="002E282F" w:rsidRDefault="002E28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61D0C2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282F" w14:paraId="1B41B733" w14:textId="77777777" w:rsidTr="009D52E4">
        <w:trPr>
          <w:trHeight w:val="312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212B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DD86097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5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0FE3EE5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C052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30,600</w:t>
            </w:r>
          </w:p>
        </w:tc>
      </w:tr>
      <w:tr w:rsidR="002E282F" w14:paraId="6012F189" w14:textId="77777777" w:rsidTr="009D52E4">
        <w:trPr>
          <w:trHeight w:val="588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DD5DA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6AA1DA1E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9AD81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C20A53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0,000</w:t>
            </w:r>
          </w:p>
        </w:tc>
      </w:tr>
      <w:tr w:rsidR="002E282F" w14:paraId="06624E3C" w14:textId="77777777" w:rsidTr="009D52E4">
        <w:trPr>
          <w:trHeight w:val="324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C8F760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C6F937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5D537690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86C5E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267,400</w:t>
            </w:r>
          </w:p>
        </w:tc>
      </w:tr>
      <w:tr w:rsidR="002E282F" w14:paraId="4012CA57" w14:textId="77777777" w:rsidTr="009D52E4">
        <w:trPr>
          <w:trHeight w:val="60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FFF7C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1D8E78C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2937EC35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D7AF4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0,000</w:t>
            </w:r>
          </w:p>
        </w:tc>
      </w:tr>
      <w:tr w:rsidR="002E282F" w14:paraId="199F2092" w14:textId="77777777" w:rsidTr="009D52E4">
        <w:trPr>
          <w:trHeight w:val="660"/>
        </w:trPr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E9546F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</w:t>
            </w:r>
          </w:p>
        </w:tc>
        <w:tc>
          <w:tcPr>
            <w:tcW w:w="5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158DE39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3951F784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14F62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405,500</w:t>
            </w:r>
          </w:p>
        </w:tc>
      </w:tr>
      <w:tr w:rsidR="002E282F" w14:paraId="175EAC6D" w14:textId="77777777" w:rsidTr="009D52E4">
        <w:trPr>
          <w:trHeight w:val="660"/>
        </w:trPr>
        <w:tc>
          <w:tcPr>
            <w:tcW w:w="1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13CD6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2778F46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2662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28AF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1,500</w:t>
            </w:r>
          </w:p>
        </w:tc>
      </w:tr>
      <w:tr w:rsidR="002E282F" w14:paraId="38CD01E6" w14:textId="77777777" w:rsidTr="009D52E4">
        <w:trPr>
          <w:trHeight w:val="312"/>
        </w:trPr>
        <w:tc>
          <w:tcPr>
            <w:tcW w:w="15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85D3" w14:textId="77777777" w:rsidR="002E282F" w:rsidRDefault="002E2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</w:t>
            </w:r>
          </w:p>
        </w:tc>
        <w:tc>
          <w:tcPr>
            <w:tcW w:w="50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FBA48" w14:textId="77777777" w:rsidR="002E282F" w:rsidRDefault="002E282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5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317A32B3" w14:textId="77777777" w:rsidR="002E282F" w:rsidRDefault="002E282F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7CF00" w14:textId="77777777" w:rsidR="002E282F" w:rsidRDefault="002E282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</w:t>
            </w:r>
          </w:p>
        </w:tc>
      </w:tr>
    </w:tbl>
    <w:p w14:paraId="47259BA0" w14:textId="77777777" w:rsidR="002E282F" w:rsidRDefault="002E282F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</w:p>
    <w:p w14:paraId="6EF5644D" w14:textId="68A4A189" w:rsidR="00D374AF" w:rsidRPr="001D52F9" w:rsidRDefault="00E43834" w:rsidP="005A3D04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6E642FE5" w14:textId="49CA802C" w:rsidR="002F11A9" w:rsidRDefault="00864C07" w:rsidP="005A3D04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pajamos ir asignavimai </w:t>
      </w:r>
      <w:r w:rsidR="00AA2D2C">
        <w:rPr>
          <w:rFonts w:ascii="Arial" w:hAnsi="Arial" w:cs="Arial"/>
        </w:rPr>
        <w:t>didinami</w:t>
      </w:r>
      <w:r w:rsidR="00601859">
        <w:rPr>
          <w:rFonts w:ascii="Arial" w:hAnsi="Arial" w:cs="Arial"/>
        </w:rPr>
        <w:t xml:space="preserve"> </w:t>
      </w:r>
      <w:r w:rsidR="00E3707F">
        <w:rPr>
          <w:rFonts w:ascii="Arial" w:hAnsi="Arial" w:cs="Arial"/>
        </w:rPr>
        <w:t>8</w:t>
      </w:r>
      <w:r w:rsidR="00D2315C">
        <w:rPr>
          <w:rFonts w:ascii="Arial" w:hAnsi="Arial" w:cs="Arial"/>
        </w:rPr>
        <w:t>05,</w:t>
      </w:r>
      <w:r w:rsidR="00E3707F">
        <w:rPr>
          <w:rFonts w:ascii="Arial" w:hAnsi="Arial" w:cs="Arial"/>
        </w:rPr>
        <w:t>0</w:t>
      </w:r>
      <w:r w:rsidR="00D2315C">
        <w:rPr>
          <w:rFonts w:ascii="Arial" w:hAnsi="Arial" w:cs="Arial"/>
        </w:rPr>
        <w:t xml:space="preserve"> </w:t>
      </w:r>
      <w:r w:rsidR="00601859">
        <w:rPr>
          <w:rFonts w:ascii="Arial" w:hAnsi="Arial" w:cs="Arial"/>
        </w:rPr>
        <w:t xml:space="preserve"> tūkst. eurų</w:t>
      </w:r>
      <w:r w:rsidR="002F11A9">
        <w:rPr>
          <w:rFonts w:ascii="Arial" w:hAnsi="Arial" w:cs="Arial"/>
        </w:rPr>
        <w:t>.</w:t>
      </w:r>
    </w:p>
    <w:p w14:paraId="22E1C0B3" w14:textId="4BB020CC" w:rsidR="00883947" w:rsidRDefault="002F11A9" w:rsidP="005A3D04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Pajamų dalyje</w:t>
      </w:r>
      <w:r w:rsidR="00864C07" w:rsidRPr="00DE7F8A">
        <w:rPr>
          <w:rFonts w:ascii="Arial" w:hAnsi="Arial" w:cs="Arial"/>
        </w:rPr>
        <w:t xml:space="preserve"> </w:t>
      </w:r>
      <w:r w:rsidR="00ED5C54">
        <w:rPr>
          <w:rFonts w:ascii="Arial" w:hAnsi="Arial" w:cs="Arial"/>
        </w:rPr>
        <w:t>405,5</w:t>
      </w:r>
      <w:r w:rsidR="00960E03">
        <w:rPr>
          <w:rFonts w:ascii="Arial" w:hAnsi="Arial" w:cs="Arial"/>
        </w:rPr>
        <w:t xml:space="preserve"> tūkst. eurų didinam</w:t>
      </w:r>
      <w:r w:rsidR="00DB35C8">
        <w:rPr>
          <w:rFonts w:ascii="Arial" w:hAnsi="Arial" w:cs="Arial"/>
        </w:rPr>
        <w:t>os</w:t>
      </w:r>
      <w:r w:rsidR="00ED22C2">
        <w:rPr>
          <w:rFonts w:ascii="Arial" w:hAnsi="Arial" w:cs="Arial"/>
        </w:rPr>
        <w:t xml:space="preserve"> </w:t>
      </w:r>
      <w:r w:rsidR="00BB3ACF">
        <w:rPr>
          <w:rFonts w:ascii="Arial" w:hAnsi="Arial" w:cs="Arial"/>
        </w:rPr>
        <w:t>K</w:t>
      </w:r>
      <w:r w:rsidR="00652774">
        <w:rPr>
          <w:rFonts w:ascii="Arial" w:hAnsi="Arial" w:cs="Arial"/>
        </w:rPr>
        <w:t>eli</w:t>
      </w:r>
      <w:r w:rsidR="00BB3ACF">
        <w:rPr>
          <w:rFonts w:ascii="Arial" w:hAnsi="Arial" w:cs="Arial"/>
        </w:rPr>
        <w:t>ų priežiūros ir plėtros</w:t>
      </w:r>
      <w:r w:rsidR="00DE1D66">
        <w:rPr>
          <w:rFonts w:ascii="Arial" w:hAnsi="Arial" w:cs="Arial"/>
        </w:rPr>
        <w:t xml:space="preserve"> programos lėšos,</w:t>
      </w:r>
      <w:r w:rsidR="00977CDE">
        <w:rPr>
          <w:rFonts w:ascii="Arial" w:hAnsi="Arial" w:cs="Arial"/>
        </w:rPr>
        <w:t xml:space="preserve"> </w:t>
      </w:r>
      <w:r w:rsidR="00B95BE8">
        <w:rPr>
          <w:rFonts w:ascii="Arial" w:hAnsi="Arial" w:cs="Arial"/>
        </w:rPr>
        <w:t>399,5</w:t>
      </w:r>
      <w:r w:rsidR="00ED137A">
        <w:rPr>
          <w:rFonts w:ascii="Arial" w:hAnsi="Arial" w:cs="Arial"/>
        </w:rPr>
        <w:t xml:space="preserve"> tūkst. eurų didinamos kitos dotacijos</w:t>
      </w:r>
      <w:r w:rsidR="00B95BE8">
        <w:rPr>
          <w:rFonts w:ascii="Arial" w:hAnsi="Arial" w:cs="Arial"/>
        </w:rPr>
        <w:t>.</w:t>
      </w:r>
      <w:r w:rsidR="00920584">
        <w:rPr>
          <w:rFonts w:ascii="Arial" w:hAnsi="Arial" w:cs="Arial"/>
        </w:rPr>
        <w:t xml:space="preserve"> </w:t>
      </w:r>
    </w:p>
    <w:p w14:paraId="7D8B32F4" w14:textId="3AF886D3" w:rsidR="001C20EC" w:rsidRDefault="001C20EC" w:rsidP="005A3D04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Tikslinamų </w:t>
      </w:r>
      <w:r>
        <w:rPr>
          <w:rFonts w:ascii="Arial" w:hAnsi="Arial" w:cs="Arial"/>
          <w:bCs/>
        </w:rPr>
        <w:t xml:space="preserve">asignavimų </w:t>
      </w:r>
      <w:r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 w:rsidR="00680DEF">
        <w:rPr>
          <w:rFonts w:ascii="Arial" w:hAnsi="Arial" w:cs="Arial"/>
          <w:bCs/>
        </w:rPr>
        <w:t>pridedame</w:t>
      </w:r>
      <w:r w:rsidR="005F1D5C">
        <w:rPr>
          <w:rFonts w:ascii="Arial" w:hAnsi="Arial" w:cs="Arial"/>
          <w:bCs/>
        </w:rPr>
        <w:t xml:space="preserve"> sprendimo</w:t>
      </w:r>
      <w:r w:rsidRPr="00DE7F8A">
        <w:rPr>
          <w:rFonts w:ascii="Arial" w:hAnsi="Arial" w:cs="Arial"/>
          <w:bCs/>
        </w:rPr>
        <w:t xml:space="preserve"> priede.</w:t>
      </w:r>
    </w:p>
    <w:p w14:paraId="17D2985B" w14:textId="2C561860" w:rsidR="00890153" w:rsidRPr="001D52F9" w:rsidRDefault="00FC294D" w:rsidP="005A3D04">
      <w:pPr>
        <w:pStyle w:val="Pagrindiniotekstotrauka2"/>
        <w:tabs>
          <w:tab w:val="left" w:pos="540"/>
        </w:tabs>
        <w:spacing w:before="120" w:after="0" w:line="276" w:lineRule="auto"/>
        <w:ind w:hanging="425"/>
        <w:jc w:val="both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 xml:space="preserve">10. </w:t>
      </w:r>
      <w:r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5A3D04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59721C6D" w:rsidR="00F22235" w:rsidRDefault="00F245FA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lastRenderedPageBreak/>
        <w:t>Patarėja</w:t>
      </w:r>
      <w:r w:rsidR="00F22235"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Reda</w:t>
      </w:r>
      <w:r w:rsidR="00F22235">
        <w:rPr>
          <w:rFonts w:ascii="Arial" w:hAnsi="Arial" w:cs="Arial"/>
          <w:lang w:eastAsia="lt-LT"/>
        </w:rPr>
        <w:t xml:space="preserve"> </w:t>
      </w:r>
      <w:r>
        <w:rPr>
          <w:rFonts w:ascii="Arial" w:hAnsi="Arial" w:cs="Arial"/>
          <w:lang w:eastAsia="lt-LT"/>
        </w:rPr>
        <w:t>Balčytienė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CFC5F" w14:textId="77777777" w:rsidR="00CD1289" w:rsidRDefault="00CD1289">
      <w:r>
        <w:separator/>
      </w:r>
    </w:p>
  </w:endnote>
  <w:endnote w:type="continuationSeparator" w:id="0">
    <w:p w14:paraId="54974162" w14:textId="77777777" w:rsidR="00CD1289" w:rsidRDefault="00CD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EndPr/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8AF1B" w14:textId="77777777" w:rsidR="00CD1289" w:rsidRDefault="00CD1289">
      <w:r>
        <w:separator/>
      </w:r>
    </w:p>
  </w:footnote>
  <w:footnote w:type="continuationSeparator" w:id="0">
    <w:p w14:paraId="7D45D0B3" w14:textId="77777777" w:rsidR="00CD1289" w:rsidRDefault="00CD1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029BE893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40AC"/>
    <w:rsid w:val="00004C93"/>
    <w:rsid w:val="000079ED"/>
    <w:rsid w:val="00007CE3"/>
    <w:rsid w:val="00007DBD"/>
    <w:rsid w:val="00011617"/>
    <w:rsid w:val="00013840"/>
    <w:rsid w:val="00013C8B"/>
    <w:rsid w:val="00014232"/>
    <w:rsid w:val="000168BB"/>
    <w:rsid w:val="00021482"/>
    <w:rsid w:val="0002148B"/>
    <w:rsid w:val="000249CC"/>
    <w:rsid w:val="00025241"/>
    <w:rsid w:val="00025446"/>
    <w:rsid w:val="00025B32"/>
    <w:rsid w:val="00027132"/>
    <w:rsid w:val="000324AC"/>
    <w:rsid w:val="000331C4"/>
    <w:rsid w:val="00033B32"/>
    <w:rsid w:val="000374AD"/>
    <w:rsid w:val="00042FE6"/>
    <w:rsid w:val="0004330B"/>
    <w:rsid w:val="000479FD"/>
    <w:rsid w:val="00050B85"/>
    <w:rsid w:val="00051D69"/>
    <w:rsid w:val="00052D91"/>
    <w:rsid w:val="0005776A"/>
    <w:rsid w:val="000625C1"/>
    <w:rsid w:val="0006303F"/>
    <w:rsid w:val="00063D00"/>
    <w:rsid w:val="00065A3B"/>
    <w:rsid w:val="0006717A"/>
    <w:rsid w:val="000734AC"/>
    <w:rsid w:val="0007440E"/>
    <w:rsid w:val="00075DE1"/>
    <w:rsid w:val="00076277"/>
    <w:rsid w:val="000819F8"/>
    <w:rsid w:val="000826A7"/>
    <w:rsid w:val="000842AE"/>
    <w:rsid w:val="00085DD4"/>
    <w:rsid w:val="00086166"/>
    <w:rsid w:val="00094E3D"/>
    <w:rsid w:val="00095399"/>
    <w:rsid w:val="000955C0"/>
    <w:rsid w:val="00095702"/>
    <w:rsid w:val="00095719"/>
    <w:rsid w:val="00097A66"/>
    <w:rsid w:val="000A0356"/>
    <w:rsid w:val="000A1209"/>
    <w:rsid w:val="000A18AA"/>
    <w:rsid w:val="000A1EFB"/>
    <w:rsid w:val="000A20A0"/>
    <w:rsid w:val="000A21A6"/>
    <w:rsid w:val="000A346D"/>
    <w:rsid w:val="000A4126"/>
    <w:rsid w:val="000A48C0"/>
    <w:rsid w:val="000A48D2"/>
    <w:rsid w:val="000A614D"/>
    <w:rsid w:val="000A6E42"/>
    <w:rsid w:val="000B21CE"/>
    <w:rsid w:val="000B38F6"/>
    <w:rsid w:val="000B4D20"/>
    <w:rsid w:val="000B4D49"/>
    <w:rsid w:val="000B5EDC"/>
    <w:rsid w:val="000B7AD9"/>
    <w:rsid w:val="000C392C"/>
    <w:rsid w:val="000C6CA1"/>
    <w:rsid w:val="000D0160"/>
    <w:rsid w:val="000D1BB3"/>
    <w:rsid w:val="000D331B"/>
    <w:rsid w:val="000D3C84"/>
    <w:rsid w:val="000D3CE7"/>
    <w:rsid w:val="000D4068"/>
    <w:rsid w:val="000D5723"/>
    <w:rsid w:val="000E0EC6"/>
    <w:rsid w:val="000E229B"/>
    <w:rsid w:val="000E30C2"/>
    <w:rsid w:val="000E316D"/>
    <w:rsid w:val="000E4FA9"/>
    <w:rsid w:val="000E7500"/>
    <w:rsid w:val="000F18EC"/>
    <w:rsid w:val="000F3C80"/>
    <w:rsid w:val="000F5A7B"/>
    <w:rsid w:val="001013C4"/>
    <w:rsid w:val="00101DFD"/>
    <w:rsid w:val="00101FC4"/>
    <w:rsid w:val="00103C29"/>
    <w:rsid w:val="00104123"/>
    <w:rsid w:val="001043CA"/>
    <w:rsid w:val="001053A8"/>
    <w:rsid w:val="00106DDA"/>
    <w:rsid w:val="001119E4"/>
    <w:rsid w:val="00112B10"/>
    <w:rsid w:val="001141EE"/>
    <w:rsid w:val="001144A6"/>
    <w:rsid w:val="001171D4"/>
    <w:rsid w:val="001209B5"/>
    <w:rsid w:val="00121ACB"/>
    <w:rsid w:val="00122A5B"/>
    <w:rsid w:val="0012460F"/>
    <w:rsid w:val="00124A34"/>
    <w:rsid w:val="001251D9"/>
    <w:rsid w:val="0013267C"/>
    <w:rsid w:val="001337C1"/>
    <w:rsid w:val="0013493D"/>
    <w:rsid w:val="0013586A"/>
    <w:rsid w:val="0014029D"/>
    <w:rsid w:val="001414AF"/>
    <w:rsid w:val="0014556D"/>
    <w:rsid w:val="00145706"/>
    <w:rsid w:val="001479F1"/>
    <w:rsid w:val="001511E2"/>
    <w:rsid w:val="00152A30"/>
    <w:rsid w:val="001531A0"/>
    <w:rsid w:val="00155682"/>
    <w:rsid w:val="00156045"/>
    <w:rsid w:val="001560F7"/>
    <w:rsid w:val="001567CB"/>
    <w:rsid w:val="0016003C"/>
    <w:rsid w:val="00161686"/>
    <w:rsid w:val="00161FF4"/>
    <w:rsid w:val="001659D9"/>
    <w:rsid w:val="00166F25"/>
    <w:rsid w:val="00167846"/>
    <w:rsid w:val="00171321"/>
    <w:rsid w:val="00172EDB"/>
    <w:rsid w:val="00175135"/>
    <w:rsid w:val="0017522C"/>
    <w:rsid w:val="00177DA3"/>
    <w:rsid w:val="00184AA7"/>
    <w:rsid w:val="00184B50"/>
    <w:rsid w:val="0019373A"/>
    <w:rsid w:val="0019489D"/>
    <w:rsid w:val="001A0E65"/>
    <w:rsid w:val="001A4506"/>
    <w:rsid w:val="001A6FE3"/>
    <w:rsid w:val="001B04C5"/>
    <w:rsid w:val="001B3125"/>
    <w:rsid w:val="001B3CF7"/>
    <w:rsid w:val="001B60A1"/>
    <w:rsid w:val="001C1BB2"/>
    <w:rsid w:val="001C20BB"/>
    <w:rsid w:val="001C20EC"/>
    <w:rsid w:val="001C3840"/>
    <w:rsid w:val="001C3CA1"/>
    <w:rsid w:val="001C6E09"/>
    <w:rsid w:val="001D0CF9"/>
    <w:rsid w:val="001D181A"/>
    <w:rsid w:val="001D24E7"/>
    <w:rsid w:val="001D2ED5"/>
    <w:rsid w:val="001D2F4A"/>
    <w:rsid w:val="001D52F9"/>
    <w:rsid w:val="001D54DF"/>
    <w:rsid w:val="001D588A"/>
    <w:rsid w:val="001D76B2"/>
    <w:rsid w:val="001E404E"/>
    <w:rsid w:val="001E4D86"/>
    <w:rsid w:val="001E4E9C"/>
    <w:rsid w:val="001E659F"/>
    <w:rsid w:val="001E6C9D"/>
    <w:rsid w:val="001E70F4"/>
    <w:rsid w:val="001E7380"/>
    <w:rsid w:val="001E7944"/>
    <w:rsid w:val="001F019D"/>
    <w:rsid w:val="001F1455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4D09"/>
    <w:rsid w:val="002152F5"/>
    <w:rsid w:val="002156CC"/>
    <w:rsid w:val="00217B5F"/>
    <w:rsid w:val="00222828"/>
    <w:rsid w:val="00224503"/>
    <w:rsid w:val="002264CA"/>
    <w:rsid w:val="00227E43"/>
    <w:rsid w:val="00230792"/>
    <w:rsid w:val="00231487"/>
    <w:rsid w:val="00232A9A"/>
    <w:rsid w:val="00233BD6"/>
    <w:rsid w:val="00234BBE"/>
    <w:rsid w:val="00234E76"/>
    <w:rsid w:val="002356F2"/>
    <w:rsid w:val="002365EF"/>
    <w:rsid w:val="00236A90"/>
    <w:rsid w:val="00237067"/>
    <w:rsid w:val="002403D8"/>
    <w:rsid w:val="00242C5F"/>
    <w:rsid w:val="002436E4"/>
    <w:rsid w:val="00243DEE"/>
    <w:rsid w:val="00247CEC"/>
    <w:rsid w:val="00250616"/>
    <w:rsid w:val="00250B1B"/>
    <w:rsid w:val="00250B1F"/>
    <w:rsid w:val="002527BF"/>
    <w:rsid w:val="00255545"/>
    <w:rsid w:val="002578BE"/>
    <w:rsid w:val="00260E31"/>
    <w:rsid w:val="002615B0"/>
    <w:rsid w:val="00261FB8"/>
    <w:rsid w:val="002635F8"/>
    <w:rsid w:val="00264D44"/>
    <w:rsid w:val="00265E74"/>
    <w:rsid w:val="00265F56"/>
    <w:rsid w:val="00266603"/>
    <w:rsid w:val="00271DDF"/>
    <w:rsid w:val="00272691"/>
    <w:rsid w:val="00272A21"/>
    <w:rsid w:val="0027545A"/>
    <w:rsid w:val="002776C0"/>
    <w:rsid w:val="00284E6B"/>
    <w:rsid w:val="00285E35"/>
    <w:rsid w:val="00287702"/>
    <w:rsid w:val="00290B9C"/>
    <w:rsid w:val="002947B2"/>
    <w:rsid w:val="00295711"/>
    <w:rsid w:val="00296C30"/>
    <w:rsid w:val="00296E11"/>
    <w:rsid w:val="002A246A"/>
    <w:rsid w:val="002A3AC0"/>
    <w:rsid w:val="002A4864"/>
    <w:rsid w:val="002A78EC"/>
    <w:rsid w:val="002B0DA4"/>
    <w:rsid w:val="002B3D94"/>
    <w:rsid w:val="002B4B34"/>
    <w:rsid w:val="002B5B03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D2C9D"/>
    <w:rsid w:val="002D36C7"/>
    <w:rsid w:val="002E282F"/>
    <w:rsid w:val="002F0722"/>
    <w:rsid w:val="002F11A9"/>
    <w:rsid w:val="002F1B5E"/>
    <w:rsid w:val="002F5F21"/>
    <w:rsid w:val="0030346E"/>
    <w:rsid w:val="00303E1F"/>
    <w:rsid w:val="00305C5B"/>
    <w:rsid w:val="0030650A"/>
    <w:rsid w:val="003104E2"/>
    <w:rsid w:val="00311BE8"/>
    <w:rsid w:val="00316DAB"/>
    <w:rsid w:val="003215BB"/>
    <w:rsid w:val="00322914"/>
    <w:rsid w:val="00325A70"/>
    <w:rsid w:val="00326979"/>
    <w:rsid w:val="003270D6"/>
    <w:rsid w:val="003272B7"/>
    <w:rsid w:val="00330F17"/>
    <w:rsid w:val="00340704"/>
    <w:rsid w:val="00342458"/>
    <w:rsid w:val="003431B9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99E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18E7"/>
    <w:rsid w:val="003A1C56"/>
    <w:rsid w:val="003A2057"/>
    <w:rsid w:val="003A370C"/>
    <w:rsid w:val="003A4745"/>
    <w:rsid w:val="003A64A2"/>
    <w:rsid w:val="003A65EC"/>
    <w:rsid w:val="003B0414"/>
    <w:rsid w:val="003B0DCE"/>
    <w:rsid w:val="003B1DBC"/>
    <w:rsid w:val="003B4800"/>
    <w:rsid w:val="003B54F5"/>
    <w:rsid w:val="003B7CF5"/>
    <w:rsid w:val="003C2E17"/>
    <w:rsid w:val="003C36D9"/>
    <w:rsid w:val="003C398F"/>
    <w:rsid w:val="003C428F"/>
    <w:rsid w:val="003C4861"/>
    <w:rsid w:val="003C4AF1"/>
    <w:rsid w:val="003C6683"/>
    <w:rsid w:val="003C7BD6"/>
    <w:rsid w:val="003D022B"/>
    <w:rsid w:val="003D1560"/>
    <w:rsid w:val="003D6045"/>
    <w:rsid w:val="003D7778"/>
    <w:rsid w:val="003D7C37"/>
    <w:rsid w:val="003E04B8"/>
    <w:rsid w:val="003E433E"/>
    <w:rsid w:val="003E6C59"/>
    <w:rsid w:val="003E6E3B"/>
    <w:rsid w:val="003F1193"/>
    <w:rsid w:val="003F29CE"/>
    <w:rsid w:val="003F3098"/>
    <w:rsid w:val="003F4333"/>
    <w:rsid w:val="003F4AC0"/>
    <w:rsid w:val="003F4E09"/>
    <w:rsid w:val="003F713F"/>
    <w:rsid w:val="0040103F"/>
    <w:rsid w:val="00401F2A"/>
    <w:rsid w:val="004023B7"/>
    <w:rsid w:val="00402FEB"/>
    <w:rsid w:val="004031A1"/>
    <w:rsid w:val="004032C9"/>
    <w:rsid w:val="004056FA"/>
    <w:rsid w:val="00406716"/>
    <w:rsid w:val="00407A2E"/>
    <w:rsid w:val="00407F54"/>
    <w:rsid w:val="00410747"/>
    <w:rsid w:val="00410BEF"/>
    <w:rsid w:val="00411E92"/>
    <w:rsid w:val="0041376D"/>
    <w:rsid w:val="00413B8F"/>
    <w:rsid w:val="00414B3E"/>
    <w:rsid w:val="00415A84"/>
    <w:rsid w:val="004201D6"/>
    <w:rsid w:val="00421074"/>
    <w:rsid w:val="004242D4"/>
    <w:rsid w:val="00425430"/>
    <w:rsid w:val="004262BD"/>
    <w:rsid w:val="00427881"/>
    <w:rsid w:val="00433594"/>
    <w:rsid w:val="004336D8"/>
    <w:rsid w:val="0043505E"/>
    <w:rsid w:val="004351D5"/>
    <w:rsid w:val="00435C71"/>
    <w:rsid w:val="00436F22"/>
    <w:rsid w:val="00437D18"/>
    <w:rsid w:val="004424B5"/>
    <w:rsid w:val="004449C6"/>
    <w:rsid w:val="004462BF"/>
    <w:rsid w:val="004506C5"/>
    <w:rsid w:val="0045182B"/>
    <w:rsid w:val="00452387"/>
    <w:rsid w:val="004559DD"/>
    <w:rsid w:val="00457E54"/>
    <w:rsid w:val="004608D3"/>
    <w:rsid w:val="00460DC3"/>
    <w:rsid w:val="00461AC9"/>
    <w:rsid w:val="00461B09"/>
    <w:rsid w:val="00465256"/>
    <w:rsid w:val="00466DE9"/>
    <w:rsid w:val="00467000"/>
    <w:rsid w:val="00467A01"/>
    <w:rsid w:val="00470477"/>
    <w:rsid w:val="00470589"/>
    <w:rsid w:val="00470921"/>
    <w:rsid w:val="00470A63"/>
    <w:rsid w:val="0047145E"/>
    <w:rsid w:val="00473A74"/>
    <w:rsid w:val="0047454F"/>
    <w:rsid w:val="00474748"/>
    <w:rsid w:val="004760CF"/>
    <w:rsid w:val="004769F6"/>
    <w:rsid w:val="00482E5C"/>
    <w:rsid w:val="004830BA"/>
    <w:rsid w:val="004830F0"/>
    <w:rsid w:val="004842B4"/>
    <w:rsid w:val="00485A5C"/>
    <w:rsid w:val="00486B18"/>
    <w:rsid w:val="00487486"/>
    <w:rsid w:val="00490AE7"/>
    <w:rsid w:val="004945BF"/>
    <w:rsid w:val="0049487D"/>
    <w:rsid w:val="004967AA"/>
    <w:rsid w:val="00497A8B"/>
    <w:rsid w:val="00497BBC"/>
    <w:rsid w:val="004A478C"/>
    <w:rsid w:val="004A4B3F"/>
    <w:rsid w:val="004A5987"/>
    <w:rsid w:val="004A70D6"/>
    <w:rsid w:val="004B1CEB"/>
    <w:rsid w:val="004B2B7C"/>
    <w:rsid w:val="004B3EF7"/>
    <w:rsid w:val="004B4F5E"/>
    <w:rsid w:val="004B63D1"/>
    <w:rsid w:val="004B693C"/>
    <w:rsid w:val="004C162C"/>
    <w:rsid w:val="004C49A1"/>
    <w:rsid w:val="004C704A"/>
    <w:rsid w:val="004D07A9"/>
    <w:rsid w:val="004D4DD1"/>
    <w:rsid w:val="004D594F"/>
    <w:rsid w:val="004E0FCA"/>
    <w:rsid w:val="004E30E8"/>
    <w:rsid w:val="004E5037"/>
    <w:rsid w:val="004E55BB"/>
    <w:rsid w:val="004E5848"/>
    <w:rsid w:val="004F0A33"/>
    <w:rsid w:val="004F2329"/>
    <w:rsid w:val="004F2E9D"/>
    <w:rsid w:val="004F59ED"/>
    <w:rsid w:val="004F5F73"/>
    <w:rsid w:val="004F5FB3"/>
    <w:rsid w:val="004F6C40"/>
    <w:rsid w:val="0050125D"/>
    <w:rsid w:val="00501FF0"/>
    <w:rsid w:val="00504864"/>
    <w:rsid w:val="00505784"/>
    <w:rsid w:val="00506DE9"/>
    <w:rsid w:val="005079A4"/>
    <w:rsid w:val="005107D1"/>
    <w:rsid w:val="005118E9"/>
    <w:rsid w:val="00512CA1"/>
    <w:rsid w:val="00514D35"/>
    <w:rsid w:val="00515F40"/>
    <w:rsid w:val="005178F4"/>
    <w:rsid w:val="0052138D"/>
    <w:rsid w:val="005214E8"/>
    <w:rsid w:val="00522C33"/>
    <w:rsid w:val="00522EA2"/>
    <w:rsid w:val="00523B4D"/>
    <w:rsid w:val="00524E73"/>
    <w:rsid w:val="00525372"/>
    <w:rsid w:val="00526A52"/>
    <w:rsid w:val="00527546"/>
    <w:rsid w:val="00534170"/>
    <w:rsid w:val="00534B58"/>
    <w:rsid w:val="005352F8"/>
    <w:rsid w:val="005357E7"/>
    <w:rsid w:val="00536988"/>
    <w:rsid w:val="005370A5"/>
    <w:rsid w:val="00540296"/>
    <w:rsid w:val="005409BB"/>
    <w:rsid w:val="00542463"/>
    <w:rsid w:val="005425DF"/>
    <w:rsid w:val="005431A6"/>
    <w:rsid w:val="00546150"/>
    <w:rsid w:val="005477CD"/>
    <w:rsid w:val="00550C4E"/>
    <w:rsid w:val="005543FE"/>
    <w:rsid w:val="00566947"/>
    <w:rsid w:val="00566F21"/>
    <w:rsid w:val="0056737D"/>
    <w:rsid w:val="00571210"/>
    <w:rsid w:val="00572E28"/>
    <w:rsid w:val="005731F2"/>
    <w:rsid w:val="0057489D"/>
    <w:rsid w:val="005748D9"/>
    <w:rsid w:val="005750E2"/>
    <w:rsid w:val="00577536"/>
    <w:rsid w:val="00577F3E"/>
    <w:rsid w:val="00580D72"/>
    <w:rsid w:val="005900FC"/>
    <w:rsid w:val="00592861"/>
    <w:rsid w:val="00594B69"/>
    <w:rsid w:val="005A3990"/>
    <w:rsid w:val="005A3D04"/>
    <w:rsid w:val="005A40E9"/>
    <w:rsid w:val="005B31DA"/>
    <w:rsid w:val="005B36BE"/>
    <w:rsid w:val="005B3A4F"/>
    <w:rsid w:val="005C0F7E"/>
    <w:rsid w:val="005C4717"/>
    <w:rsid w:val="005C4E05"/>
    <w:rsid w:val="005D116B"/>
    <w:rsid w:val="005D327B"/>
    <w:rsid w:val="005D4441"/>
    <w:rsid w:val="005D5C09"/>
    <w:rsid w:val="005D7AC6"/>
    <w:rsid w:val="005E2788"/>
    <w:rsid w:val="005E2B95"/>
    <w:rsid w:val="005E337F"/>
    <w:rsid w:val="005E49E4"/>
    <w:rsid w:val="005E51B9"/>
    <w:rsid w:val="005F170D"/>
    <w:rsid w:val="005F1D5C"/>
    <w:rsid w:val="005F27E9"/>
    <w:rsid w:val="005F34AB"/>
    <w:rsid w:val="005F4C1B"/>
    <w:rsid w:val="005F7370"/>
    <w:rsid w:val="005F77F4"/>
    <w:rsid w:val="00601859"/>
    <w:rsid w:val="0060195B"/>
    <w:rsid w:val="006020FB"/>
    <w:rsid w:val="00602C7C"/>
    <w:rsid w:val="00602E94"/>
    <w:rsid w:val="00603B59"/>
    <w:rsid w:val="00606979"/>
    <w:rsid w:val="00614579"/>
    <w:rsid w:val="00620A3B"/>
    <w:rsid w:val="00620D4C"/>
    <w:rsid w:val="0062112D"/>
    <w:rsid w:val="00622195"/>
    <w:rsid w:val="00623596"/>
    <w:rsid w:val="00625E6B"/>
    <w:rsid w:val="00626D31"/>
    <w:rsid w:val="00627537"/>
    <w:rsid w:val="006276C7"/>
    <w:rsid w:val="0063108B"/>
    <w:rsid w:val="00632585"/>
    <w:rsid w:val="006341C5"/>
    <w:rsid w:val="00634770"/>
    <w:rsid w:val="00636E9D"/>
    <w:rsid w:val="0064408B"/>
    <w:rsid w:val="00646BE7"/>
    <w:rsid w:val="00647250"/>
    <w:rsid w:val="006472E1"/>
    <w:rsid w:val="0065141F"/>
    <w:rsid w:val="00651547"/>
    <w:rsid w:val="006518B3"/>
    <w:rsid w:val="00652774"/>
    <w:rsid w:val="00652865"/>
    <w:rsid w:val="0065417A"/>
    <w:rsid w:val="00655007"/>
    <w:rsid w:val="00657B11"/>
    <w:rsid w:val="00661D65"/>
    <w:rsid w:val="0066289C"/>
    <w:rsid w:val="006637B9"/>
    <w:rsid w:val="00663C42"/>
    <w:rsid w:val="006650AE"/>
    <w:rsid w:val="006650B1"/>
    <w:rsid w:val="006654DE"/>
    <w:rsid w:val="006660AE"/>
    <w:rsid w:val="006669F0"/>
    <w:rsid w:val="006674EB"/>
    <w:rsid w:val="00667F14"/>
    <w:rsid w:val="00675057"/>
    <w:rsid w:val="00675E81"/>
    <w:rsid w:val="00675EE4"/>
    <w:rsid w:val="00676D2E"/>
    <w:rsid w:val="00680AC3"/>
    <w:rsid w:val="00680DEF"/>
    <w:rsid w:val="00681564"/>
    <w:rsid w:val="00682597"/>
    <w:rsid w:val="00683AC2"/>
    <w:rsid w:val="00683CCC"/>
    <w:rsid w:val="0068511B"/>
    <w:rsid w:val="00686650"/>
    <w:rsid w:val="00686D8D"/>
    <w:rsid w:val="00687D79"/>
    <w:rsid w:val="00690133"/>
    <w:rsid w:val="00690CFB"/>
    <w:rsid w:val="00692984"/>
    <w:rsid w:val="0069339A"/>
    <w:rsid w:val="00693E0C"/>
    <w:rsid w:val="00694670"/>
    <w:rsid w:val="00697015"/>
    <w:rsid w:val="006A4B70"/>
    <w:rsid w:val="006A7345"/>
    <w:rsid w:val="006A7B2F"/>
    <w:rsid w:val="006B2B35"/>
    <w:rsid w:val="006B3435"/>
    <w:rsid w:val="006B61A7"/>
    <w:rsid w:val="006B63E7"/>
    <w:rsid w:val="006B7E59"/>
    <w:rsid w:val="006C039A"/>
    <w:rsid w:val="006C17F3"/>
    <w:rsid w:val="006C30DF"/>
    <w:rsid w:val="006C5C80"/>
    <w:rsid w:val="006C5F00"/>
    <w:rsid w:val="006C7346"/>
    <w:rsid w:val="006D0227"/>
    <w:rsid w:val="006D13A0"/>
    <w:rsid w:val="006D2B01"/>
    <w:rsid w:val="006D3DF6"/>
    <w:rsid w:val="006D44DB"/>
    <w:rsid w:val="006D5E58"/>
    <w:rsid w:val="006D7468"/>
    <w:rsid w:val="006D7D06"/>
    <w:rsid w:val="006E19A8"/>
    <w:rsid w:val="006E2BD1"/>
    <w:rsid w:val="006E3A7A"/>
    <w:rsid w:val="006E52FF"/>
    <w:rsid w:val="006E5607"/>
    <w:rsid w:val="006E6C27"/>
    <w:rsid w:val="006E7B9E"/>
    <w:rsid w:val="006F1C1E"/>
    <w:rsid w:val="006F245B"/>
    <w:rsid w:val="0070207A"/>
    <w:rsid w:val="00702552"/>
    <w:rsid w:val="007040B1"/>
    <w:rsid w:val="00710118"/>
    <w:rsid w:val="00711569"/>
    <w:rsid w:val="00712002"/>
    <w:rsid w:val="00712672"/>
    <w:rsid w:val="00716EE5"/>
    <w:rsid w:val="0072135C"/>
    <w:rsid w:val="007229FE"/>
    <w:rsid w:val="00722CD2"/>
    <w:rsid w:val="00723133"/>
    <w:rsid w:val="00726C5D"/>
    <w:rsid w:val="00730501"/>
    <w:rsid w:val="00730D40"/>
    <w:rsid w:val="00734388"/>
    <w:rsid w:val="007429BD"/>
    <w:rsid w:val="00743BFB"/>
    <w:rsid w:val="00744C1D"/>
    <w:rsid w:val="00744F8C"/>
    <w:rsid w:val="007477AD"/>
    <w:rsid w:val="00751048"/>
    <w:rsid w:val="00753952"/>
    <w:rsid w:val="00753DE5"/>
    <w:rsid w:val="00753E50"/>
    <w:rsid w:val="007552DD"/>
    <w:rsid w:val="0075742A"/>
    <w:rsid w:val="0076093C"/>
    <w:rsid w:val="00760F70"/>
    <w:rsid w:val="00765B4D"/>
    <w:rsid w:val="00766D8D"/>
    <w:rsid w:val="00771265"/>
    <w:rsid w:val="00771E75"/>
    <w:rsid w:val="00772253"/>
    <w:rsid w:val="007731B2"/>
    <w:rsid w:val="00775C87"/>
    <w:rsid w:val="0077648E"/>
    <w:rsid w:val="0077759C"/>
    <w:rsid w:val="00782FAB"/>
    <w:rsid w:val="0078346C"/>
    <w:rsid w:val="0078582A"/>
    <w:rsid w:val="00785E78"/>
    <w:rsid w:val="00787ED0"/>
    <w:rsid w:val="007908C4"/>
    <w:rsid w:val="007938A3"/>
    <w:rsid w:val="00793FEF"/>
    <w:rsid w:val="007947CE"/>
    <w:rsid w:val="00794FA5"/>
    <w:rsid w:val="00796A41"/>
    <w:rsid w:val="007A1329"/>
    <w:rsid w:val="007A18C0"/>
    <w:rsid w:val="007A2E3C"/>
    <w:rsid w:val="007A5748"/>
    <w:rsid w:val="007A5C90"/>
    <w:rsid w:val="007A6AD1"/>
    <w:rsid w:val="007B1B81"/>
    <w:rsid w:val="007B2E8D"/>
    <w:rsid w:val="007B65C2"/>
    <w:rsid w:val="007B785B"/>
    <w:rsid w:val="007B7A7D"/>
    <w:rsid w:val="007C12BD"/>
    <w:rsid w:val="007C387C"/>
    <w:rsid w:val="007C426C"/>
    <w:rsid w:val="007C4A8F"/>
    <w:rsid w:val="007C52A9"/>
    <w:rsid w:val="007C5AF0"/>
    <w:rsid w:val="007C6225"/>
    <w:rsid w:val="007D53EC"/>
    <w:rsid w:val="007E12DF"/>
    <w:rsid w:val="007E19F9"/>
    <w:rsid w:val="007E1C35"/>
    <w:rsid w:val="007E20B1"/>
    <w:rsid w:val="007E3CD0"/>
    <w:rsid w:val="007F0142"/>
    <w:rsid w:val="007F16DA"/>
    <w:rsid w:val="007F21C4"/>
    <w:rsid w:val="007F5C20"/>
    <w:rsid w:val="007F6981"/>
    <w:rsid w:val="00800CC1"/>
    <w:rsid w:val="0080277B"/>
    <w:rsid w:val="00802E9E"/>
    <w:rsid w:val="008047FB"/>
    <w:rsid w:val="008048BB"/>
    <w:rsid w:val="00805C13"/>
    <w:rsid w:val="008071A6"/>
    <w:rsid w:val="00811EC4"/>
    <w:rsid w:val="008127EF"/>
    <w:rsid w:val="0081375D"/>
    <w:rsid w:val="00820B34"/>
    <w:rsid w:val="00822B53"/>
    <w:rsid w:val="008247D1"/>
    <w:rsid w:val="008256E7"/>
    <w:rsid w:val="00830B4E"/>
    <w:rsid w:val="00832808"/>
    <w:rsid w:val="00833303"/>
    <w:rsid w:val="00834734"/>
    <w:rsid w:val="0083549C"/>
    <w:rsid w:val="008367EA"/>
    <w:rsid w:val="00836995"/>
    <w:rsid w:val="00840ACA"/>
    <w:rsid w:val="00840D19"/>
    <w:rsid w:val="008418D5"/>
    <w:rsid w:val="00842FB0"/>
    <w:rsid w:val="00843147"/>
    <w:rsid w:val="00843704"/>
    <w:rsid w:val="00845729"/>
    <w:rsid w:val="008508AB"/>
    <w:rsid w:val="00852342"/>
    <w:rsid w:val="008523D0"/>
    <w:rsid w:val="00853704"/>
    <w:rsid w:val="00853AAC"/>
    <w:rsid w:val="00860248"/>
    <w:rsid w:val="00861982"/>
    <w:rsid w:val="00862075"/>
    <w:rsid w:val="00864C07"/>
    <w:rsid w:val="00866FE4"/>
    <w:rsid w:val="008709A7"/>
    <w:rsid w:val="00870E53"/>
    <w:rsid w:val="00872AF0"/>
    <w:rsid w:val="00872B86"/>
    <w:rsid w:val="00872F23"/>
    <w:rsid w:val="0087324E"/>
    <w:rsid w:val="00875D3B"/>
    <w:rsid w:val="0087780D"/>
    <w:rsid w:val="008831A4"/>
    <w:rsid w:val="00883947"/>
    <w:rsid w:val="0088557E"/>
    <w:rsid w:val="00887A7C"/>
    <w:rsid w:val="00890153"/>
    <w:rsid w:val="00894D73"/>
    <w:rsid w:val="00895DCD"/>
    <w:rsid w:val="00896160"/>
    <w:rsid w:val="008A010B"/>
    <w:rsid w:val="008A4DFF"/>
    <w:rsid w:val="008A57EC"/>
    <w:rsid w:val="008B0DBA"/>
    <w:rsid w:val="008B3670"/>
    <w:rsid w:val="008B4026"/>
    <w:rsid w:val="008B4966"/>
    <w:rsid w:val="008B63B4"/>
    <w:rsid w:val="008B6EA9"/>
    <w:rsid w:val="008C25C5"/>
    <w:rsid w:val="008C3464"/>
    <w:rsid w:val="008C34B8"/>
    <w:rsid w:val="008C407E"/>
    <w:rsid w:val="008C5E1E"/>
    <w:rsid w:val="008C5F1A"/>
    <w:rsid w:val="008C6AE4"/>
    <w:rsid w:val="008D1207"/>
    <w:rsid w:val="008D3513"/>
    <w:rsid w:val="008D3986"/>
    <w:rsid w:val="008D46DF"/>
    <w:rsid w:val="008D5D9E"/>
    <w:rsid w:val="008D74C9"/>
    <w:rsid w:val="008E2CC9"/>
    <w:rsid w:val="008E423B"/>
    <w:rsid w:val="008E51E9"/>
    <w:rsid w:val="008F1547"/>
    <w:rsid w:val="008F3356"/>
    <w:rsid w:val="008F38B8"/>
    <w:rsid w:val="008F3CFA"/>
    <w:rsid w:val="008F4B3C"/>
    <w:rsid w:val="008F6348"/>
    <w:rsid w:val="00901FEC"/>
    <w:rsid w:val="0090203A"/>
    <w:rsid w:val="00902054"/>
    <w:rsid w:val="00903D35"/>
    <w:rsid w:val="0090406D"/>
    <w:rsid w:val="0091087B"/>
    <w:rsid w:val="00911D7F"/>
    <w:rsid w:val="009131F4"/>
    <w:rsid w:val="00913839"/>
    <w:rsid w:val="00914711"/>
    <w:rsid w:val="00914DFD"/>
    <w:rsid w:val="009162C8"/>
    <w:rsid w:val="00916733"/>
    <w:rsid w:val="00920584"/>
    <w:rsid w:val="0092135A"/>
    <w:rsid w:val="009225B7"/>
    <w:rsid w:val="0092574C"/>
    <w:rsid w:val="00925F09"/>
    <w:rsid w:val="0093040C"/>
    <w:rsid w:val="0093310C"/>
    <w:rsid w:val="0093340D"/>
    <w:rsid w:val="009340A4"/>
    <w:rsid w:val="009345A6"/>
    <w:rsid w:val="00935255"/>
    <w:rsid w:val="00937150"/>
    <w:rsid w:val="009410C4"/>
    <w:rsid w:val="00943BCC"/>
    <w:rsid w:val="00944BBD"/>
    <w:rsid w:val="009451E2"/>
    <w:rsid w:val="00947ACE"/>
    <w:rsid w:val="00951442"/>
    <w:rsid w:val="009521FB"/>
    <w:rsid w:val="00953AD8"/>
    <w:rsid w:val="0095577C"/>
    <w:rsid w:val="00957258"/>
    <w:rsid w:val="0096061E"/>
    <w:rsid w:val="00960E03"/>
    <w:rsid w:val="00963968"/>
    <w:rsid w:val="00964844"/>
    <w:rsid w:val="00966D57"/>
    <w:rsid w:val="0097117B"/>
    <w:rsid w:val="00971E5D"/>
    <w:rsid w:val="00971F86"/>
    <w:rsid w:val="009767D8"/>
    <w:rsid w:val="00977CDE"/>
    <w:rsid w:val="00983639"/>
    <w:rsid w:val="00984E8D"/>
    <w:rsid w:val="00984F05"/>
    <w:rsid w:val="00990927"/>
    <w:rsid w:val="009911D9"/>
    <w:rsid w:val="00991695"/>
    <w:rsid w:val="00991806"/>
    <w:rsid w:val="0099299D"/>
    <w:rsid w:val="00995C6C"/>
    <w:rsid w:val="00997AA1"/>
    <w:rsid w:val="009A031E"/>
    <w:rsid w:val="009A0655"/>
    <w:rsid w:val="009A18BE"/>
    <w:rsid w:val="009A22C1"/>
    <w:rsid w:val="009A50BB"/>
    <w:rsid w:val="009B1061"/>
    <w:rsid w:val="009B1C92"/>
    <w:rsid w:val="009B2B4A"/>
    <w:rsid w:val="009B3412"/>
    <w:rsid w:val="009B3689"/>
    <w:rsid w:val="009B3CF3"/>
    <w:rsid w:val="009B4944"/>
    <w:rsid w:val="009B569D"/>
    <w:rsid w:val="009B6351"/>
    <w:rsid w:val="009B7C04"/>
    <w:rsid w:val="009C2AAD"/>
    <w:rsid w:val="009C3F71"/>
    <w:rsid w:val="009C42B0"/>
    <w:rsid w:val="009C48EA"/>
    <w:rsid w:val="009C5DD8"/>
    <w:rsid w:val="009C5F68"/>
    <w:rsid w:val="009D02B0"/>
    <w:rsid w:val="009D17AF"/>
    <w:rsid w:val="009D2C43"/>
    <w:rsid w:val="009D506A"/>
    <w:rsid w:val="009D52E4"/>
    <w:rsid w:val="009D64BE"/>
    <w:rsid w:val="009D6517"/>
    <w:rsid w:val="009D675E"/>
    <w:rsid w:val="009D6A57"/>
    <w:rsid w:val="009E039D"/>
    <w:rsid w:val="009E11C5"/>
    <w:rsid w:val="009E1852"/>
    <w:rsid w:val="009E4298"/>
    <w:rsid w:val="009E4353"/>
    <w:rsid w:val="009F7816"/>
    <w:rsid w:val="00A00459"/>
    <w:rsid w:val="00A028FF"/>
    <w:rsid w:val="00A029B0"/>
    <w:rsid w:val="00A0598A"/>
    <w:rsid w:val="00A10242"/>
    <w:rsid w:val="00A122B3"/>
    <w:rsid w:val="00A14DCB"/>
    <w:rsid w:val="00A14EBE"/>
    <w:rsid w:val="00A15292"/>
    <w:rsid w:val="00A1696D"/>
    <w:rsid w:val="00A2040F"/>
    <w:rsid w:val="00A2064E"/>
    <w:rsid w:val="00A21DD1"/>
    <w:rsid w:val="00A22D1B"/>
    <w:rsid w:val="00A24850"/>
    <w:rsid w:val="00A259A6"/>
    <w:rsid w:val="00A27C6B"/>
    <w:rsid w:val="00A335D6"/>
    <w:rsid w:val="00A339D3"/>
    <w:rsid w:val="00A346BE"/>
    <w:rsid w:val="00A41EAB"/>
    <w:rsid w:val="00A43EE1"/>
    <w:rsid w:val="00A44691"/>
    <w:rsid w:val="00A45B88"/>
    <w:rsid w:val="00A50D87"/>
    <w:rsid w:val="00A50E5A"/>
    <w:rsid w:val="00A56E2D"/>
    <w:rsid w:val="00A57777"/>
    <w:rsid w:val="00A64939"/>
    <w:rsid w:val="00A654FA"/>
    <w:rsid w:val="00A76874"/>
    <w:rsid w:val="00A76D04"/>
    <w:rsid w:val="00A823D6"/>
    <w:rsid w:val="00A840BC"/>
    <w:rsid w:val="00A8533E"/>
    <w:rsid w:val="00A86942"/>
    <w:rsid w:val="00A86C8B"/>
    <w:rsid w:val="00A87660"/>
    <w:rsid w:val="00A90FF4"/>
    <w:rsid w:val="00A939A1"/>
    <w:rsid w:val="00A972AA"/>
    <w:rsid w:val="00AA0505"/>
    <w:rsid w:val="00AA1987"/>
    <w:rsid w:val="00AA210A"/>
    <w:rsid w:val="00AA21C2"/>
    <w:rsid w:val="00AA2D2C"/>
    <w:rsid w:val="00AA52B9"/>
    <w:rsid w:val="00AA5392"/>
    <w:rsid w:val="00AA5BEA"/>
    <w:rsid w:val="00AB09CC"/>
    <w:rsid w:val="00AB0CD4"/>
    <w:rsid w:val="00AB1D7A"/>
    <w:rsid w:val="00AB2B4B"/>
    <w:rsid w:val="00AB394B"/>
    <w:rsid w:val="00AB3C2D"/>
    <w:rsid w:val="00AC03E8"/>
    <w:rsid w:val="00AC0D31"/>
    <w:rsid w:val="00AC304C"/>
    <w:rsid w:val="00AC31A9"/>
    <w:rsid w:val="00AC5510"/>
    <w:rsid w:val="00AC5ABE"/>
    <w:rsid w:val="00AD0202"/>
    <w:rsid w:val="00AD02C2"/>
    <w:rsid w:val="00AD3309"/>
    <w:rsid w:val="00AD51A0"/>
    <w:rsid w:val="00AD5D77"/>
    <w:rsid w:val="00AD60EA"/>
    <w:rsid w:val="00AD6C32"/>
    <w:rsid w:val="00AD6C62"/>
    <w:rsid w:val="00AD7EFD"/>
    <w:rsid w:val="00AE226B"/>
    <w:rsid w:val="00AE294F"/>
    <w:rsid w:val="00AE3AF2"/>
    <w:rsid w:val="00AE6592"/>
    <w:rsid w:val="00AE6815"/>
    <w:rsid w:val="00AF2CF3"/>
    <w:rsid w:val="00AF32F5"/>
    <w:rsid w:val="00AF4C7A"/>
    <w:rsid w:val="00AF4D92"/>
    <w:rsid w:val="00AF5901"/>
    <w:rsid w:val="00AF5C0C"/>
    <w:rsid w:val="00AF6305"/>
    <w:rsid w:val="00AF7B18"/>
    <w:rsid w:val="00B0312B"/>
    <w:rsid w:val="00B0423C"/>
    <w:rsid w:val="00B04D25"/>
    <w:rsid w:val="00B06422"/>
    <w:rsid w:val="00B0788C"/>
    <w:rsid w:val="00B10939"/>
    <w:rsid w:val="00B12208"/>
    <w:rsid w:val="00B12ED0"/>
    <w:rsid w:val="00B12FCF"/>
    <w:rsid w:val="00B16C50"/>
    <w:rsid w:val="00B175D1"/>
    <w:rsid w:val="00B179BB"/>
    <w:rsid w:val="00B2087A"/>
    <w:rsid w:val="00B2253B"/>
    <w:rsid w:val="00B22717"/>
    <w:rsid w:val="00B271D4"/>
    <w:rsid w:val="00B27C98"/>
    <w:rsid w:val="00B304E5"/>
    <w:rsid w:val="00B31B42"/>
    <w:rsid w:val="00B31B5A"/>
    <w:rsid w:val="00B334F0"/>
    <w:rsid w:val="00B37A04"/>
    <w:rsid w:val="00B42471"/>
    <w:rsid w:val="00B44911"/>
    <w:rsid w:val="00B455D9"/>
    <w:rsid w:val="00B45C13"/>
    <w:rsid w:val="00B45D25"/>
    <w:rsid w:val="00B47401"/>
    <w:rsid w:val="00B47560"/>
    <w:rsid w:val="00B475DD"/>
    <w:rsid w:val="00B52427"/>
    <w:rsid w:val="00B52473"/>
    <w:rsid w:val="00B5588B"/>
    <w:rsid w:val="00B5721E"/>
    <w:rsid w:val="00B574F7"/>
    <w:rsid w:val="00B57C5B"/>
    <w:rsid w:val="00B57E1E"/>
    <w:rsid w:val="00B63DBE"/>
    <w:rsid w:val="00B707C5"/>
    <w:rsid w:val="00B72EBC"/>
    <w:rsid w:val="00B73CE6"/>
    <w:rsid w:val="00B74117"/>
    <w:rsid w:val="00B75978"/>
    <w:rsid w:val="00B77F78"/>
    <w:rsid w:val="00B81BAE"/>
    <w:rsid w:val="00B8569B"/>
    <w:rsid w:val="00B86ECE"/>
    <w:rsid w:val="00B912CF"/>
    <w:rsid w:val="00B91F4D"/>
    <w:rsid w:val="00B9599A"/>
    <w:rsid w:val="00B95BE8"/>
    <w:rsid w:val="00B960AA"/>
    <w:rsid w:val="00BA0DB8"/>
    <w:rsid w:val="00BA3F2D"/>
    <w:rsid w:val="00BB0568"/>
    <w:rsid w:val="00BB1577"/>
    <w:rsid w:val="00BB2746"/>
    <w:rsid w:val="00BB2814"/>
    <w:rsid w:val="00BB3ACF"/>
    <w:rsid w:val="00BB5278"/>
    <w:rsid w:val="00BB59A7"/>
    <w:rsid w:val="00BC0A60"/>
    <w:rsid w:val="00BC2433"/>
    <w:rsid w:val="00BC249E"/>
    <w:rsid w:val="00BC2D0D"/>
    <w:rsid w:val="00BC3D49"/>
    <w:rsid w:val="00BC7FA5"/>
    <w:rsid w:val="00BD3190"/>
    <w:rsid w:val="00BD52C8"/>
    <w:rsid w:val="00BD54E2"/>
    <w:rsid w:val="00BD54FE"/>
    <w:rsid w:val="00BD56DD"/>
    <w:rsid w:val="00BD7E1F"/>
    <w:rsid w:val="00BE0043"/>
    <w:rsid w:val="00BE1787"/>
    <w:rsid w:val="00BE1A2E"/>
    <w:rsid w:val="00BE2D23"/>
    <w:rsid w:val="00BE3E7D"/>
    <w:rsid w:val="00BE51CA"/>
    <w:rsid w:val="00BE5659"/>
    <w:rsid w:val="00BE6560"/>
    <w:rsid w:val="00BE78AD"/>
    <w:rsid w:val="00BE7A64"/>
    <w:rsid w:val="00BE7DC8"/>
    <w:rsid w:val="00BF407D"/>
    <w:rsid w:val="00BF4A8D"/>
    <w:rsid w:val="00BF5712"/>
    <w:rsid w:val="00BF6C2E"/>
    <w:rsid w:val="00BF7BE6"/>
    <w:rsid w:val="00C010BD"/>
    <w:rsid w:val="00C03CDD"/>
    <w:rsid w:val="00C11CD2"/>
    <w:rsid w:val="00C11F15"/>
    <w:rsid w:val="00C12E6E"/>
    <w:rsid w:val="00C13C4F"/>
    <w:rsid w:val="00C16414"/>
    <w:rsid w:val="00C16CD6"/>
    <w:rsid w:val="00C17C78"/>
    <w:rsid w:val="00C23AB1"/>
    <w:rsid w:val="00C25505"/>
    <w:rsid w:val="00C25FAB"/>
    <w:rsid w:val="00C323EC"/>
    <w:rsid w:val="00C32A72"/>
    <w:rsid w:val="00C330A2"/>
    <w:rsid w:val="00C368CE"/>
    <w:rsid w:val="00C3743C"/>
    <w:rsid w:val="00C37B6E"/>
    <w:rsid w:val="00C41E50"/>
    <w:rsid w:val="00C42A9F"/>
    <w:rsid w:val="00C43D26"/>
    <w:rsid w:val="00C44206"/>
    <w:rsid w:val="00C460E5"/>
    <w:rsid w:val="00C46839"/>
    <w:rsid w:val="00C50A4C"/>
    <w:rsid w:val="00C51FCA"/>
    <w:rsid w:val="00C56A3F"/>
    <w:rsid w:val="00C56EE3"/>
    <w:rsid w:val="00C577ED"/>
    <w:rsid w:val="00C65A00"/>
    <w:rsid w:val="00C663B4"/>
    <w:rsid w:val="00C66556"/>
    <w:rsid w:val="00C7152B"/>
    <w:rsid w:val="00C71CB4"/>
    <w:rsid w:val="00C71DEC"/>
    <w:rsid w:val="00C758B9"/>
    <w:rsid w:val="00C75DD4"/>
    <w:rsid w:val="00C8076F"/>
    <w:rsid w:val="00C80E87"/>
    <w:rsid w:val="00C84C8F"/>
    <w:rsid w:val="00C85795"/>
    <w:rsid w:val="00C86DFD"/>
    <w:rsid w:val="00C91320"/>
    <w:rsid w:val="00C9161F"/>
    <w:rsid w:val="00C91710"/>
    <w:rsid w:val="00C95828"/>
    <w:rsid w:val="00CA05A3"/>
    <w:rsid w:val="00CA0F5C"/>
    <w:rsid w:val="00CA1CA8"/>
    <w:rsid w:val="00CA296E"/>
    <w:rsid w:val="00CA3349"/>
    <w:rsid w:val="00CA4473"/>
    <w:rsid w:val="00CA5CC2"/>
    <w:rsid w:val="00CA6AAC"/>
    <w:rsid w:val="00CA6AB0"/>
    <w:rsid w:val="00CB0AE3"/>
    <w:rsid w:val="00CB0ECD"/>
    <w:rsid w:val="00CB16D0"/>
    <w:rsid w:val="00CB371E"/>
    <w:rsid w:val="00CB4173"/>
    <w:rsid w:val="00CB5D9F"/>
    <w:rsid w:val="00CB5FCD"/>
    <w:rsid w:val="00CB7660"/>
    <w:rsid w:val="00CC0DE5"/>
    <w:rsid w:val="00CC1A43"/>
    <w:rsid w:val="00CC2931"/>
    <w:rsid w:val="00CC45A0"/>
    <w:rsid w:val="00CC5AFD"/>
    <w:rsid w:val="00CC6A14"/>
    <w:rsid w:val="00CC6B35"/>
    <w:rsid w:val="00CC76FB"/>
    <w:rsid w:val="00CC7A63"/>
    <w:rsid w:val="00CD0401"/>
    <w:rsid w:val="00CD1289"/>
    <w:rsid w:val="00CD1D5A"/>
    <w:rsid w:val="00CD2E00"/>
    <w:rsid w:val="00CD4E23"/>
    <w:rsid w:val="00CD539C"/>
    <w:rsid w:val="00CD53EE"/>
    <w:rsid w:val="00CE1853"/>
    <w:rsid w:val="00CE2EA2"/>
    <w:rsid w:val="00CE3D8E"/>
    <w:rsid w:val="00CE485B"/>
    <w:rsid w:val="00CE4CAB"/>
    <w:rsid w:val="00CF1596"/>
    <w:rsid w:val="00CF1B9B"/>
    <w:rsid w:val="00CF2B93"/>
    <w:rsid w:val="00CF78A1"/>
    <w:rsid w:val="00D004A7"/>
    <w:rsid w:val="00D02257"/>
    <w:rsid w:val="00D032B3"/>
    <w:rsid w:val="00D10501"/>
    <w:rsid w:val="00D11742"/>
    <w:rsid w:val="00D11DCE"/>
    <w:rsid w:val="00D136E8"/>
    <w:rsid w:val="00D1639C"/>
    <w:rsid w:val="00D16A69"/>
    <w:rsid w:val="00D17F7A"/>
    <w:rsid w:val="00D217A2"/>
    <w:rsid w:val="00D2315C"/>
    <w:rsid w:val="00D25D69"/>
    <w:rsid w:val="00D2640F"/>
    <w:rsid w:val="00D26B73"/>
    <w:rsid w:val="00D308C4"/>
    <w:rsid w:val="00D30E3E"/>
    <w:rsid w:val="00D313EF"/>
    <w:rsid w:val="00D355C2"/>
    <w:rsid w:val="00D37211"/>
    <w:rsid w:val="00D374AF"/>
    <w:rsid w:val="00D37988"/>
    <w:rsid w:val="00D37CC0"/>
    <w:rsid w:val="00D435DB"/>
    <w:rsid w:val="00D4372E"/>
    <w:rsid w:val="00D44E09"/>
    <w:rsid w:val="00D47DEB"/>
    <w:rsid w:val="00D50459"/>
    <w:rsid w:val="00D50BD9"/>
    <w:rsid w:val="00D52534"/>
    <w:rsid w:val="00D53CAC"/>
    <w:rsid w:val="00D55720"/>
    <w:rsid w:val="00D5665E"/>
    <w:rsid w:val="00D60461"/>
    <w:rsid w:val="00D606CA"/>
    <w:rsid w:val="00D61CEE"/>
    <w:rsid w:val="00D64AC6"/>
    <w:rsid w:val="00D64B75"/>
    <w:rsid w:val="00D654EF"/>
    <w:rsid w:val="00D6703A"/>
    <w:rsid w:val="00D70E09"/>
    <w:rsid w:val="00D70FC3"/>
    <w:rsid w:val="00D71882"/>
    <w:rsid w:val="00D80934"/>
    <w:rsid w:val="00D8401A"/>
    <w:rsid w:val="00D85ABA"/>
    <w:rsid w:val="00D86727"/>
    <w:rsid w:val="00D8676E"/>
    <w:rsid w:val="00D86AD9"/>
    <w:rsid w:val="00D878F1"/>
    <w:rsid w:val="00D9333A"/>
    <w:rsid w:val="00D96BF3"/>
    <w:rsid w:val="00DA08AA"/>
    <w:rsid w:val="00DA1C60"/>
    <w:rsid w:val="00DA381B"/>
    <w:rsid w:val="00DA3919"/>
    <w:rsid w:val="00DA3A07"/>
    <w:rsid w:val="00DA51C5"/>
    <w:rsid w:val="00DA56E2"/>
    <w:rsid w:val="00DA60E9"/>
    <w:rsid w:val="00DA6F13"/>
    <w:rsid w:val="00DA777B"/>
    <w:rsid w:val="00DB073D"/>
    <w:rsid w:val="00DB35C8"/>
    <w:rsid w:val="00DB56AB"/>
    <w:rsid w:val="00DB5908"/>
    <w:rsid w:val="00DB5936"/>
    <w:rsid w:val="00DB6348"/>
    <w:rsid w:val="00DB6DDC"/>
    <w:rsid w:val="00DB735A"/>
    <w:rsid w:val="00DB7E30"/>
    <w:rsid w:val="00DC0B38"/>
    <w:rsid w:val="00DC1986"/>
    <w:rsid w:val="00DC1996"/>
    <w:rsid w:val="00DC24EA"/>
    <w:rsid w:val="00DC3F3B"/>
    <w:rsid w:val="00DC4C00"/>
    <w:rsid w:val="00DC4FF9"/>
    <w:rsid w:val="00DC52FD"/>
    <w:rsid w:val="00DC585F"/>
    <w:rsid w:val="00DC75FF"/>
    <w:rsid w:val="00DC7834"/>
    <w:rsid w:val="00DD129F"/>
    <w:rsid w:val="00DE1D66"/>
    <w:rsid w:val="00DE2121"/>
    <w:rsid w:val="00DE36D1"/>
    <w:rsid w:val="00DE619F"/>
    <w:rsid w:val="00DF4106"/>
    <w:rsid w:val="00DF564B"/>
    <w:rsid w:val="00DF585B"/>
    <w:rsid w:val="00DF68BE"/>
    <w:rsid w:val="00DF68CA"/>
    <w:rsid w:val="00DF6B7B"/>
    <w:rsid w:val="00E008EF"/>
    <w:rsid w:val="00E009D0"/>
    <w:rsid w:val="00E00F86"/>
    <w:rsid w:val="00E01FF0"/>
    <w:rsid w:val="00E027DA"/>
    <w:rsid w:val="00E0359D"/>
    <w:rsid w:val="00E03EC5"/>
    <w:rsid w:val="00E045E3"/>
    <w:rsid w:val="00E06F17"/>
    <w:rsid w:val="00E073B0"/>
    <w:rsid w:val="00E07685"/>
    <w:rsid w:val="00E10499"/>
    <w:rsid w:val="00E10516"/>
    <w:rsid w:val="00E10C88"/>
    <w:rsid w:val="00E11637"/>
    <w:rsid w:val="00E16F79"/>
    <w:rsid w:val="00E21147"/>
    <w:rsid w:val="00E216A6"/>
    <w:rsid w:val="00E2282A"/>
    <w:rsid w:val="00E22DA2"/>
    <w:rsid w:val="00E239EB"/>
    <w:rsid w:val="00E246FD"/>
    <w:rsid w:val="00E24DA0"/>
    <w:rsid w:val="00E258B6"/>
    <w:rsid w:val="00E27248"/>
    <w:rsid w:val="00E275E8"/>
    <w:rsid w:val="00E3000A"/>
    <w:rsid w:val="00E347FA"/>
    <w:rsid w:val="00E3542A"/>
    <w:rsid w:val="00E359A7"/>
    <w:rsid w:val="00E36AB7"/>
    <w:rsid w:val="00E3707F"/>
    <w:rsid w:val="00E37863"/>
    <w:rsid w:val="00E37CD8"/>
    <w:rsid w:val="00E424E1"/>
    <w:rsid w:val="00E43834"/>
    <w:rsid w:val="00E44A08"/>
    <w:rsid w:val="00E44DF8"/>
    <w:rsid w:val="00E4563F"/>
    <w:rsid w:val="00E468C6"/>
    <w:rsid w:val="00E46F2F"/>
    <w:rsid w:val="00E502D5"/>
    <w:rsid w:val="00E53BCA"/>
    <w:rsid w:val="00E546A3"/>
    <w:rsid w:val="00E559D8"/>
    <w:rsid w:val="00E55A84"/>
    <w:rsid w:val="00E61057"/>
    <w:rsid w:val="00E610CE"/>
    <w:rsid w:val="00E61826"/>
    <w:rsid w:val="00E61A51"/>
    <w:rsid w:val="00E62130"/>
    <w:rsid w:val="00E635CC"/>
    <w:rsid w:val="00E651B0"/>
    <w:rsid w:val="00E6577A"/>
    <w:rsid w:val="00E677C6"/>
    <w:rsid w:val="00E71C14"/>
    <w:rsid w:val="00E72B65"/>
    <w:rsid w:val="00E75A75"/>
    <w:rsid w:val="00E81426"/>
    <w:rsid w:val="00E85C48"/>
    <w:rsid w:val="00E915A8"/>
    <w:rsid w:val="00E92432"/>
    <w:rsid w:val="00E94057"/>
    <w:rsid w:val="00E94636"/>
    <w:rsid w:val="00E947F9"/>
    <w:rsid w:val="00E955EE"/>
    <w:rsid w:val="00E96C63"/>
    <w:rsid w:val="00E97C78"/>
    <w:rsid w:val="00EA0608"/>
    <w:rsid w:val="00EA357A"/>
    <w:rsid w:val="00EA369E"/>
    <w:rsid w:val="00EA3C1F"/>
    <w:rsid w:val="00EA5FA4"/>
    <w:rsid w:val="00EB06D4"/>
    <w:rsid w:val="00EB7174"/>
    <w:rsid w:val="00EC0E87"/>
    <w:rsid w:val="00EC2A95"/>
    <w:rsid w:val="00EC2E91"/>
    <w:rsid w:val="00EC3107"/>
    <w:rsid w:val="00EC44A0"/>
    <w:rsid w:val="00EC4F90"/>
    <w:rsid w:val="00EC50FE"/>
    <w:rsid w:val="00EC569E"/>
    <w:rsid w:val="00ED0514"/>
    <w:rsid w:val="00ED0AFC"/>
    <w:rsid w:val="00ED10C4"/>
    <w:rsid w:val="00ED137A"/>
    <w:rsid w:val="00ED22C2"/>
    <w:rsid w:val="00ED299E"/>
    <w:rsid w:val="00ED4B12"/>
    <w:rsid w:val="00ED589B"/>
    <w:rsid w:val="00ED5C54"/>
    <w:rsid w:val="00ED6896"/>
    <w:rsid w:val="00ED7B0C"/>
    <w:rsid w:val="00EE5F20"/>
    <w:rsid w:val="00EF0BC6"/>
    <w:rsid w:val="00EF4B85"/>
    <w:rsid w:val="00EF4FBD"/>
    <w:rsid w:val="00EF679F"/>
    <w:rsid w:val="00F00368"/>
    <w:rsid w:val="00F017C6"/>
    <w:rsid w:val="00F01974"/>
    <w:rsid w:val="00F036C6"/>
    <w:rsid w:val="00F03A79"/>
    <w:rsid w:val="00F03F10"/>
    <w:rsid w:val="00F07451"/>
    <w:rsid w:val="00F1195B"/>
    <w:rsid w:val="00F11B53"/>
    <w:rsid w:val="00F14B9D"/>
    <w:rsid w:val="00F14E55"/>
    <w:rsid w:val="00F16577"/>
    <w:rsid w:val="00F176EF"/>
    <w:rsid w:val="00F17A11"/>
    <w:rsid w:val="00F17DDC"/>
    <w:rsid w:val="00F20390"/>
    <w:rsid w:val="00F205B6"/>
    <w:rsid w:val="00F21456"/>
    <w:rsid w:val="00F22235"/>
    <w:rsid w:val="00F22426"/>
    <w:rsid w:val="00F231C8"/>
    <w:rsid w:val="00F245FA"/>
    <w:rsid w:val="00F26D97"/>
    <w:rsid w:val="00F30A51"/>
    <w:rsid w:val="00F30DA7"/>
    <w:rsid w:val="00F313A9"/>
    <w:rsid w:val="00F35C3A"/>
    <w:rsid w:val="00F35FE6"/>
    <w:rsid w:val="00F40695"/>
    <w:rsid w:val="00F40AB9"/>
    <w:rsid w:val="00F43F56"/>
    <w:rsid w:val="00F46F86"/>
    <w:rsid w:val="00F47058"/>
    <w:rsid w:val="00F475E6"/>
    <w:rsid w:val="00F504FE"/>
    <w:rsid w:val="00F51B2A"/>
    <w:rsid w:val="00F542A3"/>
    <w:rsid w:val="00F54C6F"/>
    <w:rsid w:val="00F56007"/>
    <w:rsid w:val="00F56F7B"/>
    <w:rsid w:val="00F57877"/>
    <w:rsid w:val="00F61583"/>
    <w:rsid w:val="00F6284E"/>
    <w:rsid w:val="00F63097"/>
    <w:rsid w:val="00F64210"/>
    <w:rsid w:val="00F64234"/>
    <w:rsid w:val="00F64742"/>
    <w:rsid w:val="00F64838"/>
    <w:rsid w:val="00F660F6"/>
    <w:rsid w:val="00F66D67"/>
    <w:rsid w:val="00F73E6E"/>
    <w:rsid w:val="00F74847"/>
    <w:rsid w:val="00F74A17"/>
    <w:rsid w:val="00F7778F"/>
    <w:rsid w:val="00F812B5"/>
    <w:rsid w:val="00F829DD"/>
    <w:rsid w:val="00F82B3E"/>
    <w:rsid w:val="00F8305B"/>
    <w:rsid w:val="00F86138"/>
    <w:rsid w:val="00F86559"/>
    <w:rsid w:val="00F879B1"/>
    <w:rsid w:val="00F90783"/>
    <w:rsid w:val="00F91DFE"/>
    <w:rsid w:val="00F93EBC"/>
    <w:rsid w:val="00F9488C"/>
    <w:rsid w:val="00FA06A2"/>
    <w:rsid w:val="00FA1CF9"/>
    <w:rsid w:val="00FA23FD"/>
    <w:rsid w:val="00FA3DE0"/>
    <w:rsid w:val="00FA4285"/>
    <w:rsid w:val="00FA4F1B"/>
    <w:rsid w:val="00FA547B"/>
    <w:rsid w:val="00FB08CA"/>
    <w:rsid w:val="00FB3F43"/>
    <w:rsid w:val="00FC294D"/>
    <w:rsid w:val="00FD0096"/>
    <w:rsid w:val="00FD41D4"/>
    <w:rsid w:val="00FD479D"/>
    <w:rsid w:val="00FD532B"/>
    <w:rsid w:val="00FD5C58"/>
    <w:rsid w:val="00FD604C"/>
    <w:rsid w:val="00FD61A1"/>
    <w:rsid w:val="00FD6BAC"/>
    <w:rsid w:val="00FD6E9F"/>
    <w:rsid w:val="00FE16CE"/>
    <w:rsid w:val="00FE2A3D"/>
    <w:rsid w:val="00FE3807"/>
    <w:rsid w:val="00FE5DFA"/>
    <w:rsid w:val="00FE639B"/>
    <w:rsid w:val="00FE7C21"/>
    <w:rsid w:val="00FF169B"/>
    <w:rsid w:val="00FF25FA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5A3D04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5A3D04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5</Pages>
  <Words>3941</Words>
  <Characters>2247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2024-12-04T07:38:00Z</cp:lastPrinted>
  <dcterms:created xsi:type="dcterms:W3CDTF">2026-04-13T06:33:00Z</dcterms:created>
  <dcterms:modified xsi:type="dcterms:W3CDTF">2026-04-13T06:33:00Z</dcterms:modified>
</cp:coreProperties>
</file>