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10EBED10" w:rsidR="00EB06D4" w:rsidRPr="00EB06D4" w:rsidRDefault="00234E76" w:rsidP="008B3670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E7A2F52" w:rsidR="00EB06D4" w:rsidRPr="00FE7C21" w:rsidRDefault="00CB7660" w:rsidP="005A3D04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3D1CDB">
        <w:t xml:space="preserve">DĖL </w:t>
      </w:r>
      <w:r w:rsidR="00FD0096" w:rsidRPr="006E37C8">
        <w:t>KLAIPĖDOS RAJONO SAVIVALDYBĖS 202</w:t>
      </w:r>
      <w:r w:rsidR="00DC7834" w:rsidRPr="006E37C8">
        <w:t>6</w:t>
      </w:r>
      <w:r w:rsidR="00AF2CF3" w:rsidRPr="006E37C8">
        <w:rPr>
          <w:rFonts w:ascii="Century Gothic" w:hAnsi="Century Gothic"/>
        </w:rPr>
        <w:t>−</w:t>
      </w:r>
      <w:r w:rsidR="00F64234" w:rsidRPr="006E37C8">
        <w:t>202</w:t>
      </w:r>
      <w:r w:rsidR="00DC7834" w:rsidRPr="006E37C8">
        <w:t>8</w:t>
      </w:r>
      <w:r w:rsidR="00FD0096" w:rsidRPr="006E37C8">
        <w:t xml:space="preserve"> METŲ BIUDŽETO PATIKSLINIMO</w:t>
      </w:r>
    </w:p>
    <w:p w14:paraId="01BC177C" w14:textId="04036348" w:rsidR="00EB06D4" w:rsidRPr="00EB06D4" w:rsidRDefault="00EB06D4" w:rsidP="005A3D0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C783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5B79E8">
        <w:rPr>
          <w:rFonts w:ascii="Arial" w:hAnsi="Arial" w:cs="Arial"/>
        </w:rPr>
        <w:t xml:space="preserve">birželio </w:t>
      </w:r>
      <w:r w:rsidR="00EC66E3">
        <w:rPr>
          <w:rFonts w:ascii="Arial" w:hAnsi="Arial" w:cs="Arial"/>
        </w:rPr>
        <w:t xml:space="preserve"> </w:t>
      </w:r>
      <w:r w:rsidR="005B79E8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5A3D04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5A3D0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44C64CAD" w14:textId="59AE355D" w:rsidR="005214E8" w:rsidRDefault="00EB06D4" w:rsidP="000D572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9C5F68">
        <w:rPr>
          <w:rFonts w:ascii="Arial" w:hAnsi="Arial" w:cs="Arial"/>
        </w:rPr>
        <w:t>Padidinti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9C5F68">
        <w:rPr>
          <w:rFonts w:ascii="Arial" w:hAnsi="Arial" w:cs="Arial"/>
        </w:rPr>
        <w:t>6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80461D">
        <w:rPr>
          <w:rFonts w:ascii="Arial" w:hAnsi="Arial" w:cs="Arial"/>
        </w:rPr>
        <w:t>1</w:t>
      </w:r>
      <w:r w:rsidR="00623203">
        <w:rPr>
          <w:rFonts w:ascii="Arial" w:hAnsi="Arial" w:cs="Arial"/>
        </w:rPr>
        <w:t xml:space="preserve"> 657</w:t>
      </w:r>
      <w:r w:rsidR="00C43D26">
        <w:rPr>
          <w:rFonts w:ascii="Arial" w:hAnsi="Arial" w:cs="Arial"/>
        </w:rPr>
        <w:t>,</w:t>
      </w:r>
      <w:r w:rsidR="00623203">
        <w:rPr>
          <w:rFonts w:ascii="Arial" w:hAnsi="Arial" w:cs="Arial"/>
        </w:rPr>
        <w:t>1</w:t>
      </w:r>
      <w:r w:rsidR="00C43D26">
        <w:rPr>
          <w:rFonts w:ascii="Arial" w:hAnsi="Arial" w:cs="Arial"/>
        </w:rPr>
        <w:t>0</w:t>
      </w:r>
      <w:r w:rsidR="00623203">
        <w:rPr>
          <w:rFonts w:ascii="Arial" w:hAnsi="Arial" w:cs="Arial"/>
        </w:rPr>
        <w:t>9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914711">
        <w:rPr>
          <w:rFonts w:ascii="Arial" w:hAnsi="Arial" w:cs="Arial"/>
        </w:rPr>
        <w:t xml:space="preserve"> (priedas pridedamas)</w:t>
      </w:r>
      <w:r w:rsidR="00234E76" w:rsidRPr="000D331B">
        <w:rPr>
          <w:rFonts w:ascii="Arial" w:hAnsi="Arial" w:cs="Arial"/>
        </w:rPr>
        <w:t>.</w:t>
      </w:r>
    </w:p>
    <w:p w14:paraId="3D2CF4FF" w14:textId="286BA5D9" w:rsidR="00EB06D4" w:rsidRDefault="00E0359D" w:rsidP="000D572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9B4944">
        <w:rPr>
          <w:rFonts w:ascii="Arial" w:hAnsi="Arial" w:cs="Arial"/>
        </w:rPr>
        <w:t>6</w:t>
      </w:r>
      <w:r w:rsidR="00E44A08" w:rsidRPr="00DE7F8A">
        <w:rPr>
          <w:rFonts w:ascii="Arial" w:hAnsi="Arial" w:cs="Arial"/>
        </w:rPr>
        <w:t xml:space="preserve"> m. sausio </w:t>
      </w:r>
      <w:r w:rsidR="009B4944">
        <w:rPr>
          <w:rFonts w:ascii="Arial" w:hAnsi="Arial" w:cs="Arial"/>
        </w:rPr>
        <w:t>29</w:t>
      </w:r>
      <w:r w:rsidR="00E44A08" w:rsidRPr="00DE7F8A">
        <w:rPr>
          <w:rFonts w:ascii="Arial" w:hAnsi="Arial" w:cs="Arial"/>
        </w:rPr>
        <w:t xml:space="preserve"> d. sprendimo Nr. T11-</w:t>
      </w:r>
      <w:r w:rsidR="009B4944">
        <w:rPr>
          <w:rFonts w:ascii="Arial" w:hAnsi="Arial" w:cs="Arial"/>
        </w:rPr>
        <w:t>32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9B4944">
        <w:rPr>
          <w:rFonts w:ascii="Arial" w:hAnsi="Arial" w:cs="Arial"/>
        </w:rPr>
        <w:t>6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</w:t>
      </w:r>
      <w:r w:rsidR="009B4944">
        <w:rPr>
          <w:rFonts w:ascii="Arial" w:hAnsi="Arial" w:cs="Arial"/>
        </w:rPr>
        <w:t>8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5A3D04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5A3D0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C0A60">
      <w:pPr>
        <w:tabs>
          <w:tab w:val="left" w:pos="7500"/>
        </w:tabs>
        <w:spacing w:before="240"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4B3ED08" w:rsidR="00234E76" w:rsidRPr="000D5723" w:rsidRDefault="00EB06D4" w:rsidP="005A3D04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</w:rPr>
      </w:pPr>
      <w:r w:rsidRPr="000D5723">
        <w:rPr>
          <w:rFonts w:ascii="Arial" w:hAnsi="Arial" w:cs="Arial"/>
        </w:rPr>
        <w:t xml:space="preserve">PARENGĖ </w:t>
      </w:r>
      <w:r w:rsidR="00A14DCB">
        <w:rPr>
          <w:rFonts w:ascii="Arial" w:hAnsi="Arial" w:cs="Arial"/>
        </w:rPr>
        <w:t>R. Balčytienė</w:t>
      </w:r>
    </w:p>
    <w:p w14:paraId="586B8254" w14:textId="2F73A8DB" w:rsidR="00234E76" w:rsidRPr="00694670" w:rsidRDefault="00234E76" w:rsidP="005A3D04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7711AA2F" w:rsidR="00DD129F" w:rsidRDefault="00A14DCB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DD129F">
        <w:rPr>
          <w:rFonts w:ascii="Arial" w:hAnsi="Arial" w:cs="Arial"/>
        </w:rPr>
        <w:t xml:space="preserve">. </w:t>
      </w:r>
      <w:r w:rsidR="007E1C35">
        <w:rPr>
          <w:rFonts w:ascii="Arial" w:hAnsi="Arial" w:cs="Arial"/>
        </w:rPr>
        <w:t>Kuzminskienė</w:t>
      </w:r>
    </w:p>
    <w:p w14:paraId="46898BDF" w14:textId="55FB1853" w:rsidR="00DD129F" w:rsidRDefault="00DD129F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2B4B413C" w14:textId="58C24E8D" w:rsidR="00BB2814" w:rsidRPr="00694670" w:rsidRDefault="00013C8B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470B1AE4" w14:textId="1F815C10" w:rsidR="00B73CE6" w:rsidRDefault="00D44E09" w:rsidP="005A3D0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8579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Bardauskas</w:t>
      </w:r>
    </w:p>
    <w:p w14:paraId="5AA559D3" w14:textId="32C5EF59" w:rsidR="00214D09" w:rsidRDefault="00B73CE6" w:rsidP="005A3D0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5B23F7E3" w:rsidR="00EB06D4" w:rsidRPr="00FE7C21" w:rsidRDefault="00FE7C21" w:rsidP="005A3D04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4201D6">
        <w:rPr>
          <w:rFonts w:ascii="Arial" w:hAnsi="Arial" w:cs="Arial"/>
          <w:b/>
          <w:bCs/>
          <w:color w:val="auto"/>
        </w:rPr>
        <w:t>6</w:t>
      </w:r>
      <w:r w:rsidR="00BB2814">
        <w:rPr>
          <w:rFonts w:ascii="Arial" w:hAnsi="Arial" w:cs="Arial"/>
          <w:b/>
          <w:bCs/>
          <w:color w:val="auto"/>
        </w:rPr>
        <w:t>– 202</w:t>
      </w:r>
      <w:r w:rsidR="004201D6">
        <w:rPr>
          <w:rFonts w:ascii="Arial" w:hAnsi="Arial" w:cs="Arial"/>
          <w:b/>
          <w:bCs/>
          <w:color w:val="auto"/>
        </w:rPr>
        <w:t>8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77927A78" w:rsidR="00FE7C21" w:rsidRDefault="00EB06D4" w:rsidP="000D5723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A14EB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b</w:t>
      </w:r>
      <w:r w:rsidR="00141AB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irželio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BE7A6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141AB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5A3D04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6C53C059" w:rsidR="00ED6896" w:rsidRPr="00DE7F8A" w:rsidRDefault="00ED6896" w:rsidP="005A3D04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4201D6">
        <w:rPr>
          <w:rFonts w:ascii="Arial" w:hAnsi="Arial" w:cs="Arial"/>
          <w:bCs/>
        </w:rPr>
        <w:t>6</w:t>
      </w:r>
      <w:r w:rsidR="00BB2814">
        <w:rPr>
          <w:rFonts w:ascii="Arial" w:hAnsi="Arial" w:cs="Arial"/>
          <w:bCs/>
        </w:rPr>
        <w:t>–202</w:t>
      </w:r>
      <w:r w:rsidR="004201D6">
        <w:rPr>
          <w:rFonts w:ascii="Arial" w:hAnsi="Arial" w:cs="Arial"/>
          <w:bCs/>
        </w:rPr>
        <w:t>8</w:t>
      </w:r>
      <w:r w:rsidR="00BB2814">
        <w:rPr>
          <w:rFonts w:ascii="Arial" w:hAnsi="Arial" w:cs="Arial"/>
          <w:bCs/>
        </w:rPr>
        <w:t xml:space="preserve"> </w:t>
      </w:r>
      <w:r w:rsidRPr="00DE7F8A">
        <w:rPr>
          <w:rFonts w:ascii="Arial" w:hAnsi="Arial" w:cs="Arial"/>
          <w:bCs/>
        </w:rPr>
        <w:t>metų Savivaldybės biudžetą.</w:t>
      </w:r>
    </w:p>
    <w:p w14:paraId="207E2219" w14:textId="77777777" w:rsidR="00AD0202" w:rsidRPr="00DE7F8A" w:rsidRDefault="00FC294D" w:rsidP="005A3D04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5A3D04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5D5EFC57" w:rsidR="006A7345" w:rsidRPr="00DE7F8A" w:rsidRDefault="006A7345" w:rsidP="005A3D04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</w:t>
      </w:r>
      <w:r w:rsidR="004B693C">
        <w:rPr>
          <w:rFonts w:ascii="Arial" w:hAnsi="Arial" w:cs="Arial"/>
          <w:bCs/>
        </w:rPr>
        <w:t>.</w:t>
      </w:r>
      <w:r w:rsidRPr="00DE7F8A">
        <w:rPr>
          <w:rFonts w:ascii="Arial" w:hAnsi="Arial" w:cs="Arial"/>
          <w:bCs/>
        </w:rPr>
        <w:t xml:space="preserve"> </w:t>
      </w:r>
    </w:p>
    <w:p w14:paraId="603BB890" w14:textId="77777777" w:rsidR="00410BEF" w:rsidRPr="00984F05" w:rsidRDefault="00FC294D" w:rsidP="005A3D04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5A3D04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5A3D04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5A3D04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5A3D04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5A3D04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23E70FAE" w:rsidR="004462BF" w:rsidRPr="00DE7F8A" w:rsidRDefault="00FC294D" w:rsidP="005A3D04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ED7B0C">
        <w:rPr>
          <w:rFonts w:ascii="Arial" w:hAnsi="Arial" w:cs="Arial"/>
          <w:bCs/>
        </w:rPr>
        <w:t>Biudžetas tikslinamas</w:t>
      </w:r>
      <w:r w:rsidR="00995C6C">
        <w:rPr>
          <w:rFonts w:ascii="Arial" w:hAnsi="Arial" w:cs="Arial"/>
          <w:bCs/>
        </w:rPr>
        <w:t xml:space="preserve"> valstybės institucijoms priėmus teisės aktus dėl dotacijų skyrimo</w:t>
      </w:r>
      <w:r w:rsidR="002635F8">
        <w:rPr>
          <w:rFonts w:ascii="Arial" w:hAnsi="Arial" w:cs="Arial"/>
          <w:bCs/>
        </w:rPr>
        <w:t>.</w:t>
      </w:r>
      <w:r w:rsidR="00AA52B9">
        <w:rPr>
          <w:rFonts w:ascii="Arial" w:hAnsi="Arial" w:cs="Arial"/>
          <w:bCs/>
        </w:rPr>
        <w:t xml:space="preserve"> </w:t>
      </w:r>
      <w:r w:rsidR="00AA52B9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5A3D04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4D97C17A" w:rsidR="00271DDF" w:rsidRDefault="004462BF" w:rsidP="005A3D0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e:</w:t>
      </w:r>
    </w:p>
    <w:tbl>
      <w:tblPr>
        <w:tblW w:w="9645" w:type="dxa"/>
        <w:tblLook w:val="04A0" w:firstRow="1" w:lastRow="0" w:firstColumn="1" w:lastColumn="0" w:noHBand="0" w:noVBand="1"/>
      </w:tblPr>
      <w:tblGrid>
        <w:gridCol w:w="820"/>
        <w:gridCol w:w="6920"/>
        <w:gridCol w:w="1720"/>
        <w:gridCol w:w="185"/>
      </w:tblGrid>
      <w:tr w:rsidR="00EF4FBD" w14:paraId="482221AE" w14:textId="77777777" w:rsidTr="002F6480">
        <w:trPr>
          <w:gridAfter w:val="1"/>
          <w:wAfter w:w="185" w:type="dxa"/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0D80D" w14:textId="77777777" w:rsidR="00EF4FBD" w:rsidRDefault="00EF4FBD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38B67" w14:textId="77777777" w:rsidR="00EF4FBD" w:rsidRDefault="00EF4FBD">
            <w:pPr>
              <w:rPr>
                <w:sz w:val="20"/>
                <w:szCs w:val="20"/>
              </w:rPr>
            </w:pPr>
          </w:p>
          <w:p w14:paraId="40FD39C6" w14:textId="77777777" w:rsidR="00F225D7" w:rsidRDefault="00F225D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E2C9B" w14:textId="77777777" w:rsidR="00EF4FBD" w:rsidRDefault="00EF4F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2F6480" w14:paraId="5F494F68" w14:textId="77777777" w:rsidTr="0079353F">
        <w:trPr>
          <w:trHeight w:val="62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36F49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12095" w14:textId="77777777" w:rsidR="002F6480" w:rsidRDefault="002F648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BE89" w14:textId="77777777" w:rsidR="002F6480" w:rsidRDefault="002F648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 m.</w:t>
            </w:r>
          </w:p>
        </w:tc>
      </w:tr>
      <w:tr w:rsidR="002F6480" w14:paraId="7881ECDE" w14:textId="77777777" w:rsidTr="0079353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271E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77AD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8F028" w14:textId="77777777" w:rsidR="002F6480" w:rsidRDefault="002F648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45,0</w:t>
            </w:r>
          </w:p>
        </w:tc>
      </w:tr>
      <w:tr w:rsidR="002F6480" w14:paraId="64ED06E0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05A6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74AA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A82E9" w14:textId="77777777" w:rsidR="002F6480" w:rsidRDefault="002F648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45,0</w:t>
            </w:r>
          </w:p>
        </w:tc>
      </w:tr>
      <w:tr w:rsidR="002F6480" w14:paraId="74150F21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9E3B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3BFE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62ACE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45,0</w:t>
            </w:r>
          </w:p>
        </w:tc>
      </w:tr>
      <w:tr w:rsidR="002F6480" w14:paraId="3A3CA6B7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4D36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16.1.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903EE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B035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3,0</w:t>
            </w:r>
          </w:p>
        </w:tc>
      </w:tr>
      <w:tr w:rsidR="002F6480" w14:paraId="3F4AE0ED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7C91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A875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6BEB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42,0</w:t>
            </w:r>
          </w:p>
        </w:tc>
      </w:tr>
      <w:tr w:rsidR="002F6480" w14:paraId="5CBC8582" w14:textId="77777777" w:rsidTr="0079353F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3B3AC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0A394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0334B" w14:textId="77777777" w:rsidR="002F6480" w:rsidRDefault="002F648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45,0</w:t>
            </w:r>
          </w:p>
        </w:tc>
      </w:tr>
      <w:tr w:rsidR="002F6480" w14:paraId="58094423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AE16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5502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37D2" w14:textId="77777777" w:rsidR="002F6480" w:rsidRDefault="002F648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1 612,109</w:t>
            </w:r>
          </w:p>
        </w:tc>
      </w:tr>
      <w:tr w:rsidR="002F6480" w14:paraId="6F32793A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CC2D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0D5E7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(25+29)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ECFC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653,009</w:t>
            </w:r>
          </w:p>
        </w:tc>
      </w:tr>
      <w:tr w:rsidR="002F6480" w14:paraId="3F94F31C" w14:textId="77777777" w:rsidTr="0079353F">
        <w:trPr>
          <w:trHeight w:val="6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A5AB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D9E37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58A8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-17,000</w:t>
            </w:r>
          </w:p>
        </w:tc>
      </w:tr>
      <w:tr w:rsidR="002F6480" w14:paraId="12C43514" w14:textId="77777777" w:rsidTr="0079353F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4DFD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FD46E" w14:textId="77777777" w:rsidR="002F6480" w:rsidRDefault="002F64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3A8E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670,009</w:t>
            </w:r>
          </w:p>
        </w:tc>
      </w:tr>
      <w:tr w:rsidR="002F6480" w14:paraId="5125A7CE" w14:textId="77777777" w:rsidTr="0079353F">
        <w:trPr>
          <w:trHeight w:val="96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34EB6E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38800C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954931" w14:textId="77777777" w:rsidR="002F6480" w:rsidRDefault="002F64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959,100</w:t>
            </w:r>
          </w:p>
        </w:tc>
      </w:tr>
      <w:tr w:rsidR="002F6480" w14:paraId="72B3D386" w14:textId="77777777" w:rsidTr="0079353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5CDC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214B" w14:textId="77777777" w:rsidR="002F6480" w:rsidRDefault="002F648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E4A9" w14:textId="77777777" w:rsidR="002F6480" w:rsidRDefault="002F648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1 657,109</w:t>
            </w:r>
          </w:p>
        </w:tc>
      </w:tr>
    </w:tbl>
    <w:p w14:paraId="7AA59A8A" w14:textId="77777777" w:rsidR="00056A33" w:rsidRDefault="0079353F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79353F">
        <w:rPr>
          <w:rFonts w:ascii="Arial" w:hAnsi="Arial" w:cs="Arial"/>
        </w:rPr>
        <w:t>Pajamų įmokų į savivaldybės biudžetą pakeitimai pateikiami lentelėje:</w:t>
      </w:r>
      <w:r w:rsidRPr="0079353F">
        <w:rPr>
          <w:rFonts w:ascii="Arial" w:hAnsi="Arial" w:cs="Arial"/>
        </w:rPr>
        <w:br/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550"/>
        <w:gridCol w:w="4080"/>
        <w:gridCol w:w="940"/>
        <w:gridCol w:w="1311"/>
        <w:gridCol w:w="1300"/>
        <w:gridCol w:w="1540"/>
      </w:tblGrid>
      <w:tr w:rsidR="00056A33" w14:paraId="7770549C" w14:textId="77777777" w:rsidTr="00056A33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695B2" w14:textId="77777777" w:rsidR="00056A33" w:rsidRDefault="00056A33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9A75A" w14:textId="77777777" w:rsidR="00056A33" w:rsidRDefault="00056A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611CB" w14:textId="77777777" w:rsidR="00056A33" w:rsidRDefault="00056A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57A62" w14:textId="77777777" w:rsidR="00056A33" w:rsidRDefault="00056A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4A8B8" w14:textId="77777777" w:rsidR="00056A33" w:rsidRDefault="00056A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94747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056A33" w14:paraId="554D79C7" w14:textId="77777777" w:rsidTr="00056A33">
        <w:trPr>
          <w:trHeight w:val="2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ACFE5" w14:textId="77777777" w:rsidR="00056A33" w:rsidRDefault="00056A3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65B55" w14:textId="77777777" w:rsidR="00056A33" w:rsidRDefault="00056A3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DAAF3B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816518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100A74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01F2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056A33" w14:paraId="3BE3E62F" w14:textId="77777777" w:rsidTr="00056A3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5B178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60AD5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A56BD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3D77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EFE5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1329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056A33" w14:paraId="53E5175E" w14:textId="77777777" w:rsidTr="00056A33">
        <w:trPr>
          <w:trHeight w:val="7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26E32" w14:textId="77777777" w:rsidR="00056A33" w:rsidRDefault="00056A3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A34D4" w14:textId="77777777" w:rsidR="00056A33" w:rsidRDefault="00056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Plikių Ievos Labutytės  pagrindinė mokykla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9797D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68D66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B457E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5B888" w14:textId="77777777" w:rsidR="00056A33" w:rsidRDefault="00056A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3,0</w:t>
            </w:r>
          </w:p>
        </w:tc>
      </w:tr>
      <w:tr w:rsidR="00056A33" w14:paraId="20162D21" w14:textId="77777777" w:rsidTr="00056A33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E4273" w14:textId="77777777" w:rsidR="00056A33" w:rsidRDefault="00056A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7EC54" w14:textId="77777777" w:rsidR="00056A33" w:rsidRDefault="00056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turizmo informacijos centras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20EFB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5A36E" w14:textId="77777777" w:rsidR="00056A33" w:rsidRDefault="00056A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B6A55" w14:textId="77777777" w:rsidR="00056A33" w:rsidRDefault="00056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21A3" w14:textId="77777777" w:rsidR="00056A33" w:rsidRDefault="00056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56A33" w14:paraId="67076215" w14:textId="77777777" w:rsidTr="00056A3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E0656" w14:textId="77777777" w:rsidR="00056A33" w:rsidRDefault="00056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5BF53" w14:textId="77777777" w:rsidR="00056A33" w:rsidRDefault="00056A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9A1D4" w14:textId="77777777" w:rsidR="00056A33" w:rsidRDefault="00056A3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21137" w14:textId="77777777" w:rsidR="00056A33" w:rsidRDefault="00056A3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B4499" w14:textId="77777777" w:rsidR="00056A33" w:rsidRDefault="00056A3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5E59" w14:textId="77777777" w:rsidR="00056A33" w:rsidRDefault="00056A3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3,0</w:t>
            </w:r>
          </w:p>
        </w:tc>
      </w:tr>
    </w:tbl>
    <w:p w14:paraId="0FE65370" w14:textId="0D57C177" w:rsidR="0079353F" w:rsidRDefault="0079353F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</w:p>
    <w:p w14:paraId="1C4E0DE3" w14:textId="69F5A5CB" w:rsidR="00BD2C62" w:rsidRDefault="0069339A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p w14:paraId="50BA2D30" w14:textId="1E3D988C" w:rsidR="00BD2C62" w:rsidRDefault="00C53D97" w:rsidP="004B0B62">
      <w:pPr>
        <w:autoSpaceDE w:val="0"/>
        <w:autoSpaceDN w:val="0"/>
        <w:adjustRightInd w:val="0"/>
        <w:spacing w:line="276" w:lineRule="auto"/>
        <w:ind w:left="284" w:firstLine="822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tūkst. eurų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80"/>
        <w:gridCol w:w="5020"/>
        <w:gridCol w:w="1550"/>
        <w:gridCol w:w="1626"/>
      </w:tblGrid>
      <w:tr w:rsidR="004F05C0" w:rsidRPr="004F05C0" w14:paraId="1547FB3D" w14:textId="77777777" w:rsidTr="002F4934">
        <w:trPr>
          <w:trHeight w:val="117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F11B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57EA8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CD4BB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329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 xml:space="preserve">2026 m. </w:t>
            </w:r>
          </w:p>
        </w:tc>
      </w:tr>
      <w:tr w:rsidR="004F05C0" w:rsidRPr="004F05C0" w14:paraId="75FE02BB" w14:textId="77777777" w:rsidTr="002F4934">
        <w:trPr>
          <w:trHeight w:val="30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7E1CF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2A065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425D4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1113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4F05C0" w:rsidRPr="004F05C0" w14:paraId="7CB56002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CBBB00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75CCC3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,,Vaivorykštės" gimnazija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250D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B4F8B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22,570</w:t>
            </w:r>
          </w:p>
        </w:tc>
      </w:tr>
      <w:tr w:rsidR="004F05C0" w:rsidRPr="004F05C0" w14:paraId="516E7675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31386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C4D445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D30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02FB4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6E5D52B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5C3520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2EA320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34A82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42D2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22,570</w:t>
            </w:r>
          </w:p>
        </w:tc>
      </w:tr>
      <w:tr w:rsidR="004F05C0" w:rsidRPr="004F05C0" w14:paraId="760DF4A1" w14:textId="77777777" w:rsidTr="002F4934">
        <w:trPr>
          <w:trHeight w:val="36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2F807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1.1.1.</w:t>
            </w:r>
          </w:p>
        </w:tc>
        <w:tc>
          <w:tcPr>
            <w:tcW w:w="5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B60B6D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2D0D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236CB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1,700</w:t>
            </w:r>
          </w:p>
        </w:tc>
      </w:tr>
      <w:tr w:rsidR="004F05C0" w:rsidRPr="004F05C0" w14:paraId="6E26F681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6EAA0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1.1.2.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07D3A1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2A47A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3CC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20,870</w:t>
            </w:r>
          </w:p>
        </w:tc>
      </w:tr>
      <w:tr w:rsidR="004F05C0" w:rsidRPr="004F05C0" w14:paraId="641827E9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CBA1D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0C42A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 xml:space="preserve">Priekulės Ievos Simonaitytės gimnazija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66F3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C65E2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17,556</w:t>
            </w:r>
          </w:p>
        </w:tc>
      </w:tr>
      <w:tr w:rsidR="004F05C0" w:rsidRPr="004F05C0" w14:paraId="77450C6D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BFF2A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F44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66780A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F18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06B703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EFAB4E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F9B1D7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8755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2AB4E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17,556</w:t>
            </w:r>
          </w:p>
        </w:tc>
      </w:tr>
      <w:tr w:rsidR="004F05C0" w:rsidRPr="004F05C0" w14:paraId="3568710C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BBD2F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2.1.2.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498BB9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61B83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51BC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17,556</w:t>
            </w:r>
          </w:p>
        </w:tc>
      </w:tr>
      <w:tr w:rsidR="004F05C0" w:rsidRPr="004F05C0" w14:paraId="522D0696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C5B09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13E1B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Veiviržėnų Jurgio Šaulio gimnazija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76CC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A3B39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8,739</w:t>
            </w:r>
          </w:p>
        </w:tc>
      </w:tr>
      <w:tr w:rsidR="004F05C0" w:rsidRPr="004F05C0" w14:paraId="0D6B3763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628FD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314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15316E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93D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7A1F5E8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387EB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633E8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386E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3B4A6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8,739</w:t>
            </w:r>
          </w:p>
        </w:tc>
      </w:tr>
      <w:tr w:rsidR="004F05C0" w:rsidRPr="004F05C0" w14:paraId="39553B17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63B0C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9B6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F90FD6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7F0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1,500</w:t>
            </w:r>
          </w:p>
        </w:tc>
      </w:tr>
      <w:tr w:rsidR="004F05C0" w:rsidRPr="004F05C0" w14:paraId="4772EF03" w14:textId="77777777" w:rsidTr="002F4934">
        <w:trPr>
          <w:trHeight w:val="55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15C8B6A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012E6B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02A35C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ED73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7,239</w:t>
            </w:r>
          </w:p>
        </w:tc>
      </w:tr>
      <w:tr w:rsidR="004F05C0" w:rsidRPr="004F05C0" w14:paraId="002F39F2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48176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B60DE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Endriejavo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F2D36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B6142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2,997</w:t>
            </w:r>
          </w:p>
        </w:tc>
      </w:tr>
      <w:tr w:rsidR="004F05C0" w:rsidRPr="004F05C0" w14:paraId="46D5DEFB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CE980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6D2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32B478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3699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F8928CB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D80E0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9F5AB8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80A7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65D42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2,997</w:t>
            </w:r>
          </w:p>
        </w:tc>
      </w:tr>
      <w:tr w:rsidR="004F05C0" w:rsidRPr="004F05C0" w14:paraId="74C95BD1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F64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4.1.1.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9F1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66101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414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0,850</w:t>
            </w:r>
          </w:p>
        </w:tc>
      </w:tr>
      <w:tr w:rsidR="004F05C0" w:rsidRPr="004F05C0" w14:paraId="61025FA0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45A0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4.1.2.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C8DECF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BC7E13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05D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2,147</w:t>
            </w:r>
          </w:p>
        </w:tc>
      </w:tr>
      <w:tr w:rsidR="004F05C0" w:rsidRPr="004F05C0" w14:paraId="59F3AB5C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1B586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1AB0F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30BB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E5DA4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23,562</w:t>
            </w:r>
          </w:p>
        </w:tc>
      </w:tr>
      <w:tr w:rsidR="004F05C0" w:rsidRPr="004F05C0" w14:paraId="7C47A050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1D2E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4794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7AE5E3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EBE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D1408A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DE064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A31313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BED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E8BFD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23,562</w:t>
            </w:r>
          </w:p>
        </w:tc>
      </w:tr>
      <w:tr w:rsidR="004F05C0" w:rsidRPr="004F05C0" w14:paraId="27BE9971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49D947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54F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0A8BF3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BE7F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4,150</w:t>
            </w:r>
          </w:p>
        </w:tc>
      </w:tr>
      <w:tr w:rsidR="004F05C0" w:rsidRPr="004F05C0" w14:paraId="464357E3" w14:textId="77777777" w:rsidTr="002F4934">
        <w:trPr>
          <w:trHeight w:val="555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6114C0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5.1.2.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vAlign w:val="bottom"/>
            <w:hideMark/>
          </w:tcPr>
          <w:p w14:paraId="709FA44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E26E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A0D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16,758</w:t>
            </w:r>
          </w:p>
        </w:tc>
      </w:tr>
      <w:tr w:rsidR="004F05C0" w:rsidRPr="004F05C0" w14:paraId="60E13429" w14:textId="77777777" w:rsidTr="002F4934">
        <w:trPr>
          <w:trHeight w:val="396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F873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5.1.3.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41EF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50C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BCFD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2,654</w:t>
            </w:r>
          </w:p>
        </w:tc>
      </w:tr>
      <w:tr w:rsidR="004F05C0" w:rsidRPr="004F05C0" w14:paraId="718BF600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9AE68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8BB15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076E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7E839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20,748</w:t>
            </w:r>
          </w:p>
        </w:tc>
      </w:tr>
      <w:tr w:rsidR="004F05C0" w:rsidRPr="004F05C0" w14:paraId="0AF5BE96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694CB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200D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AD746E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8872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36BC4C3" w14:textId="77777777" w:rsidTr="002F4934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9D24B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951D25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C10E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71162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20,748</w:t>
            </w:r>
          </w:p>
        </w:tc>
      </w:tr>
      <w:tr w:rsidR="004F05C0" w:rsidRPr="004F05C0" w14:paraId="7751C3F0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38684A9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401CC2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03C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D78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20,748</w:t>
            </w:r>
          </w:p>
        </w:tc>
      </w:tr>
      <w:tr w:rsidR="004F05C0" w:rsidRPr="004F05C0" w14:paraId="3F8CD7EE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D6C34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0F373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Agluonėnų mokykla-darželis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6157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316F6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3,527</w:t>
            </w:r>
          </w:p>
        </w:tc>
      </w:tr>
      <w:tr w:rsidR="004F05C0" w:rsidRPr="004F05C0" w14:paraId="2A260AD0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944A0C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99C0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44BF2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C43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2858EF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799F5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E17A0F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45B8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0922B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3,527</w:t>
            </w:r>
          </w:p>
        </w:tc>
      </w:tr>
      <w:tr w:rsidR="004F05C0" w:rsidRPr="004F05C0" w14:paraId="404DF30F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C9597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A00A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76D52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7A5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3,527</w:t>
            </w:r>
          </w:p>
        </w:tc>
      </w:tr>
      <w:tr w:rsidR="004F05C0" w:rsidRPr="004F05C0" w14:paraId="0893AF72" w14:textId="77777777" w:rsidTr="002F4934">
        <w:trPr>
          <w:trHeight w:val="63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725AA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0D324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 xml:space="preserve">Dituvos Aleksandro Teodoro </w:t>
            </w:r>
            <w:proofErr w:type="spellStart"/>
            <w:r w:rsidRPr="004F05C0">
              <w:rPr>
                <w:rFonts w:ascii="Arial" w:hAnsi="Arial" w:cs="Arial"/>
                <w:b/>
                <w:bCs/>
                <w:lang w:eastAsia="lt-LT"/>
              </w:rPr>
              <w:t>Kuršaičio</w:t>
            </w:r>
            <w:proofErr w:type="spellEnd"/>
            <w:r w:rsidRPr="004F05C0">
              <w:rPr>
                <w:rFonts w:ascii="Arial" w:hAnsi="Arial" w:cs="Arial"/>
                <w:b/>
                <w:bCs/>
                <w:lang w:eastAsia="lt-LT"/>
              </w:rPr>
              <w:t xml:space="preserve"> pagrindinė mokykla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DC32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456DD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4,847</w:t>
            </w:r>
          </w:p>
        </w:tc>
      </w:tr>
      <w:tr w:rsidR="004F05C0" w:rsidRPr="004F05C0" w14:paraId="5A0E9D6E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BE4FD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9405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1F56E7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CB66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F05C0" w:rsidRPr="004F05C0" w14:paraId="3A33DA56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BA632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7A68A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D527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22697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4,847</w:t>
            </w:r>
          </w:p>
        </w:tc>
      </w:tr>
      <w:tr w:rsidR="004F05C0" w:rsidRPr="004F05C0" w14:paraId="26D86AA7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4BD74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B36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1293C2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4AE8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1,750</w:t>
            </w:r>
          </w:p>
        </w:tc>
      </w:tr>
      <w:tr w:rsidR="004F05C0" w:rsidRPr="004F05C0" w14:paraId="5B921090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7805AF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22D93F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99217F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13A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3,097</w:t>
            </w:r>
          </w:p>
        </w:tc>
      </w:tr>
      <w:tr w:rsidR="004F05C0" w:rsidRPr="004F05C0" w14:paraId="0BA9F224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9239C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9.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C0775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Dovilų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F26D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71BE9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7,600</w:t>
            </w:r>
          </w:p>
        </w:tc>
      </w:tr>
      <w:tr w:rsidR="004F05C0" w:rsidRPr="004F05C0" w14:paraId="7B8E8224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1BAFA8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411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910221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7B2A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AFABD59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23A37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9.1.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4357A9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6CE2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9F8D4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7,600</w:t>
            </w:r>
          </w:p>
        </w:tc>
      </w:tr>
      <w:tr w:rsidR="004F05C0" w:rsidRPr="004F05C0" w14:paraId="3D9F7B41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03EC4C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9.1.2.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31061D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6860A2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A24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7,600</w:t>
            </w:r>
          </w:p>
        </w:tc>
      </w:tr>
      <w:tr w:rsidR="004F05C0" w:rsidRPr="004F05C0" w14:paraId="161B3DDA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483C3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39D388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Ketvergių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D6E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66501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8,559</w:t>
            </w:r>
          </w:p>
        </w:tc>
      </w:tr>
      <w:tr w:rsidR="004F05C0" w:rsidRPr="004F05C0" w14:paraId="3E992E30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20903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546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238367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F91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567290D3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8DAA9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10.1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D5A51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C2FF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38D5E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8,559</w:t>
            </w:r>
          </w:p>
        </w:tc>
      </w:tr>
      <w:tr w:rsidR="004F05C0" w:rsidRPr="004F05C0" w14:paraId="533E326C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2AD84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E02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7C44B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5B0D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2,650</w:t>
            </w:r>
          </w:p>
        </w:tc>
      </w:tr>
      <w:tr w:rsidR="004F05C0" w:rsidRPr="004F05C0" w14:paraId="36209283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14213EE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A775D2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3D088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C930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5,909</w:t>
            </w:r>
          </w:p>
        </w:tc>
      </w:tr>
      <w:tr w:rsidR="004F05C0" w:rsidRPr="004F05C0" w14:paraId="1560C012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A17CD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3E0D8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8F4D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BF6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10,717</w:t>
            </w:r>
          </w:p>
        </w:tc>
      </w:tr>
      <w:tr w:rsidR="004F05C0" w:rsidRPr="004F05C0" w14:paraId="46B2F0B7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BB5359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61E3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52634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743D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FE6678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C9733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571EC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407B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E9C2E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10,717</w:t>
            </w:r>
          </w:p>
        </w:tc>
      </w:tr>
      <w:tr w:rsidR="004F05C0" w:rsidRPr="004F05C0" w14:paraId="7A900B38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51DFFC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96FE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8777E4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4904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4,200</w:t>
            </w:r>
          </w:p>
        </w:tc>
      </w:tr>
      <w:tr w:rsidR="004F05C0" w:rsidRPr="004F05C0" w14:paraId="5169995F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030B673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11.1.2.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7839D3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32567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AFE4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6,517</w:t>
            </w:r>
          </w:p>
        </w:tc>
      </w:tr>
      <w:tr w:rsidR="004F05C0" w:rsidRPr="004F05C0" w14:paraId="00C1A2C1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DB876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A76B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EB68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B7D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42,899</w:t>
            </w:r>
          </w:p>
        </w:tc>
      </w:tr>
      <w:tr w:rsidR="004F05C0" w:rsidRPr="004F05C0" w14:paraId="17B92650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F8D6BF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34D7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56EA00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FDD3F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42,899</w:t>
            </w:r>
          </w:p>
        </w:tc>
      </w:tr>
      <w:tr w:rsidR="004F05C0" w:rsidRPr="004F05C0" w14:paraId="782E1FD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FF896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47130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2C36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DF1B3" w14:textId="77777777" w:rsidR="004F05C0" w:rsidRPr="004F05C0" w:rsidRDefault="004F05C0" w:rsidP="004F05C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4F05C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4F05C0" w:rsidRPr="004F05C0" w14:paraId="263A2F46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C89583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95A3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DD5F67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5BC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34,180</w:t>
            </w:r>
          </w:p>
        </w:tc>
      </w:tr>
      <w:tr w:rsidR="004F05C0" w:rsidRPr="004F05C0" w14:paraId="54860448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2134509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12.1.2.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F03B71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C940D8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8C18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5,719</w:t>
            </w:r>
          </w:p>
        </w:tc>
      </w:tr>
      <w:tr w:rsidR="004F05C0" w:rsidRPr="004F05C0" w14:paraId="5896FC97" w14:textId="77777777" w:rsidTr="002F493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11A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12.1.3.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340E4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7E6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4A5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4F05C0" w:rsidRPr="004F05C0" w14:paraId="656CD2C2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6518E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792CE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Vėžaičių pagrindinė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BC0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8E5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9,836</w:t>
            </w:r>
          </w:p>
        </w:tc>
      </w:tr>
      <w:tr w:rsidR="004F05C0" w:rsidRPr="004F05C0" w14:paraId="059BA406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ADE41E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1F0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C781C8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B22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E2EBFEB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EF03C7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4D7E19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542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07680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9,836</w:t>
            </w:r>
          </w:p>
        </w:tc>
      </w:tr>
      <w:tr w:rsidR="004F05C0" w:rsidRPr="004F05C0" w14:paraId="5CB885E9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285590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13.1.1.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49C3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BDA82F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F70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3,300</w:t>
            </w:r>
          </w:p>
        </w:tc>
      </w:tr>
      <w:tr w:rsidR="004F05C0" w:rsidRPr="004F05C0" w14:paraId="32D57561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2DF633D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13.1.2.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92F335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2D17CF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692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6,536</w:t>
            </w:r>
          </w:p>
        </w:tc>
      </w:tr>
      <w:tr w:rsidR="004F05C0" w:rsidRPr="004F05C0" w14:paraId="0EF9350D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04D8E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025835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Slengių mokykla-daugiafunkcis centras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EC2D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6A1C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5,515</w:t>
            </w:r>
          </w:p>
        </w:tc>
      </w:tr>
      <w:tr w:rsidR="004F05C0" w:rsidRPr="004F05C0" w14:paraId="501D3E58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974DA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376E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1263D4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9F58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5DAC50B5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CED8AF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14.1.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F7F248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6668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67657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5,515</w:t>
            </w:r>
          </w:p>
        </w:tc>
      </w:tr>
      <w:tr w:rsidR="004F05C0" w:rsidRPr="004F05C0" w14:paraId="10D689DA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6A11EB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14.1.1.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796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852F26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984B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2,000</w:t>
            </w:r>
          </w:p>
        </w:tc>
      </w:tr>
      <w:tr w:rsidR="004F05C0" w:rsidRPr="004F05C0" w14:paraId="6C1981F5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11732A5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14.1.2.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A2C23A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605B3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7300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3,515</w:t>
            </w:r>
          </w:p>
        </w:tc>
      </w:tr>
      <w:tr w:rsidR="004F05C0" w:rsidRPr="004F05C0" w14:paraId="209F462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9B8DE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011D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4F05C0">
              <w:rPr>
                <w:rFonts w:ascii="Arial" w:hAnsi="Arial" w:cs="Arial"/>
                <w:b/>
                <w:bCs/>
                <w:lang w:eastAsia="lt-LT"/>
              </w:rPr>
              <w:t>Sendvario</w:t>
            </w:r>
            <w:proofErr w:type="spellEnd"/>
            <w:r w:rsidRPr="004F05C0">
              <w:rPr>
                <w:rFonts w:ascii="Arial" w:hAnsi="Arial" w:cs="Arial"/>
                <w:b/>
                <w:bCs/>
                <w:lang w:eastAsia="lt-LT"/>
              </w:rPr>
              <w:t xml:space="preserve"> ,,Saulės"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2C8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A17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10,469</w:t>
            </w:r>
          </w:p>
        </w:tc>
      </w:tr>
      <w:tr w:rsidR="004F05C0" w:rsidRPr="004F05C0" w14:paraId="0659F86C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953F94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FC75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7DFB35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F7A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70347857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49BFB8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15.1.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D885E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509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60C36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10,469</w:t>
            </w:r>
          </w:p>
        </w:tc>
      </w:tr>
      <w:tr w:rsidR="004F05C0" w:rsidRPr="004F05C0" w14:paraId="2D33E8FA" w14:textId="77777777" w:rsidTr="002F4934">
        <w:trPr>
          <w:trHeight w:val="60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F9977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15.1.4.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D34A5C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9365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74A8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10,469</w:t>
            </w:r>
          </w:p>
        </w:tc>
      </w:tr>
      <w:tr w:rsidR="004F05C0" w:rsidRPr="004F05C0" w14:paraId="151AEAF2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7D8BE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6DB30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lopšelis-darželis ,,Ąžuoliukas"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ADD2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82FC6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1,026</w:t>
            </w:r>
          </w:p>
        </w:tc>
      </w:tr>
      <w:tr w:rsidR="004F05C0" w:rsidRPr="004F05C0" w14:paraId="2C236E61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4B3F75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5A67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A71055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C51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542FE9AB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4E381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16.1.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CB5ED7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241A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9EBFC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1,026</w:t>
            </w:r>
          </w:p>
        </w:tc>
      </w:tr>
      <w:tr w:rsidR="004F05C0" w:rsidRPr="004F05C0" w14:paraId="1C584243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4D241DB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16.1.2.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D93B73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6E971E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2B2F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1,026</w:t>
            </w:r>
          </w:p>
        </w:tc>
      </w:tr>
      <w:tr w:rsidR="004F05C0" w:rsidRPr="004F05C0" w14:paraId="3E5A7AAA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F2D55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EF2BA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25E5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3C962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1,007</w:t>
            </w:r>
          </w:p>
        </w:tc>
      </w:tr>
      <w:tr w:rsidR="004F05C0" w:rsidRPr="004F05C0" w14:paraId="435D18DA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20B3A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17F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954A7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E5C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233F1EA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8F2BF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95F16E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BCED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1C068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1,007</w:t>
            </w:r>
          </w:p>
        </w:tc>
      </w:tr>
      <w:tr w:rsidR="004F05C0" w:rsidRPr="004F05C0" w14:paraId="48AD5DC0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DD47BA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17.1.2.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B992AE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0FF3A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4152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1,007</w:t>
            </w:r>
          </w:p>
        </w:tc>
      </w:tr>
      <w:tr w:rsidR="004F05C0" w:rsidRPr="004F05C0" w14:paraId="6D48B0C8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F2790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18BE35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5BC7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5CDAF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0,893</w:t>
            </w:r>
          </w:p>
        </w:tc>
      </w:tr>
      <w:tr w:rsidR="004F05C0" w:rsidRPr="004F05C0" w14:paraId="1AA64ACD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8B2E95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D50E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0528D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BF30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061058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90615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F3B37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8496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659DB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0,893</w:t>
            </w:r>
          </w:p>
        </w:tc>
      </w:tr>
      <w:tr w:rsidR="004F05C0" w:rsidRPr="004F05C0" w14:paraId="2E1DEFD7" w14:textId="77777777" w:rsidTr="002F4934">
        <w:trPr>
          <w:trHeight w:val="63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651E9F6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18.1.2.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2D6209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AC0E9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8FF1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0,893</w:t>
            </w:r>
          </w:p>
        </w:tc>
      </w:tr>
      <w:tr w:rsidR="004F05C0" w:rsidRPr="004F05C0" w14:paraId="3C496D38" w14:textId="77777777" w:rsidTr="002F4934">
        <w:trPr>
          <w:trHeight w:val="315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86DB9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19.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299C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lopšelis-darželis ,,Naminukas"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F1448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DF9AF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1,140</w:t>
            </w:r>
          </w:p>
        </w:tc>
      </w:tr>
      <w:tr w:rsidR="004F05C0" w:rsidRPr="004F05C0" w14:paraId="54E53A65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7EFD59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29A7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4C841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3934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34E8357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FE125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19.1.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12E27C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7762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CC9E7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1,140</w:t>
            </w:r>
          </w:p>
        </w:tc>
      </w:tr>
      <w:tr w:rsidR="004F05C0" w:rsidRPr="004F05C0" w14:paraId="587D9653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4B56ED5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19.1.2.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0DC12C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C90C8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2FC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1,140</w:t>
            </w:r>
          </w:p>
        </w:tc>
      </w:tr>
      <w:tr w:rsidR="004F05C0" w:rsidRPr="004F05C0" w14:paraId="2B907AC8" w14:textId="77777777" w:rsidTr="002F4934">
        <w:trPr>
          <w:trHeight w:val="315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FCD99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34AE8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194D9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C3333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68,209</w:t>
            </w:r>
          </w:p>
        </w:tc>
      </w:tr>
      <w:tr w:rsidR="004F05C0" w:rsidRPr="004F05C0" w14:paraId="23797F6C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0C30E2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545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8C7B42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7CDA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4EB890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1A207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5C1A9F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611B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93608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68,209</w:t>
            </w:r>
          </w:p>
        </w:tc>
      </w:tr>
      <w:tr w:rsidR="004F05C0" w:rsidRPr="004F05C0" w14:paraId="280D5444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AF4341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21.1.1.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6E2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B1F4E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61B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68,000</w:t>
            </w:r>
          </w:p>
        </w:tc>
      </w:tr>
      <w:tr w:rsidR="004F05C0" w:rsidRPr="004F05C0" w14:paraId="572E9EAC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226683A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20.1.2.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1D66EE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6A1CD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2EE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0,209</w:t>
            </w:r>
          </w:p>
        </w:tc>
      </w:tr>
      <w:tr w:rsidR="004F05C0" w:rsidRPr="004F05C0" w14:paraId="0A91857D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8A1A4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1E0D6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muzikos mokykla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5D1F5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84893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6,050</w:t>
            </w:r>
          </w:p>
        </w:tc>
      </w:tr>
      <w:tr w:rsidR="004F05C0" w:rsidRPr="004F05C0" w14:paraId="0B8CE9D2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BBAB2D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C0FA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0A0D42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CFC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1EDE938A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F2D47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21.1.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CC9A89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6F6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2BC98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6,050</w:t>
            </w:r>
          </w:p>
        </w:tc>
      </w:tr>
      <w:tr w:rsidR="004F05C0" w:rsidRPr="004F05C0" w14:paraId="2E4A47FC" w14:textId="77777777" w:rsidTr="002F4934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ECCA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21.1.4.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135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kita dotacija  (VBD)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917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DF19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6,050</w:t>
            </w:r>
          </w:p>
        </w:tc>
      </w:tr>
      <w:tr w:rsidR="004F05C0" w:rsidRPr="004F05C0" w14:paraId="178A746A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B85A5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23.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6FE7D3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Klaipėdos rajono švietimo centras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D402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31E77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8,590</w:t>
            </w:r>
          </w:p>
        </w:tc>
      </w:tr>
      <w:tr w:rsidR="004F05C0" w:rsidRPr="004F05C0" w14:paraId="1B2C24C8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0BD5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D246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BBA3CD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BD6C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26A7369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C9E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23.1.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5937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87475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946A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8,590</w:t>
            </w:r>
          </w:p>
        </w:tc>
      </w:tr>
      <w:tr w:rsidR="004F05C0" w:rsidRPr="004F05C0" w14:paraId="79161AC8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E5860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23.1.2.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54D36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DEA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E8A2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8,590</w:t>
            </w:r>
          </w:p>
        </w:tc>
      </w:tr>
      <w:tr w:rsidR="004F05C0" w:rsidRPr="004F05C0" w14:paraId="4502C9C8" w14:textId="77777777" w:rsidTr="002F4934">
        <w:trPr>
          <w:trHeight w:val="624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00E622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26.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D8DAA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Klaipėdos rajono turizmo informacijos centras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49C42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F7444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94,100</w:t>
            </w:r>
          </w:p>
        </w:tc>
      </w:tr>
      <w:tr w:rsidR="004F05C0" w:rsidRPr="004F05C0" w14:paraId="7E39A3A7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3D8C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99FD29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35F8AB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FC8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08BDA0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482AF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26.1.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60659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F4E676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E11FB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94,100</w:t>
            </w:r>
          </w:p>
        </w:tc>
      </w:tr>
      <w:tr w:rsidR="004F05C0" w:rsidRPr="004F05C0" w14:paraId="7BFCAAD4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8DB5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26.1.2.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043A8C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AE535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751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42,000</w:t>
            </w:r>
          </w:p>
        </w:tc>
      </w:tr>
      <w:tr w:rsidR="004F05C0" w:rsidRPr="004F05C0" w14:paraId="51ABE131" w14:textId="77777777" w:rsidTr="002F4934">
        <w:trPr>
          <w:trHeight w:val="87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28A5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26.1.3.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2FBA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(ES,VBES)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AD4F1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321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52,100</w:t>
            </w:r>
          </w:p>
        </w:tc>
      </w:tr>
      <w:tr w:rsidR="004F05C0" w:rsidRPr="004F05C0" w14:paraId="464E4FB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EAF52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29.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CBEFF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 xml:space="preserve">Klaipėdos rajono paramos šeimai centras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2FC21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4F467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-5,000</w:t>
            </w:r>
          </w:p>
        </w:tc>
      </w:tr>
      <w:tr w:rsidR="004F05C0" w:rsidRPr="004F05C0" w14:paraId="3344B81E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5540FB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E3B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22E212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51F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3056974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582EA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29.1.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0217F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DC57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6DD15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-5,000</w:t>
            </w:r>
          </w:p>
        </w:tc>
      </w:tr>
      <w:tr w:rsidR="004F05C0" w:rsidRPr="004F05C0" w14:paraId="089E6157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B2F0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29.1.2.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051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 xml:space="preserve"> valstybinėms funkcijoms (VBD(T))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32E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88B8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-5,000</w:t>
            </w:r>
          </w:p>
        </w:tc>
      </w:tr>
      <w:tr w:rsidR="004F05C0" w:rsidRPr="004F05C0" w14:paraId="6CC476C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08F42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33.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8BB384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krašto muziejus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2BAF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7CC5F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1,700</w:t>
            </w:r>
          </w:p>
        </w:tc>
      </w:tr>
      <w:tr w:rsidR="004F05C0" w:rsidRPr="004F05C0" w14:paraId="7D361246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0D20B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CA1F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BCF1F6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B0F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FF87693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E68151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33.1.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9FF0C53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8794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A0C02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1,700</w:t>
            </w:r>
          </w:p>
        </w:tc>
      </w:tr>
      <w:tr w:rsidR="004F05C0" w:rsidRPr="004F05C0" w14:paraId="3D1D3A6D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9E08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33.1.3.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56C5D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01E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EBB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1,700</w:t>
            </w:r>
          </w:p>
        </w:tc>
      </w:tr>
      <w:tr w:rsidR="004F05C0" w:rsidRPr="004F05C0" w14:paraId="7B92291A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574B2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34.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EBE68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Gargždų kultūros centras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8639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11BD2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8,590</w:t>
            </w:r>
          </w:p>
        </w:tc>
      </w:tr>
      <w:tr w:rsidR="004F05C0" w:rsidRPr="004F05C0" w14:paraId="42075DE9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13FC38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004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D3FEB9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E1DB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9D176E0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FAA785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34.1.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D80430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58A1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2E85D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8,590</w:t>
            </w:r>
          </w:p>
        </w:tc>
      </w:tr>
      <w:tr w:rsidR="004F05C0" w:rsidRPr="004F05C0" w14:paraId="059BCC29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3CA4D3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34.1.3.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FEDC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kita dotacija (VBD)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52904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3C6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8,590</w:t>
            </w:r>
          </w:p>
        </w:tc>
      </w:tr>
      <w:tr w:rsidR="004F05C0" w:rsidRPr="004F05C0" w14:paraId="7D7B11B9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F3FAF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39.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EFA6C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Vėžaičių kultūros centras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EF4D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63CB4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8,590</w:t>
            </w:r>
          </w:p>
        </w:tc>
      </w:tr>
      <w:tr w:rsidR="004F05C0" w:rsidRPr="004F05C0" w14:paraId="69176358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63F4B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0234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45BB3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4E0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348ABB15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B0A0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39.1.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C66F6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E2F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809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8,590</w:t>
            </w:r>
          </w:p>
        </w:tc>
      </w:tr>
      <w:tr w:rsidR="004F05C0" w:rsidRPr="004F05C0" w14:paraId="0DFBC02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37DE2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39.1.3.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19F7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kita dotacija (VBD)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5F34E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57D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8,590</w:t>
            </w:r>
          </w:p>
        </w:tc>
      </w:tr>
      <w:tr w:rsidR="004F05C0" w:rsidRPr="004F05C0" w14:paraId="2F7BE8B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082A4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40.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9EA6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B1AB9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10683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50,000</w:t>
            </w:r>
          </w:p>
        </w:tc>
      </w:tr>
      <w:tr w:rsidR="004F05C0" w:rsidRPr="004F05C0" w14:paraId="3D4D44B0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AA3C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8A864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F4D277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788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FD8520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50E5D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40.1.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0AA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E3C50B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F122F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50,000</w:t>
            </w:r>
          </w:p>
        </w:tc>
      </w:tr>
      <w:tr w:rsidR="004F05C0" w:rsidRPr="004F05C0" w14:paraId="5D9AEC73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862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40.1.1.</w:t>
            </w:r>
          </w:p>
        </w:tc>
        <w:tc>
          <w:tcPr>
            <w:tcW w:w="5020" w:type="dxa"/>
            <w:tcBorders>
              <w:top w:val="dotted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7604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F67DE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100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50,000</w:t>
            </w:r>
          </w:p>
        </w:tc>
      </w:tr>
      <w:tr w:rsidR="004F05C0" w:rsidRPr="004F05C0" w14:paraId="0C856CE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6DDBCF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65A7B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Klaipėdos r. sav. priešgaisrinė tarnyba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1A091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DA5F4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18,000</w:t>
            </w:r>
          </w:p>
        </w:tc>
      </w:tr>
      <w:tr w:rsidR="004F05C0" w:rsidRPr="004F05C0" w14:paraId="2D2465C3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EAE8E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96B6DF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966FB5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52B8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696FE91F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0C3C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41.1.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3429BC0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E106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03.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A74E3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18,000</w:t>
            </w:r>
          </w:p>
        </w:tc>
      </w:tr>
      <w:tr w:rsidR="004F05C0" w:rsidRPr="004F05C0" w14:paraId="2662FD1D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F280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41.1.2.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E446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valstybinei funkcijai (VBD(T))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52999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B8AA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18,000</w:t>
            </w:r>
          </w:p>
        </w:tc>
      </w:tr>
      <w:tr w:rsidR="004F05C0" w:rsidRPr="004F05C0" w14:paraId="7675EE17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951036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43.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BB6D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C1498B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2F164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1194,073</w:t>
            </w:r>
          </w:p>
        </w:tc>
      </w:tr>
      <w:tr w:rsidR="004F05C0" w:rsidRPr="004F05C0" w14:paraId="7EABFFEA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DBD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6CDDA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F81469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EA5C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7CDE66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5AED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056A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5A010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5CBF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463,617</w:t>
            </w:r>
          </w:p>
        </w:tc>
      </w:tr>
      <w:tr w:rsidR="004F05C0" w:rsidRPr="004F05C0" w14:paraId="4E8252A4" w14:textId="77777777" w:rsidTr="002F4934">
        <w:trPr>
          <w:trHeight w:val="31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791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43.1.1.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CEBB94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A30BD8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3C17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-254,280</w:t>
            </w:r>
          </w:p>
        </w:tc>
      </w:tr>
      <w:tr w:rsidR="004F05C0" w:rsidRPr="004F05C0" w14:paraId="7F52E786" w14:textId="77777777" w:rsidTr="002F4934">
        <w:trPr>
          <w:trHeight w:val="72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A937F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ED3F4A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CF43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10F9F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-142,482</w:t>
            </w:r>
          </w:p>
        </w:tc>
      </w:tr>
      <w:tr w:rsidR="004F05C0" w:rsidRPr="004F05C0" w14:paraId="2329D095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8FB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43.1.3.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4297A4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6457B4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7C33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19,079</w:t>
            </w:r>
          </w:p>
        </w:tc>
      </w:tr>
      <w:tr w:rsidR="004F05C0" w:rsidRPr="004F05C0" w14:paraId="39F0BA87" w14:textId="77777777" w:rsidTr="002F4934">
        <w:trPr>
          <w:trHeight w:val="90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339A4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43.1.4.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4B3625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FE8A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1C90E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715,700</w:t>
            </w:r>
          </w:p>
        </w:tc>
      </w:tr>
      <w:tr w:rsidR="004F05C0" w:rsidRPr="004F05C0" w14:paraId="6345DBEE" w14:textId="77777777" w:rsidTr="002F4934">
        <w:trPr>
          <w:trHeight w:val="64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0979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43.1.5.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5A34982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BE0CA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24A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125,600</w:t>
            </w:r>
          </w:p>
        </w:tc>
      </w:tr>
      <w:tr w:rsidR="004F05C0" w:rsidRPr="004F05C0" w14:paraId="1405100C" w14:textId="77777777" w:rsidTr="002F493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31B5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1A0BD4CF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EFCFA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49C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438,407</w:t>
            </w:r>
          </w:p>
        </w:tc>
      </w:tr>
      <w:tr w:rsidR="004F05C0" w:rsidRPr="004F05C0" w14:paraId="5CD4D016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45564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BCB4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B82CC7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EBEC4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-76,500</w:t>
            </w:r>
          </w:p>
        </w:tc>
      </w:tr>
      <w:tr w:rsidR="004F05C0" w:rsidRPr="004F05C0" w14:paraId="46A77E01" w14:textId="77777777" w:rsidTr="002F4934">
        <w:trPr>
          <w:trHeight w:val="25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FC9D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92EFB8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A7402F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B6C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350673E9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99CF7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43.2.1.4.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1B9FA8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CCDA2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D993C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4F05C0" w:rsidRPr="004F05C0" w14:paraId="5138434B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9983D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43.2.1.5.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3B2E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Kretingalės seniūnija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6C6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E05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-100,000</w:t>
            </w:r>
          </w:p>
        </w:tc>
      </w:tr>
      <w:tr w:rsidR="004F05C0" w:rsidRPr="004F05C0" w14:paraId="06F001A0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7E5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43.2.2.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44DD79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valstybinei funkcijai (VBD(T))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954FC7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6DE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1B152582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7B0E4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DF614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A3D66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661A8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7AE152B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ABF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43.2.2.1.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F8D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DAB4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B05B5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32,900</w:t>
            </w:r>
          </w:p>
        </w:tc>
      </w:tr>
      <w:tr w:rsidR="004F05C0" w:rsidRPr="004F05C0" w14:paraId="322C976E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EDB4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43.2.7.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3DFFA2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28C9AA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2B5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514,907</w:t>
            </w:r>
          </w:p>
        </w:tc>
      </w:tr>
      <w:tr w:rsidR="004F05C0" w:rsidRPr="004F05C0" w14:paraId="3E93E4A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A13E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44996C1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CD38D0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695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9C768A3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B6CCF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43.2.7.1.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1E2808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9691EC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3F9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20,615</w:t>
            </w:r>
          </w:p>
        </w:tc>
      </w:tr>
      <w:tr w:rsidR="004F05C0" w:rsidRPr="004F05C0" w14:paraId="7F1052DF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05F47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43.3.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FEBAA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80DDA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C53F0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46,000</w:t>
            </w:r>
          </w:p>
        </w:tc>
      </w:tr>
      <w:tr w:rsidR="004F05C0" w:rsidRPr="004F05C0" w14:paraId="51C74240" w14:textId="77777777" w:rsidTr="002F493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38F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DBE0A42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hideMark/>
          </w:tcPr>
          <w:p w14:paraId="5E9C7E7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C51B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2BE0CE1A" w14:textId="77777777" w:rsidTr="002F4934">
        <w:trPr>
          <w:trHeight w:val="948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585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43.3.5.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3B53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ED0A3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AE32D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46,000</w:t>
            </w:r>
          </w:p>
        </w:tc>
      </w:tr>
      <w:tr w:rsidR="004F05C0" w:rsidRPr="004F05C0" w14:paraId="0267DEB9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824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43.4.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744C40B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42197F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F9A8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-137,228</w:t>
            </w:r>
          </w:p>
        </w:tc>
      </w:tr>
      <w:tr w:rsidR="004F05C0" w:rsidRPr="004F05C0" w14:paraId="34A932D0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D8231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43.4.1.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718E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 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4185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665B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79,400</w:t>
            </w:r>
          </w:p>
        </w:tc>
      </w:tr>
      <w:tr w:rsidR="004F05C0" w:rsidRPr="004F05C0" w14:paraId="2C50A7A2" w14:textId="77777777" w:rsidTr="002F493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F2FC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43.4.5.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3A8B37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9F8E13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E431A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-225,600</w:t>
            </w:r>
          </w:p>
        </w:tc>
      </w:tr>
      <w:tr w:rsidR="004F05C0" w:rsidRPr="004F05C0" w14:paraId="64A5A058" w14:textId="77777777" w:rsidTr="002F4934">
        <w:trPr>
          <w:trHeight w:val="408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BC9E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43.4.6.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9BD1A1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169E3A7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35F93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8,972</w:t>
            </w:r>
          </w:p>
        </w:tc>
      </w:tr>
      <w:tr w:rsidR="004F05C0" w:rsidRPr="004F05C0" w14:paraId="5701C231" w14:textId="77777777" w:rsidTr="002F4934">
        <w:trPr>
          <w:trHeight w:val="75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053E1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CB8D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BBB4BC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6AB9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-51,123</w:t>
            </w:r>
          </w:p>
        </w:tc>
      </w:tr>
      <w:tr w:rsidR="004F05C0" w:rsidRPr="004F05C0" w14:paraId="069037EF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3BD6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E05C59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E7A6CC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CD5B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DEA7D59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E8CD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2EC73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F9E378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94C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20,000</w:t>
            </w:r>
          </w:p>
        </w:tc>
      </w:tr>
      <w:tr w:rsidR="004F05C0" w:rsidRPr="004F05C0" w14:paraId="692EC752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7A95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788E2B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6EA4C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5454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7F4F9D37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A1869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43.5.3.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5BEC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 xml:space="preserve"> valstybinėms funkcijoms (VBD(T))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64A34B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D96DA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-30,000</w:t>
            </w:r>
          </w:p>
        </w:tc>
      </w:tr>
      <w:tr w:rsidR="004F05C0" w:rsidRPr="004F05C0" w14:paraId="7CA9E990" w14:textId="77777777" w:rsidTr="002F4934">
        <w:trPr>
          <w:trHeight w:val="97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4F3E1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43.5.7.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70ED78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F6FD6C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42E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-50,000</w:t>
            </w:r>
          </w:p>
        </w:tc>
      </w:tr>
      <w:tr w:rsidR="004F05C0" w:rsidRPr="004F05C0" w14:paraId="03A8F536" w14:textId="77777777" w:rsidTr="002F4934">
        <w:trPr>
          <w:trHeight w:val="31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2425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43.5.8.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87F7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kitos dotacijos (VBD, VBD(UK))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EDD87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96DCF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25,338</w:t>
            </w:r>
          </w:p>
        </w:tc>
      </w:tr>
      <w:tr w:rsidR="004F05C0" w:rsidRPr="004F05C0" w14:paraId="0066CFFA" w14:textId="77777777" w:rsidTr="002F4934">
        <w:trPr>
          <w:trHeight w:val="31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3D28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43.5.9.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040BB4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7E5D165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E99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-16,461</w:t>
            </w:r>
          </w:p>
        </w:tc>
      </w:tr>
      <w:tr w:rsidR="004F05C0" w:rsidRPr="004F05C0" w14:paraId="6FA571CC" w14:textId="77777777" w:rsidTr="002F4934">
        <w:trPr>
          <w:trHeight w:val="61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54AF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458BDF8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2B7CA0B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209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-394,900</w:t>
            </w:r>
          </w:p>
        </w:tc>
      </w:tr>
      <w:tr w:rsidR="004F05C0" w:rsidRPr="004F05C0" w14:paraId="17736B41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0B89F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856BF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E48F9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65622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58D9C6D7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6647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A930D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BC3EC3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8FB3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-76,900</w:t>
            </w:r>
          </w:p>
        </w:tc>
      </w:tr>
      <w:tr w:rsidR="004F05C0" w:rsidRPr="004F05C0" w14:paraId="55E75938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14D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62B48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B3936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29B3E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1F7DD6A2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68AF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43.6.1.8.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1D11F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5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7C474FC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6CD5D3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-76,900</w:t>
            </w:r>
          </w:p>
        </w:tc>
      </w:tr>
      <w:tr w:rsidR="004F05C0" w:rsidRPr="004F05C0" w14:paraId="2067C425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9FBB8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43.6.4.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EADAA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2FD21420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5AEDF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0B176E02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87B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508F1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E43F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D32AA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81EA59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E3FE7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43.6.4.2.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52C5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A2BFA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20F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14,000</w:t>
            </w:r>
          </w:p>
        </w:tc>
      </w:tr>
      <w:tr w:rsidR="004F05C0" w:rsidRPr="004F05C0" w14:paraId="5661E863" w14:textId="77777777" w:rsidTr="002F4934">
        <w:trPr>
          <w:trHeight w:val="639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43CB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43.6.5.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55B348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6FA909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7BD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100,000</w:t>
            </w:r>
          </w:p>
        </w:tc>
      </w:tr>
      <w:tr w:rsidR="004F05C0" w:rsidRPr="004F05C0" w14:paraId="182CD12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F7A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43.6.11.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355ABC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48AB5FD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8623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82,000</w:t>
            </w:r>
          </w:p>
        </w:tc>
      </w:tr>
      <w:tr w:rsidR="004F05C0" w:rsidRPr="004F05C0" w14:paraId="7DA8E2D4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020F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4DDFAE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72F0235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F197" w14:textId="77777777" w:rsidR="004F05C0" w:rsidRPr="004F05C0" w:rsidRDefault="004F05C0" w:rsidP="004F05C0">
            <w:pPr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</w:tr>
      <w:tr w:rsidR="004F05C0" w:rsidRPr="004F05C0" w14:paraId="18DA760E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2C8F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43.6.11.1.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2B48AF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3343FA6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FEA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F05C0">
              <w:rPr>
                <w:rFonts w:ascii="Arial" w:hAnsi="Arial" w:cs="Arial"/>
                <w:color w:val="000000"/>
                <w:lang w:eastAsia="lt-LT"/>
              </w:rPr>
              <w:t>82,000</w:t>
            </w:r>
          </w:p>
        </w:tc>
      </w:tr>
      <w:tr w:rsidR="004F05C0" w:rsidRPr="004F05C0" w14:paraId="7A2B768E" w14:textId="77777777" w:rsidTr="002F4934">
        <w:trPr>
          <w:trHeight w:val="39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FAB7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43.6.15.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1A66E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6AABEA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FD2E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-500,000</w:t>
            </w:r>
          </w:p>
        </w:tc>
      </w:tr>
      <w:tr w:rsidR="004F05C0" w:rsidRPr="004F05C0" w14:paraId="2E8F2CF2" w14:textId="77777777" w:rsidTr="002F4934">
        <w:trPr>
          <w:trHeight w:val="699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291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43.7.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9E50271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19B6D9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8DB3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134,000</w:t>
            </w:r>
          </w:p>
        </w:tc>
      </w:tr>
      <w:tr w:rsidR="004F05C0" w:rsidRPr="004F05C0" w14:paraId="1FD32768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BBFBEE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CC641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0EA1EE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66D3A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9603028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918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43.7.1.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52BC71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B8149F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EA72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134,000</w:t>
            </w:r>
          </w:p>
        </w:tc>
      </w:tr>
      <w:tr w:rsidR="004F05C0" w:rsidRPr="004F05C0" w14:paraId="01FB0636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243AF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43.7.2.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6AD5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4780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5DC92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-115,900</w:t>
            </w:r>
          </w:p>
        </w:tc>
      </w:tr>
      <w:tr w:rsidR="004F05C0" w:rsidRPr="004F05C0" w14:paraId="62E41665" w14:textId="77777777" w:rsidTr="002F4934">
        <w:trPr>
          <w:trHeight w:val="336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F0B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43.7.5.</w:t>
            </w:r>
          </w:p>
        </w:tc>
        <w:tc>
          <w:tcPr>
            <w:tcW w:w="502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bottom"/>
            <w:hideMark/>
          </w:tcPr>
          <w:p w14:paraId="6203EDE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pajamos už parduotą žemę (Ž)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BC99BF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3AA9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115,900</w:t>
            </w:r>
          </w:p>
        </w:tc>
      </w:tr>
      <w:tr w:rsidR="004F05C0" w:rsidRPr="004F05C0" w14:paraId="1E2E1FB2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33C18F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3961093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F069943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32929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695,300</w:t>
            </w:r>
          </w:p>
        </w:tc>
      </w:tr>
      <w:tr w:rsidR="004F05C0" w:rsidRPr="004F05C0" w14:paraId="206337EA" w14:textId="77777777" w:rsidTr="002F4934">
        <w:trPr>
          <w:trHeight w:val="31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82A0A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5A9205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DA091C0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434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02FC0192" w14:textId="77777777" w:rsidTr="002F4934">
        <w:trPr>
          <w:trHeight w:val="315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4CD6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971A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A60E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641EB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695,300</w:t>
            </w:r>
          </w:p>
        </w:tc>
      </w:tr>
      <w:tr w:rsidR="004F05C0" w:rsidRPr="004F05C0" w14:paraId="25790116" w14:textId="77777777" w:rsidTr="002F4934">
        <w:trPr>
          <w:trHeight w:val="31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D4E767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BE181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29AEE148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401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400E2D57" w14:textId="77777777" w:rsidTr="002F4934">
        <w:trPr>
          <w:trHeight w:val="31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E2B621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43.9.1.2.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15ECF9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D4DC4E5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492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695,300</w:t>
            </w:r>
          </w:p>
        </w:tc>
      </w:tr>
      <w:tr w:rsidR="004F05C0" w:rsidRPr="004F05C0" w14:paraId="6E8D2571" w14:textId="77777777" w:rsidTr="002F4934">
        <w:trPr>
          <w:trHeight w:val="945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EE4A3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43.9.1.2.4.</w:t>
            </w:r>
          </w:p>
        </w:tc>
        <w:tc>
          <w:tcPr>
            <w:tcW w:w="5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2A29B4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86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4E2DEE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195,300</w:t>
            </w:r>
          </w:p>
        </w:tc>
      </w:tr>
      <w:tr w:rsidR="004F05C0" w:rsidRPr="004F05C0" w14:paraId="54D5E546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37E259B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43.9.1.2.5.</w:t>
            </w:r>
          </w:p>
        </w:tc>
        <w:tc>
          <w:tcPr>
            <w:tcW w:w="502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bottom"/>
            <w:hideMark/>
          </w:tcPr>
          <w:p w14:paraId="01995A8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pajamos už parduotą žemę (Ž)</w:t>
            </w:r>
          </w:p>
        </w:tc>
        <w:tc>
          <w:tcPr>
            <w:tcW w:w="155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hideMark/>
          </w:tcPr>
          <w:p w14:paraId="7333206B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B6FA33C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-115,900</w:t>
            </w:r>
          </w:p>
        </w:tc>
      </w:tr>
      <w:tr w:rsidR="004F05C0" w:rsidRPr="004F05C0" w14:paraId="5390F18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99C4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43.9.1.2.6.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D0E35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6ECDB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09731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615,900</w:t>
            </w:r>
          </w:p>
        </w:tc>
      </w:tr>
      <w:tr w:rsidR="004F05C0" w:rsidRPr="004F05C0" w14:paraId="0766F92D" w14:textId="77777777" w:rsidTr="002F4934">
        <w:trPr>
          <w:trHeight w:val="375"/>
        </w:trPr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A8F90E6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5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B6D03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05F0089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A45BE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1657,109</w:t>
            </w:r>
          </w:p>
        </w:tc>
      </w:tr>
      <w:tr w:rsidR="004F05C0" w:rsidRPr="004F05C0" w14:paraId="3615249D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71ECA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1343C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8DD30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E5059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37275EF1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A66F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9BBDF1A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76AC11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3E4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3A723FAA" w14:textId="77777777" w:rsidTr="002F4934">
        <w:trPr>
          <w:trHeight w:val="63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720BC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E3AD56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94028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BF2EC6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36AD8D85" w14:textId="77777777" w:rsidTr="002F4934">
        <w:trPr>
          <w:trHeight w:val="31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13F8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44.3.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6EE6DD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 xml:space="preserve"> valstybinėms funkcijoms (VBD(T))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3F998FD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F1CB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-17,000</w:t>
            </w:r>
          </w:p>
        </w:tc>
      </w:tr>
      <w:tr w:rsidR="004F05C0" w:rsidRPr="004F05C0" w14:paraId="17E190B3" w14:textId="77777777" w:rsidTr="002F4934">
        <w:trPr>
          <w:trHeight w:val="33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AF6AB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475BF5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4F05C0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39149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A4F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670,009</w:t>
            </w:r>
          </w:p>
        </w:tc>
      </w:tr>
      <w:tr w:rsidR="004F05C0" w:rsidRPr="004F05C0" w14:paraId="4981D2B9" w14:textId="77777777" w:rsidTr="002F4934">
        <w:trPr>
          <w:trHeight w:val="42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78D02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44.8.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58F8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7F00C73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1A92E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45,000</w:t>
            </w:r>
          </w:p>
        </w:tc>
      </w:tr>
      <w:tr w:rsidR="004F05C0" w:rsidRPr="004F05C0" w14:paraId="1132082A" w14:textId="77777777" w:rsidTr="002F4934">
        <w:trPr>
          <w:trHeight w:val="939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DEF42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44.11.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E50679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DA37AB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0E1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959,100</w:t>
            </w:r>
          </w:p>
        </w:tc>
      </w:tr>
      <w:tr w:rsidR="004F05C0" w:rsidRPr="004F05C0" w14:paraId="763B29CC" w14:textId="77777777" w:rsidTr="002F4934">
        <w:trPr>
          <w:trHeight w:val="58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FEB87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44.13.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BAB83B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DE7FB7C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AA3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54B5E478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BF5B23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44.14.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183A7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pajamos už parduotą žemę (Ž)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A3AA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41ADD0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126E89A8" w14:textId="77777777" w:rsidTr="002F4934">
        <w:trPr>
          <w:trHeight w:val="43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610ABC9D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44.19.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3F2B7E3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856C09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8E76C1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F05C0" w:rsidRPr="004F05C0" w14:paraId="4DD331BC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A3A6B5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3F3BD4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71832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980A6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F05C0" w:rsidRPr="004F05C0" w14:paraId="7DBEF420" w14:textId="77777777" w:rsidTr="002F4934">
        <w:trPr>
          <w:trHeight w:val="288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D4EF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520B449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B117BA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3827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750,673</w:t>
            </w:r>
          </w:p>
        </w:tc>
      </w:tr>
      <w:tr w:rsidR="004F05C0" w:rsidRPr="004F05C0" w14:paraId="53E20095" w14:textId="77777777" w:rsidTr="002F4934">
        <w:trPr>
          <w:trHeight w:val="588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A8662A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641A85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A422D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A9745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532,507</w:t>
            </w:r>
          </w:p>
        </w:tc>
      </w:tr>
      <w:tr w:rsidR="004F05C0" w:rsidRPr="004F05C0" w14:paraId="1FD69176" w14:textId="77777777" w:rsidTr="002F493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241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47.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E5D6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hideMark/>
          </w:tcPr>
          <w:p w14:paraId="1887230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86A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46,000</w:t>
            </w:r>
          </w:p>
        </w:tc>
      </w:tr>
      <w:tr w:rsidR="004F05C0" w:rsidRPr="004F05C0" w14:paraId="6D9B9803" w14:textId="77777777" w:rsidTr="002F4934">
        <w:trPr>
          <w:trHeight w:val="3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9723F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4AF11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F50E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9F7014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-137,228</w:t>
            </w:r>
          </w:p>
        </w:tc>
      </w:tr>
      <w:tr w:rsidR="004F05C0" w:rsidRPr="004F05C0" w14:paraId="652E0995" w14:textId="77777777" w:rsidTr="002F4934">
        <w:trPr>
          <w:trHeight w:val="6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3A8C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lastRenderedPageBreak/>
              <w:t>49.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40D7264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2EA3959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EF0F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-56,123</w:t>
            </w:r>
          </w:p>
        </w:tc>
      </w:tr>
      <w:tr w:rsidR="004F05C0" w:rsidRPr="004F05C0" w14:paraId="4823ECAB" w14:textId="77777777" w:rsidTr="002F493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329224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91D2FF7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FC1C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658ECB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-394,900</w:t>
            </w:r>
          </w:p>
        </w:tc>
      </w:tr>
      <w:tr w:rsidR="004F05C0" w:rsidRPr="004F05C0" w14:paraId="537BB4C7" w14:textId="77777777" w:rsidTr="002F4934">
        <w:trPr>
          <w:trHeight w:val="624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B3DC1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CBCE296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54D8DA7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0E92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152,880</w:t>
            </w:r>
          </w:p>
        </w:tc>
      </w:tr>
      <w:tr w:rsidR="004F05C0" w:rsidRPr="004F05C0" w14:paraId="20866F43" w14:textId="77777777" w:rsidTr="002F493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329E8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8D88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13719BF6" w14:textId="77777777" w:rsidR="004F05C0" w:rsidRPr="004F05C0" w:rsidRDefault="004F05C0" w:rsidP="004F05C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E218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50,000</w:t>
            </w:r>
          </w:p>
        </w:tc>
      </w:tr>
      <w:tr w:rsidR="004F05C0" w:rsidRPr="004F05C0" w14:paraId="0D29C8D9" w14:textId="77777777" w:rsidTr="002F4934">
        <w:trPr>
          <w:trHeight w:val="69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72E30" w14:textId="77777777" w:rsidR="004F05C0" w:rsidRPr="004F05C0" w:rsidRDefault="004F05C0" w:rsidP="004F05C0">
            <w:pPr>
              <w:rPr>
                <w:rFonts w:ascii="Arial" w:hAnsi="Arial" w:cs="Arial"/>
                <w:lang w:eastAsia="lt-LT"/>
              </w:rPr>
            </w:pPr>
            <w:r w:rsidRPr="004F05C0">
              <w:rPr>
                <w:rFonts w:ascii="Arial" w:hAnsi="Arial" w:cs="Arial"/>
                <w:lang w:eastAsia="lt-LT"/>
              </w:rPr>
              <w:t>53.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3C0E6" w14:textId="77777777" w:rsidR="004F05C0" w:rsidRPr="004F05C0" w:rsidRDefault="004F05C0" w:rsidP="004F05C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EC331D" w14:textId="77777777" w:rsidR="004F05C0" w:rsidRPr="004F05C0" w:rsidRDefault="004F05C0" w:rsidP="004F05C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F05C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1A73D" w14:textId="77777777" w:rsidR="004F05C0" w:rsidRPr="004F05C0" w:rsidRDefault="004F05C0" w:rsidP="004F05C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F05C0">
              <w:rPr>
                <w:rFonts w:ascii="Arial" w:hAnsi="Arial" w:cs="Arial"/>
                <w:i/>
                <w:iCs/>
                <w:lang w:eastAsia="lt-LT"/>
              </w:rPr>
              <w:t>713,300</w:t>
            </w:r>
          </w:p>
        </w:tc>
      </w:tr>
    </w:tbl>
    <w:p w14:paraId="47259BA0" w14:textId="77777777" w:rsidR="002E282F" w:rsidRDefault="002E282F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</w:p>
    <w:p w14:paraId="6EF5644D" w14:textId="68A4A189" w:rsidR="00D374AF" w:rsidRPr="001D52F9" w:rsidRDefault="00E43834" w:rsidP="005A3D04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6E642FE5" w14:textId="33A7A922" w:rsidR="002F11A9" w:rsidRDefault="00864C07" w:rsidP="005A3D04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pajamos ir asignavimai </w:t>
      </w:r>
      <w:r w:rsidR="00AA2D2C">
        <w:rPr>
          <w:rFonts w:ascii="Arial" w:hAnsi="Arial" w:cs="Arial"/>
        </w:rPr>
        <w:t>didinami</w:t>
      </w:r>
      <w:r w:rsidR="00601859">
        <w:rPr>
          <w:rFonts w:ascii="Arial" w:hAnsi="Arial" w:cs="Arial"/>
        </w:rPr>
        <w:t xml:space="preserve"> </w:t>
      </w:r>
      <w:r w:rsidR="00822901">
        <w:rPr>
          <w:rFonts w:ascii="Arial" w:hAnsi="Arial" w:cs="Arial"/>
        </w:rPr>
        <w:t xml:space="preserve">1 657,109 </w:t>
      </w:r>
      <w:r w:rsidR="00601859">
        <w:rPr>
          <w:rFonts w:ascii="Arial" w:hAnsi="Arial" w:cs="Arial"/>
        </w:rPr>
        <w:t>tūkst. eurų</w:t>
      </w:r>
      <w:r w:rsidR="002F11A9">
        <w:rPr>
          <w:rFonts w:ascii="Arial" w:hAnsi="Arial" w:cs="Arial"/>
        </w:rPr>
        <w:t>.</w:t>
      </w:r>
    </w:p>
    <w:p w14:paraId="22E1C0B3" w14:textId="36D3A1B4" w:rsidR="00883947" w:rsidRDefault="002F11A9" w:rsidP="005A3D04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Pajamų dalyje</w:t>
      </w:r>
      <w:r w:rsidR="00864C07" w:rsidRPr="00DE7F8A">
        <w:rPr>
          <w:rFonts w:ascii="Arial" w:hAnsi="Arial" w:cs="Arial"/>
        </w:rPr>
        <w:t xml:space="preserve"> </w:t>
      </w:r>
      <w:r w:rsidR="00763D5B">
        <w:rPr>
          <w:rFonts w:ascii="Arial" w:hAnsi="Arial" w:cs="Arial"/>
        </w:rPr>
        <w:t>3</w:t>
      </w:r>
      <w:r w:rsidR="00521498">
        <w:rPr>
          <w:rFonts w:ascii="Arial" w:hAnsi="Arial" w:cs="Arial"/>
        </w:rPr>
        <w:t>,</w:t>
      </w:r>
      <w:r w:rsidR="00763D5B">
        <w:rPr>
          <w:rFonts w:ascii="Arial" w:hAnsi="Arial" w:cs="Arial"/>
        </w:rPr>
        <w:t>0</w:t>
      </w:r>
      <w:r w:rsidR="00521498">
        <w:rPr>
          <w:rFonts w:ascii="Arial" w:hAnsi="Arial" w:cs="Arial"/>
        </w:rPr>
        <w:t xml:space="preserve"> tūkst. eurų didinamos pajamos už turto nuomą</w:t>
      </w:r>
      <w:r w:rsidR="00763D5B">
        <w:rPr>
          <w:rFonts w:ascii="Arial" w:hAnsi="Arial" w:cs="Arial"/>
        </w:rPr>
        <w:t>, 42,0</w:t>
      </w:r>
      <w:r w:rsidR="00763D5B" w:rsidRPr="00763D5B">
        <w:rPr>
          <w:rFonts w:ascii="Arial" w:hAnsi="Arial" w:cs="Arial"/>
        </w:rPr>
        <w:t xml:space="preserve"> </w:t>
      </w:r>
      <w:r w:rsidR="00763D5B">
        <w:rPr>
          <w:rFonts w:ascii="Arial" w:hAnsi="Arial" w:cs="Arial"/>
        </w:rPr>
        <w:t xml:space="preserve">tūkst. eurų  </w:t>
      </w:r>
      <w:r w:rsidR="001940A2">
        <w:rPr>
          <w:rFonts w:ascii="Arial" w:hAnsi="Arial" w:cs="Arial"/>
        </w:rPr>
        <w:t>pajamos už prekes ir paslaugas.</w:t>
      </w:r>
      <w:r w:rsidR="00E96F20">
        <w:rPr>
          <w:rFonts w:ascii="Arial" w:hAnsi="Arial" w:cs="Arial"/>
        </w:rPr>
        <w:t xml:space="preserve"> </w:t>
      </w:r>
      <w:r w:rsidR="00BF57A6">
        <w:rPr>
          <w:rFonts w:ascii="Arial" w:hAnsi="Arial" w:cs="Arial"/>
        </w:rPr>
        <w:t xml:space="preserve">Dotacijos valstybinėms funkcijoms </w:t>
      </w:r>
      <w:r w:rsidR="0058665B">
        <w:rPr>
          <w:rFonts w:ascii="Arial" w:hAnsi="Arial" w:cs="Arial"/>
        </w:rPr>
        <w:t>vykdyti mažinamos 17,0</w:t>
      </w:r>
      <w:r w:rsidR="0058665B" w:rsidRPr="0058665B">
        <w:rPr>
          <w:rFonts w:ascii="Arial" w:hAnsi="Arial" w:cs="Arial"/>
        </w:rPr>
        <w:t xml:space="preserve"> </w:t>
      </w:r>
      <w:r w:rsidR="0058665B">
        <w:rPr>
          <w:rFonts w:ascii="Arial" w:hAnsi="Arial" w:cs="Arial"/>
        </w:rPr>
        <w:t xml:space="preserve">tūkst. eurų, </w:t>
      </w:r>
      <w:r w:rsidR="00736F1A">
        <w:rPr>
          <w:rFonts w:ascii="Arial" w:hAnsi="Arial" w:cs="Arial"/>
        </w:rPr>
        <w:t>670</w:t>
      </w:r>
      <w:r w:rsidR="00B95BE8">
        <w:rPr>
          <w:rFonts w:ascii="Arial" w:hAnsi="Arial" w:cs="Arial"/>
        </w:rPr>
        <w:t>,</w:t>
      </w:r>
      <w:r w:rsidR="00736F1A">
        <w:rPr>
          <w:rFonts w:ascii="Arial" w:hAnsi="Arial" w:cs="Arial"/>
        </w:rPr>
        <w:t>009</w:t>
      </w:r>
      <w:r w:rsidR="00ED137A">
        <w:rPr>
          <w:rFonts w:ascii="Arial" w:hAnsi="Arial" w:cs="Arial"/>
        </w:rPr>
        <w:t xml:space="preserve"> tūkst. eurų didinamos kitos dotacijos</w:t>
      </w:r>
      <w:r w:rsidR="00B95BE8">
        <w:rPr>
          <w:rFonts w:ascii="Arial" w:hAnsi="Arial" w:cs="Arial"/>
        </w:rPr>
        <w:t>.</w:t>
      </w:r>
      <w:r w:rsidR="00B029B0" w:rsidRPr="00B029B0">
        <w:t xml:space="preserve"> </w:t>
      </w:r>
      <w:r w:rsidR="00B029B0" w:rsidRPr="00B029B0">
        <w:rPr>
          <w:rFonts w:ascii="Arial" w:hAnsi="Arial" w:cs="Arial"/>
        </w:rPr>
        <w:t>Dotacija savivaldybėms iš Europos Sąjungos, kitos tarptautinės finansinės paramos ir bendrojo finansavimo lėšos</w:t>
      </w:r>
      <w:r w:rsidR="00920584">
        <w:rPr>
          <w:rFonts w:ascii="Arial" w:hAnsi="Arial" w:cs="Arial"/>
        </w:rPr>
        <w:t xml:space="preserve"> </w:t>
      </w:r>
      <w:r w:rsidR="002219EC">
        <w:rPr>
          <w:rFonts w:ascii="Arial" w:hAnsi="Arial" w:cs="Arial"/>
        </w:rPr>
        <w:t xml:space="preserve">didinamos </w:t>
      </w:r>
      <w:r w:rsidR="000B6F09">
        <w:rPr>
          <w:rFonts w:ascii="Arial" w:hAnsi="Arial" w:cs="Arial"/>
        </w:rPr>
        <w:t>959,1 tūkst. eurų.</w:t>
      </w:r>
    </w:p>
    <w:p w14:paraId="7D8B32F4" w14:textId="3AF886D3" w:rsidR="001C20EC" w:rsidRDefault="001C20EC" w:rsidP="005A3D04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Tikslinamų </w:t>
      </w:r>
      <w:r>
        <w:rPr>
          <w:rFonts w:ascii="Arial" w:hAnsi="Arial" w:cs="Arial"/>
          <w:bCs/>
        </w:rPr>
        <w:t xml:space="preserve">asignavimų </w:t>
      </w:r>
      <w:r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680DEF">
        <w:rPr>
          <w:rFonts w:ascii="Arial" w:hAnsi="Arial" w:cs="Arial"/>
          <w:bCs/>
        </w:rPr>
        <w:t>pridedame</w:t>
      </w:r>
      <w:r w:rsidR="005F1D5C">
        <w:rPr>
          <w:rFonts w:ascii="Arial" w:hAnsi="Arial" w:cs="Arial"/>
          <w:bCs/>
        </w:rPr>
        <w:t xml:space="preserve"> sprendimo</w:t>
      </w:r>
      <w:r w:rsidRPr="00DE7F8A">
        <w:rPr>
          <w:rFonts w:ascii="Arial" w:hAnsi="Arial" w:cs="Arial"/>
          <w:bCs/>
        </w:rPr>
        <w:t xml:space="preserve"> priede.</w:t>
      </w:r>
    </w:p>
    <w:p w14:paraId="17D2985B" w14:textId="2C561860" w:rsidR="00890153" w:rsidRPr="001D52F9" w:rsidRDefault="00FC294D" w:rsidP="005A3D04">
      <w:pPr>
        <w:pStyle w:val="Pagrindiniotekstotrauka2"/>
        <w:tabs>
          <w:tab w:val="left" w:pos="540"/>
        </w:tabs>
        <w:spacing w:before="120" w:after="0" w:line="276" w:lineRule="auto"/>
        <w:ind w:hanging="425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5A3D04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59721C6D" w:rsidR="00F22235" w:rsidRDefault="00F245FA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Patarėja</w:t>
      </w:r>
      <w:r w:rsidR="00F22235"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Reda</w:t>
      </w:r>
      <w:r w:rsidR="00F22235">
        <w:rPr>
          <w:rFonts w:ascii="Arial" w:hAnsi="Arial" w:cs="Arial"/>
          <w:lang w:eastAsia="lt-LT"/>
        </w:rPr>
        <w:t xml:space="preserve"> </w:t>
      </w:r>
      <w:r>
        <w:rPr>
          <w:rFonts w:ascii="Arial" w:hAnsi="Arial" w:cs="Arial"/>
          <w:lang w:eastAsia="lt-LT"/>
        </w:rPr>
        <w:t>Balčytienė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F3FD" w14:textId="77777777" w:rsidR="003F76F4" w:rsidRDefault="003F76F4">
      <w:r>
        <w:separator/>
      </w:r>
    </w:p>
  </w:endnote>
  <w:endnote w:type="continuationSeparator" w:id="0">
    <w:p w14:paraId="42CBA013" w14:textId="77777777" w:rsidR="003F76F4" w:rsidRDefault="003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EndPr/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D0515" w14:textId="77777777" w:rsidR="003F76F4" w:rsidRDefault="003F76F4">
      <w:r>
        <w:separator/>
      </w:r>
    </w:p>
  </w:footnote>
  <w:footnote w:type="continuationSeparator" w:id="0">
    <w:p w14:paraId="2D826DD2" w14:textId="77777777" w:rsidR="003F76F4" w:rsidRDefault="003F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029BE893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0AC"/>
    <w:rsid w:val="00004C93"/>
    <w:rsid w:val="00006F71"/>
    <w:rsid w:val="000079ED"/>
    <w:rsid w:val="00007CE3"/>
    <w:rsid w:val="00007DBD"/>
    <w:rsid w:val="00011617"/>
    <w:rsid w:val="00013840"/>
    <w:rsid w:val="00013C8B"/>
    <w:rsid w:val="00014232"/>
    <w:rsid w:val="000168BB"/>
    <w:rsid w:val="00021482"/>
    <w:rsid w:val="0002148B"/>
    <w:rsid w:val="000249CC"/>
    <w:rsid w:val="00025241"/>
    <w:rsid w:val="00025446"/>
    <w:rsid w:val="00025B32"/>
    <w:rsid w:val="00027132"/>
    <w:rsid w:val="000324AC"/>
    <w:rsid w:val="000331C4"/>
    <w:rsid w:val="00033B32"/>
    <w:rsid w:val="000374AD"/>
    <w:rsid w:val="00042FE6"/>
    <w:rsid w:val="0004330B"/>
    <w:rsid w:val="000479FD"/>
    <w:rsid w:val="00050B85"/>
    <w:rsid w:val="00051D69"/>
    <w:rsid w:val="00052D91"/>
    <w:rsid w:val="00056A33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26A7"/>
    <w:rsid w:val="000842AE"/>
    <w:rsid w:val="00085641"/>
    <w:rsid w:val="00085DD4"/>
    <w:rsid w:val="00086166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C0"/>
    <w:rsid w:val="000A48D2"/>
    <w:rsid w:val="000A614D"/>
    <w:rsid w:val="000A6E42"/>
    <w:rsid w:val="000B21CE"/>
    <w:rsid w:val="000B38F6"/>
    <w:rsid w:val="000B4D20"/>
    <w:rsid w:val="000B4D49"/>
    <w:rsid w:val="000B5EDC"/>
    <w:rsid w:val="000B6F09"/>
    <w:rsid w:val="000B7AD9"/>
    <w:rsid w:val="000C392C"/>
    <w:rsid w:val="000C6CA1"/>
    <w:rsid w:val="000D0160"/>
    <w:rsid w:val="000D1BB3"/>
    <w:rsid w:val="000D331B"/>
    <w:rsid w:val="000D3C84"/>
    <w:rsid w:val="000D3CE7"/>
    <w:rsid w:val="000D4068"/>
    <w:rsid w:val="000D5723"/>
    <w:rsid w:val="000E0EC6"/>
    <w:rsid w:val="000E229B"/>
    <w:rsid w:val="000E30C2"/>
    <w:rsid w:val="000E316D"/>
    <w:rsid w:val="000E4FA9"/>
    <w:rsid w:val="000E7500"/>
    <w:rsid w:val="000F18EC"/>
    <w:rsid w:val="000F3C80"/>
    <w:rsid w:val="000F5A7B"/>
    <w:rsid w:val="001013C4"/>
    <w:rsid w:val="00101DFD"/>
    <w:rsid w:val="00101FC4"/>
    <w:rsid w:val="00103C29"/>
    <w:rsid w:val="00104123"/>
    <w:rsid w:val="001043CA"/>
    <w:rsid w:val="001053A8"/>
    <w:rsid w:val="00106DDA"/>
    <w:rsid w:val="00111761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14AF"/>
    <w:rsid w:val="00141ABA"/>
    <w:rsid w:val="0014556D"/>
    <w:rsid w:val="00145706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1FF4"/>
    <w:rsid w:val="001659D9"/>
    <w:rsid w:val="00166F25"/>
    <w:rsid w:val="00167846"/>
    <w:rsid w:val="00171321"/>
    <w:rsid w:val="00172EDB"/>
    <w:rsid w:val="00175135"/>
    <w:rsid w:val="0017522C"/>
    <w:rsid w:val="00177DA3"/>
    <w:rsid w:val="00184AA7"/>
    <w:rsid w:val="00184B50"/>
    <w:rsid w:val="0019373A"/>
    <w:rsid w:val="001940A2"/>
    <w:rsid w:val="0019489D"/>
    <w:rsid w:val="001A0E65"/>
    <w:rsid w:val="001A4506"/>
    <w:rsid w:val="001A6FE3"/>
    <w:rsid w:val="001B04C5"/>
    <w:rsid w:val="001B3125"/>
    <w:rsid w:val="001B3CF7"/>
    <w:rsid w:val="001B60A1"/>
    <w:rsid w:val="001C1BB2"/>
    <w:rsid w:val="001C20BB"/>
    <w:rsid w:val="001C20EC"/>
    <w:rsid w:val="001C3840"/>
    <w:rsid w:val="001C3CA1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1455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17B5F"/>
    <w:rsid w:val="002219EC"/>
    <w:rsid w:val="00222828"/>
    <w:rsid w:val="00224503"/>
    <w:rsid w:val="002264CA"/>
    <w:rsid w:val="00227E43"/>
    <w:rsid w:val="00230792"/>
    <w:rsid w:val="00231487"/>
    <w:rsid w:val="00232A9A"/>
    <w:rsid w:val="002333A8"/>
    <w:rsid w:val="00233BD6"/>
    <w:rsid w:val="00234BBE"/>
    <w:rsid w:val="00234E76"/>
    <w:rsid w:val="002356F2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5545"/>
    <w:rsid w:val="002578BE"/>
    <w:rsid w:val="00260E31"/>
    <w:rsid w:val="002615B0"/>
    <w:rsid w:val="00261FB8"/>
    <w:rsid w:val="002635F8"/>
    <w:rsid w:val="00264D44"/>
    <w:rsid w:val="00265E74"/>
    <w:rsid w:val="00265F56"/>
    <w:rsid w:val="00266603"/>
    <w:rsid w:val="00271DDF"/>
    <w:rsid w:val="00272691"/>
    <w:rsid w:val="00272A21"/>
    <w:rsid w:val="0027545A"/>
    <w:rsid w:val="002776C0"/>
    <w:rsid w:val="00284E6B"/>
    <w:rsid w:val="00285E35"/>
    <w:rsid w:val="00287702"/>
    <w:rsid w:val="00290B9C"/>
    <w:rsid w:val="002947B2"/>
    <w:rsid w:val="00295711"/>
    <w:rsid w:val="00296C30"/>
    <w:rsid w:val="00296E11"/>
    <w:rsid w:val="002A12B7"/>
    <w:rsid w:val="002A246A"/>
    <w:rsid w:val="002A30B2"/>
    <w:rsid w:val="002A3AC0"/>
    <w:rsid w:val="002A4864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D36C7"/>
    <w:rsid w:val="002E282F"/>
    <w:rsid w:val="002F0722"/>
    <w:rsid w:val="002F11A9"/>
    <w:rsid w:val="002F1B5E"/>
    <w:rsid w:val="002F4934"/>
    <w:rsid w:val="002F5F21"/>
    <w:rsid w:val="002F6480"/>
    <w:rsid w:val="0030346E"/>
    <w:rsid w:val="00303E1F"/>
    <w:rsid w:val="00305C5B"/>
    <w:rsid w:val="0030650A"/>
    <w:rsid w:val="003104E2"/>
    <w:rsid w:val="00311BE8"/>
    <w:rsid w:val="00316DAB"/>
    <w:rsid w:val="003215BB"/>
    <w:rsid w:val="00322914"/>
    <w:rsid w:val="00325A70"/>
    <w:rsid w:val="00326979"/>
    <w:rsid w:val="003270D6"/>
    <w:rsid w:val="003272B7"/>
    <w:rsid w:val="00330F17"/>
    <w:rsid w:val="00340704"/>
    <w:rsid w:val="00342458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99E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0F5A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54F5"/>
    <w:rsid w:val="003B7CF5"/>
    <w:rsid w:val="003C2E17"/>
    <w:rsid w:val="003C36D9"/>
    <w:rsid w:val="003C398F"/>
    <w:rsid w:val="003C428F"/>
    <w:rsid w:val="003C4861"/>
    <w:rsid w:val="003C4AF1"/>
    <w:rsid w:val="003C6683"/>
    <w:rsid w:val="003C7BD6"/>
    <w:rsid w:val="003D022B"/>
    <w:rsid w:val="003D1560"/>
    <w:rsid w:val="003D1CDB"/>
    <w:rsid w:val="003D6045"/>
    <w:rsid w:val="003D7778"/>
    <w:rsid w:val="003D7C37"/>
    <w:rsid w:val="003E04B8"/>
    <w:rsid w:val="003E433E"/>
    <w:rsid w:val="003E6C59"/>
    <w:rsid w:val="003E6E3B"/>
    <w:rsid w:val="003F1193"/>
    <w:rsid w:val="003F29CE"/>
    <w:rsid w:val="003F3098"/>
    <w:rsid w:val="003F4333"/>
    <w:rsid w:val="003F4AC0"/>
    <w:rsid w:val="003F4E09"/>
    <w:rsid w:val="003F713F"/>
    <w:rsid w:val="003F76F4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747"/>
    <w:rsid w:val="00410BEF"/>
    <w:rsid w:val="00411E92"/>
    <w:rsid w:val="0041376D"/>
    <w:rsid w:val="00413B8F"/>
    <w:rsid w:val="00414B3E"/>
    <w:rsid w:val="00415A84"/>
    <w:rsid w:val="004201D6"/>
    <w:rsid w:val="00421074"/>
    <w:rsid w:val="004242D4"/>
    <w:rsid w:val="00425430"/>
    <w:rsid w:val="004262BD"/>
    <w:rsid w:val="00426EC9"/>
    <w:rsid w:val="00427881"/>
    <w:rsid w:val="00433594"/>
    <w:rsid w:val="004336D8"/>
    <w:rsid w:val="0043505E"/>
    <w:rsid w:val="004351D5"/>
    <w:rsid w:val="00435C71"/>
    <w:rsid w:val="00436F22"/>
    <w:rsid w:val="00437D18"/>
    <w:rsid w:val="004424B5"/>
    <w:rsid w:val="004449C6"/>
    <w:rsid w:val="004462BF"/>
    <w:rsid w:val="004506C5"/>
    <w:rsid w:val="0045182B"/>
    <w:rsid w:val="00452387"/>
    <w:rsid w:val="004559DD"/>
    <w:rsid w:val="00457E54"/>
    <w:rsid w:val="004608D3"/>
    <w:rsid w:val="00460DC3"/>
    <w:rsid w:val="00461AC9"/>
    <w:rsid w:val="00461B09"/>
    <w:rsid w:val="00465256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60CF"/>
    <w:rsid w:val="004769F6"/>
    <w:rsid w:val="00482E5C"/>
    <w:rsid w:val="004830BA"/>
    <w:rsid w:val="004830F0"/>
    <w:rsid w:val="004842B4"/>
    <w:rsid w:val="00485A5C"/>
    <w:rsid w:val="00486B18"/>
    <w:rsid w:val="00487486"/>
    <w:rsid w:val="00490AE7"/>
    <w:rsid w:val="004945BF"/>
    <w:rsid w:val="0049487D"/>
    <w:rsid w:val="004967AA"/>
    <w:rsid w:val="00497A8B"/>
    <w:rsid w:val="00497BBC"/>
    <w:rsid w:val="004A478C"/>
    <w:rsid w:val="004A4B3F"/>
    <w:rsid w:val="004A5987"/>
    <w:rsid w:val="004A70D6"/>
    <w:rsid w:val="004B0B62"/>
    <w:rsid w:val="004B11BD"/>
    <w:rsid w:val="004B1CEB"/>
    <w:rsid w:val="004B2B7C"/>
    <w:rsid w:val="004B3EF7"/>
    <w:rsid w:val="004B4F5E"/>
    <w:rsid w:val="004B63D1"/>
    <w:rsid w:val="004B693C"/>
    <w:rsid w:val="004C162C"/>
    <w:rsid w:val="004C49A1"/>
    <w:rsid w:val="004C704A"/>
    <w:rsid w:val="004D07A9"/>
    <w:rsid w:val="004D4DD1"/>
    <w:rsid w:val="004D594F"/>
    <w:rsid w:val="004E0FCA"/>
    <w:rsid w:val="004E30E8"/>
    <w:rsid w:val="004E5037"/>
    <w:rsid w:val="004E55BB"/>
    <w:rsid w:val="004E5848"/>
    <w:rsid w:val="004F05C0"/>
    <w:rsid w:val="004F0A33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07D1"/>
    <w:rsid w:val="005118E9"/>
    <w:rsid w:val="00512CA1"/>
    <w:rsid w:val="00514D35"/>
    <w:rsid w:val="00515F40"/>
    <w:rsid w:val="005178F4"/>
    <w:rsid w:val="0052138D"/>
    <w:rsid w:val="00521498"/>
    <w:rsid w:val="005214E8"/>
    <w:rsid w:val="00522C33"/>
    <w:rsid w:val="00522EA2"/>
    <w:rsid w:val="00523B4D"/>
    <w:rsid w:val="00524E73"/>
    <w:rsid w:val="00525372"/>
    <w:rsid w:val="00526A52"/>
    <w:rsid w:val="00527546"/>
    <w:rsid w:val="00534170"/>
    <w:rsid w:val="00534B58"/>
    <w:rsid w:val="005352F8"/>
    <w:rsid w:val="005357E7"/>
    <w:rsid w:val="00536988"/>
    <w:rsid w:val="005370A5"/>
    <w:rsid w:val="00540296"/>
    <w:rsid w:val="005409BB"/>
    <w:rsid w:val="00542463"/>
    <w:rsid w:val="005425DF"/>
    <w:rsid w:val="005431A6"/>
    <w:rsid w:val="00546150"/>
    <w:rsid w:val="005477CD"/>
    <w:rsid w:val="00550C4E"/>
    <w:rsid w:val="005543FE"/>
    <w:rsid w:val="00566947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812C0"/>
    <w:rsid w:val="0058665B"/>
    <w:rsid w:val="005900FC"/>
    <w:rsid w:val="00592861"/>
    <w:rsid w:val="00594B69"/>
    <w:rsid w:val="005A3990"/>
    <w:rsid w:val="005A3D04"/>
    <w:rsid w:val="005A40E9"/>
    <w:rsid w:val="005B31DA"/>
    <w:rsid w:val="005B36BE"/>
    <w:rsid w:val="005B3A4F"/>
    <w:rsid w:val="005B79E8"/>
    <w:rsid w:val="005C0F7E"/>
    <w:rsid w:val="005C4717"/>
    <w:rsid w:val="005C4E05"/>
    <w:rsid w:val="005D116B"/>
    <w:rsid w:val="005D327B"/>
    <w:rsid w:val="005D4441"/>
    <w:rsid w:val="005D5C09"/>
    <w:rsid w:val="005D7AC6"/>
    <w:rsid w:val="005E260F"/>
    <w:rsid w:val="005E2788"/>
    <w:rsid w:val="005E2B95"/>
    <w:rsid w:val="005E337F"/>
    <w:rsid w:val="005E49E4"/>
    <w:rsid w:val="005E51B9"/>
    <w:rsid w:val="005F170D"/>
    <w:rsid w:val="005F1D5C"/>
    <w:rsid w:val="005F27E9"/>
    <w:rsid w:val="005F34AB"/>
    <w:rsid w:val="005F4C1B"/>
    <w:rsid w:val="005F7370"/>
    <w:rsid w:val="005F77F4"/>
    <w:rsid w:val="00601859"/>
    <w:rsid w:val="0060195B"/>
    <w:rsid w:val="006020FB"/>
    <w:rsid w:val="00602C7C"/>
    <w:rsid w:val="00602E94"/>
    <w:rsid w:val="00603B59"/>
    <w:rsid w:val="00606979"/>
    <w:rsid w:val="00614579"/>
    <w:rsid w:val="00620A3B"/>
    <w:rsid w:val="00620D4C"/>
    <w:rsid w:val="0062112D"/>
    <w:rsid w:val="00622195"/>
    <w:rsid w:val="00623203"/>
    <w:rsid w:val="00623596"/>
    <w:rsid w:val="00625E6B"/>
    <w:rsid w:val="00626D31"/>
    <w:rsid w:val="00627537"/>
    <w:rsid w:val="006276C7"/>
    <w:rsid w:val="0063108B"/>
    <w:rsid w:val="00632585"/>
    <w:rsid w:val="006341C5"/>
    <w:rsid w:val="00634770"/>
    <w:rsid w:val="00636E9D"/>
    <w:rsid w:val="0064408B"/>
    <w:rsid w:val="006459C9"/>
    <w:rsid w:val="00646BE7"/>
    <w:rsid w:val="00647250"/>
    <w:rsid w:val="006472E1"/>
    <w:rsid w:val="0065141F"/>
    <w:rsid w:val="00651547"/>
    <w:rsid w:val="006518B3"/>
    <w:rsid w:val="00652774"/>
    <w:rsid w:val="00652865"/>
    <w:rsid w:val="0065417A"/>
    <w:rsid w:val="00655007"/>
    <w:rsid w:val="00657B11"/>
    <w:rsid w:val="00661CBC"/>
    <w:rsid w:val="00661D65"/>
    <w:rsid w:val="0066289C"/>
    <w:rsid w:val="006637B9"/>
    <w:rsid w:val="00663C42"/>
    <w:rsid w:val="006650AE"/>
    <w:rsid w:val="006650B1"/>
    <w:rsid w:val="006654DE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0DEF"/>
    <w:rsid w:val="00681564"/>
    <w:rsid w:val="00682597"/>
    <w:rsid w:val="006828FE"/>
    <w:rsid w:val="0068379B"/>
    <w:rsid w:val="00683AC2"/>
    <w:rsid w:val="00683CCC"/>
    <w:rsid w:val="0068511B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97015"/>
    <w:rsid w:val="006A4B70"/>
    <w:rsid w:val="006A7345"/>
    <w:rsid w:val="006A7B2F"/>
    <w:rsid w:val="006B2B35"/>
    <w:rsid w:val="006B3435"/>
    <w:rsid w:val="006B61A7"/>
    <w:rsid w:val="006B63E7"/>
    <w:rsid w:val="006B7E59"/>
    <w:rsid w:val="006C039A"/>
    <w:rsid w:val="006C17F3"/>
    <w:rsid w:val="006C30DF"/>
    <w:rsid w:val="006C5C80"/>
    <w:rsid w:val="006C5F00"/>
    <w:rsid w:val="006C7346"/>
    <w:rsid w:val="006D0227"/>
    <w:rsid w:val="006D13A0"/>
    <w:rsid w:val="006D2B01"/>
    <w:rsid w:val="006D3DF6"/>
    <w:rsid w:val="006D44DB"/>
    <w:rsid w:val="006D5E58"/>
    <w:rsid w:val="006D7468"/>
    <w:rsid w:val="006D7D06"/>
    <w:rsid w:val="006E19A8"/>
    <w:rsid w:val="006E2BD1"/>
    <w:rsid w:val="006E37C8"/>
    <w:rsid w:val="006E3A7A"/>
    <w:rsid w:val="006E52FF"/>
    <w:rsid w:val="006E5607"/>
    <w:rsid w:val="006E6C27"/>
    <w:rsid w:val="006E7B9E"/>
    <w:rsid w:val="006F1C1E"/>
    <w:rsid w:val="006F245B"/>
    <w:rsid w:val="0070207A"/>
    <w:rsid w:val="00702552"/>
    <w:rsid w:val="007040B1"/>
    <w:rsid w:val="00710118"/>
    <w:rsid w:val="00711569"/>
    <w:rsid w:val="00712002"/>
    <w:rsid w:val="00712672"/>
    <w:rsid w:val="00715157"/>
    <w:rsid w:val="00716EE5"/>
    <w:rsid w:val="0072135C"/>
    <w:rsid w:val="007229FE"/>
    <w:rsid w:val="00722CD2"/>
    <w:rsid w:val="00723133"/>
    <w:rsid w:val="00726C5D"/>
    <w:rsid w:val="00730501"/>
    <w:rsid w:val="00730D40"/>
    <w:rsid w:val="00733F3E"/>
    <w:rsid w:val="00734388"/>
    <w:rsid w:val="00736F1A"/>
    <w:rsid w:val="007429BD"/>
    <w:rsid w:val="00743BFB"/>
    <w:rsid w:val="00744C1D"/>
    <w:rsid w:val="00744F8C"/>
    <w:rsid w:val="007477AD"/>
    <w:rsid w:val="00751048"/>
    <w:rsid w:val="00753952"/>
    <w:rsid w:val="00753DE5"/>
    <w:rsid w:val="00753E50"/>
    <w:rsid w:val="007552DD"/>
    <w:rsid w:val="00755EA6"/>
    <w:rsid w:val="0075742A"/>
    <w:rsid w:val="0076093C"/>
    <w:rsid w:val="00760F70"/>
    <w:rsid w:val="00763D5B"/>
    <w:rsid w:val="00765B4D"/>
    <w:rsid w:val="00766D8D"/>
    <w:rsid w:val="00771265"/>
    <w:rsid w:val="00771E75"/>
    <w:rsid w:val="00772253"/>
    <w:rsid w:val="007731B2"/>
    <w:rsid w:val="00775C87"/>
    <w:rsid w:val="0077648E"/>
    <w:rsid w:val="0077759C"/>
    <w:rsid w:val="00782FAB"/>
    <w:rsid w:val="0078346C"/>
    <w:rsid w:val="0078582A"/>
    <w:rsid w:val="00785E78"/>
    <w:rsid w:val="00787ED0"/>
    <w:rsid w:val="007908C4"/>
    <w:rsid w:val="0079353F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A69F0"/>
    <w:rsid w:val="007A6AD1"/>
    <w:rsid w:val="007B1B81"/>
    <w:rsid w:val="007B2E8D"/>
    <w:rsid w:val="007B65C2"/>
    <w:rsid w:val="007B785B"/>
    <w:rsid w:val="007B7A7D"/>
    <w:rsid w:val="007C12BD"/>
    <w:rsid w:val="007C387C"/>
    <w:rsid w:val="007C426C"/>
    <w:rsid w:val="007C4A8F"/>
    <w:rsid w:val="007C52A9"/>
    <w:rsid w:val="007C5AF0"/>
    <w:rsid w:val="007C6225"/>
    <w:rsid w:val="007D53EC"/>
    <w:rsid w:val="007E12DF"/>
    <w:rsid w:val="007E19F9"/>
    <w:rsid w:val="007E1C35"/>
    <w:rsid w:val="007E20B1"/>
    <w:rsid w:val="007E3CD0"/>
    <w:rsid w:val="007F0142"/>
    <w:rsid w:val="007F16DA"/>
    <w:rsid w:val="007F21C4"/>
    <w:rsid w:val="007F5C20"/>
    <w:rsid w:val="007F6981"/>
    <w:rsid w:val="00800CC1"/>
    <w:rsid w:val="0080277B"/>
    <w:rsid w:val="00802E9E"/>
    <w:rsid w:val="0080461D"/>
    <w:rsid w:val="008047FB"/>
    <w:rsid w:val="008048BB"/>
    <w:rsid w:val="00805C13"/>
    <w:rsid w:val="008071A6"/>
    <w:rsid w:val="00811EC4"/>
    <w:rsid w:val="008127EF"/>
    <w:rsid w:val="0081375D"/>
    <w:rsid w:val="00820B34"/>
    <w:rsid w:val="00822901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36B6B"/>
    <w:rsid w:val="00840ACA"/>
    <w:rsid w:val="00840D19"/>
    <w:rsid w:val="008418D5"/>
    <w:rsid w:val="00842FB0"/>
    <w:rsid w:val="00843147"/>
    <w:rsid w:val="00843704"/>
    <w:rsid w:val="00845729"/>
    <w:rsid w:val="008508AB"/>
    <w:rsid w:val="008511DB"/>
    <w:rsid w:val="00852342"/>
    <w:rsid w:val="008523D0"/>
    <w:rsid w:val="00853704"/>
    <w:rsid w:val="00853AAC"/>
    <w:rsid w:val="00860248"/>
    <w:rsid w:val="00861982"/>
    <w:rsid w:val="00862075"/>
    <w:rsid w:val="00864C07"/>
    <w:rsid w:val="00866FE4"/>
    <w:rsid w:val="008709A7"/>
    <w:rsid w:val="00870E53"/>
    <w:rsid w:val="00872AF0"/>
    <w:rsid w:val="00872B86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5DCD"/>
    <w:rsid w:val="00896160"/>
    <w:rsid w:val="008A010B"/>
    <w:rsid w:val="008A4DFF"/>
    <w:rsid w:val="008A57EC"/>
    <w:rsid w:val="008B0DBA"/>
    <w:rsid w:val="008B1DED"/>
    <w:rsid w:val="008B3670"/>
    <w:rsid w:val="008B4026"/>
    <w:rsid w:val="008B4966"/>
    <w:rsid w:val="008B63B4"/>
    <w:rsid w:val="008B6EA9"/>
    <w:rsid w:val="008C25C5"/>
    <w:rsid w:val="008C3464"/>
    <w:rsid w:val="008C34B8"/>
    <w:rsid w:val="008C407E"/>
    <w:rsid w:val="008C5E1E"/>
    <w:rsid w:val="008C5F1A"/>
    <w:rsid w:val="008C6AE4"/>
    <w:rsid w:val="008D1207"/>
    <w:rsid w:val="008D3513"/>
    <w:rsid w:val="008D3986"/>
    <w:rsid w:val="008D46DF"/>
    <w:rsid w:val="008D5D9E"/>
    <w:rsid w:val="008D74C9"/>
    <w:rsid w:val="008E2CC9"/>
    <w:rsid w:val="008E423B"/>
    <w:rsid w:val="008E51E9"/>
    <w:rsid w:val="008F1547"/>
    <w:rsid w:val="008F3356"/>
    <w:rsid w:val="008F38B8"/>
    <w:rsid w:val="008F3CFA"/>
    <w:rsid w:val="008F4B3C"/>
    <w:rsid w:val="008F6348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711"/>
    <w:rsid w:val="00914DFD"/>
    <w:rsid w:val="009162C8"/>
    <w:rsid w:val="00916733"/>
    <w:rsid w:val="009167FC"/>
    <w:rsid w:val="00920584"/>
    <w:rsid w:val="0092135A"/>
    <w:rsid w:val="009225B7"/>
    <w:rsid w:val="0092574C"/>
    <w:rsid w:val="00925F09"/>
    <w:rsid w:val="0093040C"/>
    <w:rsid w:val="0093310C"/>
    <w:rsid w:val="0093340D"/>
    <w:rsid w:val="009340A4"/>
    <w:rsid w:val="009345A6"/>
    <w:rsid w:val="00935255"/>
    <w:rsid w:val="00937150"/>
    <w:rsid w:val="009410C4"/>
    <w:rsid w:val="00943BCC"/>
    <w:rsid w:val="00944BBD"/>
    <w:rsid w:val="009451E2"/>
    <w:rsid w:val="00947ACE"/>
    <w:rsid w:val="00951442"/>
    <w:rsid w:val="009521FB"/>
    <w:rsid w:val="00953AD8"/>
    <w:rsid w:val="0095577C"/>
    <w:rsid w:val="00957258"/>
    <w:rsid w:val="0096061E"/>
    <w:rsid w:val="00960E03"/>
    <w:rsid w:val="00963406"/>
    <w:rsid w:val="00963968"/>
    <w:rsid w:val="00964844"/>
    <w:rsid w:val="00966D57"/>
    <w:rsid w:val="00967FE4"/>
    <w:rsid w:val="00970C9D"/>
    <w:rsid w:val="0097117B"/>
    <w:rsid w:val="00971E5D"/>
    <w:rsid w:val="00971F86"/>
    <w:rsid w:val="009758D1"/>
    <w:rsid w:val="009767D8"/>
    <w:rsid w:val="00977CDE"/>
    <w:rsid w:val="00983639"/>
    <w:rsid w:val="00984E8D"/>
    <w:rsid w:val="00984F05"/>
    <w:rsid w:val="00986C60"/>
    <w:rsid w:val="00990927"/>
    <w:rsid w:val="009911D9"/>
    <w:rsid w:val="00991695"/>
    <w:rsid w:val="00991806"/>
    <w:rsid w:val="0099299D"/>
    <w:rsid w:val="00995C6C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3CF3"/>
    <w:rsid w:val="009B4944"/>
    <w:rsid w:val="009B569D"/>
    <w:rsid w:val="009B6351"/>
    <w:rsid w:val="009B7C04"/>
    <w:rsid w:val="009C2AAD"/>
    <w:rsid w:val="009C3F71"/>
    <w:rsid w:val="009C42B0"/>
    <w:rsid w:val="009C48EA"/>
    <w:rsid w:val="009C5DD8"/>
    <w:rsid w:val="009C5F68"/>
    <w:rsid w:val="009D02B0"/>
    <w:rsid w:val="009D17AF"/>
    <w:rsid w:val="009D2C43"/>
    <w:rsid w:val="009D506A"/>
    <w:rsid w:val="009D52E4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7816"/>
    <w:rsid w:val="00A00459"/>
    <w:rsid w:val="00A028FF"/>
    <w:rsid w:val="00A029B0"/>
    <w:rsid w:val="00A0598A"/>
    <w:rsid w:val="00A10242"/>
    <w:rsid w:val="00A122B3"/>
    <w:rsid w:val="00A14DCB"/>
    <w:rsid w:val="00A14EBE"/>
    <w:rsid w:val="00A15292"/>
    <w:rsid w:val="00A1696D"/>
    <w:rsid w:val="00A2040F"/>
    <w:rsid w:val="00A2064E"/>
    <w:rsid w:val="00A21DD1"/>
    <w:rsid w:val="00A22D1B"/>
    <w:rsid w:val="00A24850"/>
    <w:rsid w:val="00A259A6"/>
    <w:rsid w:val="00A27C6B"/>
    <w:rsid w:val="00A335D6"/>
    <w:rsid w:val="00A339D3"/>
    <w:rsid w:val="00A346BE"/>
    <w:rsid w:val="00A34C1E"/>
    <w:rsid w:val="00A41EAB"/>
    <w:rsid w:val="00A43EE1"/>
    <w:rsid w:val="00A44691"/>
    <w:rsid w:val="00A45B88"/>
    <w:rsid w:val="00A50D87"/>
    <w:rsid w:val="00A50E5A"/>
    <w:rsid w:val="00A56E2D"/>
    <w:rsid w:val="00A57777"/>
    <w:rsid w:val="00A64939"/>
    <w:rsid w:val="00A654FA"/>
    <w:rsid w:val="00A76874"/>
    <w:rsid w:val="00A76D04"/>
    <w:rsid w:val="00A823D6"/>
    <w:rsid w:val="00A840BC"/>
    <w:rsid w:val="00A8533E"/>
    <w:rsid w:val="00A86942"/>
    <w:rsid w:val="00A86C8B"/>
    <w:rsid w:val="00A87660"/>
    <w:rsid w:val="00A90FF4"/>
    <w:rsid w:val="00A939A1"/>
    <w:rsid w:val="00A972AA"/>
    <w:rsid w:val="00AA0505"/>
    <w:rsid w:val="00AA1987"/>
    <w:rsid w:val="00AA210A"/>
    <w:rsid w:val="00AA21C2"/>
    <w:rsid w:val="00AA2D2C"/>
    <w:rsid w:val="00AA52B9"/>
    <w:rsid w:val="00AA5392"/>
    <w:rsid w:val="00AA5BEA"/>
    <w:rsid w:val="00AA7AAC"/>
    <w:rsid w:val="00AB09CC"/>
    <w:rsid w:val="00AB0CD4"/>
    <w:rsid w:val="00AB1D7A"/>
    <w:rsid w:val="00AB2B4B"/>
    <w:rsid w:val="00AB3C2D"/>
    <w:rsid w:val="00AC0D31"/>
    <w:rsid w:val="00AC304C"/>
    <w:rsid w:val="00AC31A9"/>
    <w:rsid w:val="00AC5510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3AF2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AF7E18"/>
    <w:rsid w:val="00B029B0"/>
    <w:rsid w:val="00B0312B"/>
    <w:rsid w:val="00B0423C"/>
    <w:rsid w:val="00B04D25"/>
    <w:rsid w:val="00B06422"/>
    <w:rsid w:val="00B0788C"/>
    <w:rsid w:val="00B10939"/>
    <w:rsid w:val="00B12208"/>
    <w:rsid w:val="00B12ED0"/>
    <w:rsid w:val="00B12FCF"/>
    <w:rsid w:val="00B16C50"/>
    <w:rsid w:val="00B175D1"/>
    <w:rsid w:val="00B179BB"/>
    <w:rsid w:val="00B2087A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2473"/>
    <w:rsid w:val="00B5588B"/>
    <w:rsid w:val="00B5721E"/>
    <w:rsid w:val="00B574F7"/>
    <w:rsid w:val="00B57C5B"/>
    <w:rsid w:val="00B57E1E"/>
    <w:rsid w:val="00B63DBE"/>
    <w:rsid w:val="00B671D8"/>
    <w:rsid w:val="00B707C5"/>
    <w:rsid w:val="00B72EBC"/>
    <w:rsid w:val="00B73CE6"/>
    <w:rsid w:val="00B74117"/>
    <w:rsid w:val="00B75978"/>
    <w:rsid w:val="00B77F78"/>
    <w:rsid w:val="00B81BAE"/>
    <w:rsid w:val="00B8569B"/>
    <w:rsid w:val="00B86ECE"/>
    <w:rsid w:val="00B912CF"/>
    <w:rsid w:val="00B91F4D"/>
    <w:rsid w:val="00B9599A"/>
    <w:rsid w:val="00B95BE8"/>
    <w:rsid w:val="00B95D42"/>
    <w:rsid w:val="00B960AA"/>
    <w:rsid w:val="00BA0DB8"/>
    <w:rsid w:val="00BA3F2D"/>
    <w:rsid w:val="00BB0568"/>
    <w:rsid w:val="00BB1577"/>
    <w:rsid w:val="00BB2746"/>
    <w:rsid w:val="00BB2814"/>
    <w:rsid w:val="00BB3ACF"/>
    <w:rsid w:val="00BB5278"/>
    <w:rsid w:val="00BB59A7"/>
    <w:rsid w:val="00BC0A60"/>
    <w:rsid w:val="00BC2433"/>
    <w:rsid w:val="00BC249E"/>
    <w:rsid w:val="00BC2D0D"/>
    <w:rsid w:val="00BC3D49"/>
    <w:rsid w:val="00BC6640"/>
    <w:rsid w:val="00BC7FA5"/>
    <w:rsid w:val="00BD2C62"/>
    <w:rsid w:val="00BD3190"/>
    <w:rsid w:val="00BD52C8"/>
    <w:rsid w:val="00BD54E2"/>
    <w:rsid w:val="00BD54FE"/>
    <w:rsid w:val="00BD56DD"/>
    <w:rsid w:val="00BD6969"/>
    <w:rsid w:val="00BD7E1F"/>
    <w:rsid w:val="00BE0043"/>
    <w:rsid w:val="00BE1787"/>
    <w:rsid w:val="00BE1A2E"/>
    <w:rsid w:val="00BE2D23"/>
    <w:rsid w:val="00BE3E7D"/>
    <w:rsid w:val="00BE51CA"/>
    <w:rsid w:val="00BE5659"/>
    <w:rsid w:val="00BE6560"/>
    <w:rsid w:val="00BE78AD"/>
    <w:rsid w:val="00BE7A64"/>
    <w:rsid w:val="00BE7DC8"/>
    <w:rsid w:val="00BF407D"/>
    <w:rsid w:val="00BF4A8D"/>
    <w:rsid w:val="00BF5712"/>
    <w:rsid w:val="00BF57A6"/>
    <w:rsid w:val="00BF6C2E"/>
    <w:rsid w:val="00BF7BE6"/>
    <w:rsid w:val="00C010BD"/>
    <w:rsid w:val="00C02E77"/>
    <w:rsid w:val="00C03CDD"/>
    <w:rsid w:val="00C11CD2"/>
    <w:rsid w:val="00C11F15"/>
    <w:rsid w:val="00C12E6E"/>
    <w:rsid w:val="00C13C4F"/>
    <w:rsid w:val="00C16414"/>
    <w:rsid w:val="00C16CD6"/>
    <w:rsid w:val="00C17C78"/>
    <w:rsid w:val="00C23AB1"/>
    <w:rsid w:val="00C25505"/>
    <w:rsid w:val="00C25FAB"/>
    <w:rsid w:val="00C323EC"/>
    <w:rsid w:val="00C32A72"/>
    <w:rsid w:val="00C330A2"/>
    <w:rsid w:val="00C368CE"/>
    <w:rsid w:val="00C3743C"/>
    <w:rsid w:val="00C37B6E"/>
    <w:rsid w:val="00C41E50"/>
    <w:rsid w:val="00C42A9F"/>
    <w:rsid w:val="00C43D26"/>
    <w:rsid w:val="00C44206"/>
    <w:rsid w:val="00C460E5"/>
    <w:rsid w:val="00C46839"/>
    <w:rsid w:val="00C50A4C"/>
    <w:rsid w:val="00C51FCA"/>
    <w:rsid w:val="00C53D97"/>
    <w:rsid w:val="00C56A3F"/>
    <w:rsid w:val="00C56EE3"/>
    <w:rsid w:val="00C577ED"/>
    <w:rsid w:val="00C65A00"/>
    <w:rsid w:val="00C663B4"/>
    <w:rsid w:val="00C66556"/>
    <w:rsid w:val="00C7152B"/>
    <w:rsid w:val="00C71CB4"/>
    <w:rsid w:val="00C71DEC"/>
    <w:rsid w:val="00C758B9"/>
    <w:rsid w:val="00C75DD4"/>
    <w:rsid w:val="00C8076F"/>
    <w:rsid w:val="00C80E87"/>
    <w:rsid w:val="00C84C8F"/>
    <w:rsid w:val="00C85795"/>
    <w:rsid w:val="00C86DFD"/>
    <w:rsid w:val="00C91320"/>
    <w:rsid w:val="00C9161F"/>
    <w:rsid w:val="00C91710"/>
    <w:rsid w:val="00C95828"/>
    <w:rsid w:val="00CA05A3"/>
    <w:rsid w:val="00CA0F5C"/>
    <w:rsid w:val="00CA1A14"/>
    <w:rsid w:val="00CA1CA8"/>
    <w:rsid w:val="00CA296E"/>
    <w:rsid w:val="00CA3349"/>
    <w:rsid w:val="00CA4473"/>
    <w:rsid w:val="00CA5CC2"/>
    <w:rsid w:val="00CA6AAC"/>
    <w:rsid w:val="00CA6AB0"/>
    <w:rsid w:val="00CB0AE3"/>
    <w:rsid w:val="00CB0ECD"/>
    <w:rsid w:val="00CB16D0"/>
    <w:rsid w:val="00CB371E"/>
    <w:rsid w:val="00CB4173"/>
    <w:rsid w:val="00CB5D9F"/>
    <w:rsid w:val="00CB5FCD"/>
    <w:rsid w:val="00CB7660"/>
    <w:rsid w:val="00CC0DE5"/>
    <w:rsid w:val="00CC1A43"/>
    <w:rsid w:val="00CC2931"/>
    <w:rsid w:val="00CC45A0"/>
    <w:rsid w:val="00CC5AFD"/>
    <w:rsid w:val="00CC6A14"/>
    <w:rsid w:val="00CC6B35"/>
    <w:rsid w:val="00CC76FB"/>
    <w:rsid w:val="00CC7A63"/>
    <w:rsid w:val="00CD0401"/>
    <w:rsid w:val="00CD1D5A"/>
    <w:rsid w:val="00CD2E00"/>
    <w:rsid w:val="00CD4E23"/>
    <w:rsid w:val="00CD539C"/>
    <w:rsid w:val="00CD53EE"/>
    <w:rsid w:val="00CD7A24"/>
    <w:rsid w:val="00CE1853"/>
    <w:rsid w:val="00CE2EA2"/>
    <w:rsid w:val="00CE3D8E"/>
    <w:rsid w:val="00CE485B"/>
    <w:rsid w:val="00CE4CAB"/>
    <w:rsid w:val="00CF1596"/>
    <w:rsid w:val="00CF1B9B"/>
    <w:rsid w:val="00CF2B93"/>
    <w:rsid w:val="00CF78A1"/>
    <w:rsid w:val="00D004A7"/>
    <w:rsid w:val="00D02257"/>
    <w:rsid w:val="00D032B3"/>
    <w:rsid w:val="00D10501"/>
    <w:rsid w:val="00D11742"/>
    <w:rsid w:val="00D11DCE"/>
    <w:rsid w:val="00D136E8"/>
    <w:rsid w:val="00D1639C"/>
    <w:rsid w:val="00D16A69"/>
    <w:rsid w:val="00D17F7A"/>
    <w:rsid w:val="00D217A2"/>
    <w:rsid w:val="00D2315C"/>
    <w:rsid w:val="00D25D69"/>
    <w:rsid w:val="00D2640F"/>
    <w:rsid w:val="00D26B73"/>
    <w:rsid w:val="00D27544"/>
    <w:rsid w:val="00D308C4"/>
    <w:rsid w:val="00D30E3E"/>
    <w:rsid w:val="00D313EF"/>
    <w:rsid w:val="00D340F9"/>
    <w:rsid w:val="00D355C2"/>
    <w:rsid w:val="00D37211"/>
    <w:rsid w:val="00D374AF"/>
    <w:rsid w:val="00D37988"/>
    <w:rsid w:val="00D37CC0"/>
    <w:rsid w:val="00D435DB"/>
    <w:rsid w:val="00D4372E"/>
    <w:rsid w:val="00D44E09"/>
    <w:rsid w:val="00D45446"/>
    <w:rsid w:val="00D47DEB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401A"/>
    <w:rsid w:val="00D85ABA"/>
    <w:rsid w:val="00D86727"/>
    <w:rsid w:val="00D8676E"/>
    <w:rsid w:val="00D86AD9"/>
    <w:rsid w:val="00D878F1"/>
    <w:rsid w:val="00D9333A"/>
    <w:rsid w:val="00D96BF3"/>
    <w:rsid w:val="00DA08AA"/>
    <w:rsid w:val="00DA1C60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35C8"/>
    <w:rsid w:val="00DB56AB"/>
    <w:rsid w:val="00DB5908"/>
    <w:rsid w:val="00DB5936"/>
    <w:rsid w:val="00DB59F2"/>
    <w:rsid w:val="00DB6348"/>
    <w:rsid w:val="00DB6DDC"/>
    <w:rsid w:val="00DB735A"/>
    <w:rsid w:val="00DB7E30"/>
    <w:rsid w:val="00DC0B38"/>
    <w:rsid w:val="00DC0B8B"/>
    <w:rsid w:val="00DC1986"/>
    <w:rsid w:val="00DC1996"/>
    <w:rsid w:val="00DC24EA"/>
    <w:rsid w:val="00DC3F3B"/>
    <w:rsid w:val="00DC4C00"/>
    <w:rsid w:val="00DC4FF9"/>
    <w:rsid w:val="00DC52FD"/>
    <w:rsid w:val="00DC585F"/>
    <w:rsid w:val="00DC75FF"/>
    <w:rsid w:val="00DC7834"/>
    <w:rsid w:val="00DD129F"/>
    <w:rsid w:val="00DD7B0A"/>
    <w:rsid w:val="00DE1D66"/>
    <w:rsid w:val="00DE2121"/>
    <w:rsid w:val="00DE36D1"/>
    <w:rsid w:val="00DE619F"/>
    <w:rsid w:val="00DF095C"/>
    <w:rsid w:val="00DF4106"/>
    <w:rsid w:val="00DF564B"/>
    <w:rsid w:val="00DF585B"/>
    <w:rsid w:val="00DF68BE"/>
    <w:rsid w:val="00DF68CA"/>
    <w:rsid w:val="00DF6B7B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11637"/>
    <w:rsid w:val="00E16F79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000A"/>
    <w:rsid w:val="00E347FA"/>
    <w:rsid w:val="00E3542A"/>
    <w:rsid w:val="00E359A7"/>
    <w:rsid w:val="00E36AB7"/>
    <w:rsid w:val="00E3707F"/>
    <w:rsid w:val="00E37863"/>
    <w:rsid w:val="00E37CD8"/>
    <w:rsid w:val="00E41EB0"/>
    <w:rsid w:val="00E424E1"/>
    <w:rsid w:val="00E43834"/>
    <w:rsid w:val="00E44A08"/>
    <w:rsid w:val="00E44DF8"/>
    <w:rsid w:val="00E4563F"/>
    <w:rsid w:val="00E468C6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35CC"/>
    <w:rsid w:val="00E651B0"/>
    <w:rsid w:val="00E6577A"/>
    <w:rsid w:val="00E677C6"/>
    <w:rsid w:val="00E71C14"/>
    <w:rsid w:val="00E72B65"/>
    <w:rsid w:val="00E75A75"/>
    <w:rsid w:val="00E81426"/>
    <w:rsid w:val="00E85C48"/>
    <w:rsid w:val="00E915A8"/>
    <w:rsid w:val="00E92432"/>
    <w:rsid w:val="00E94057"/>
    <w:rsid w:val="00E94636"/>
    <w:rsid w:val="00E947F9"/>
    <w:rsid w:val="00E955EE"/>
    <w:rsid w:val="00E96C63"/>
    <w:rsid w:val="00E96F20"/>
    <w:rsid w:val="00E97C78"/>
    <w:rsid w:val="00EA0608"/>
    <w:rsid w:val="00EA357A"/>
    <w:rsid w:val="00EA369E"/>
    <w:rsid w:val="00EA3C1F"/>
    <w:rsid w:val="00EA5FA4"/>
    <w:rsid w:val="00EB06D4"/>
    <w:rsid w:val="00EB7174"/>
    <w:rsid w:val="00EC0E87"/>
    <w:rsid w:val="00EC2A95"/>
    <w:rsid w:val="00EC2E91"/>
    <w:rsid w:val="00EC3107"/>
    <w:rsid w:val="00EC44A0"/>
    <w:rsid w:val="00EC4F90"/>
    <w:rsid w:val="00EC50FE"/>
    <w:rsid w:val="00EC569E"/>
    <w:rsid w:val="00EC66E3"/>
    <w:rsid w:val="00ED0514"/>
    <w:rsid w:val="00ED0AFC"/>
    <w:rsid w:val="00ED10C4"/>
    <w:rsid w:val="00ED137A"/>
    <w:rsid w:val="00ED22C2"/>
    <w:rsid w:val="00ED299E"/>
    <w:rsid w:val="00ED4B12"/>
    <w:rsid w:val="00ED589B"/>
    <w:rsid w:val="00ED5C54"/>
    <w:rsid w:val="00ED6896"/>
    <w:rsid w:val="00ED7B0C"/>
    <w:rsid w:val="00EE5F20"/>
    <w:rsid w:val="00EF0BC6"/>
    <w:rsid w:val="00EF4B85"/>
    <w:rsid w:val="00EF4FBD"/>
    <w:rsid w:val="00EF679F"/>
    <w:rsid w:val="00F00368"/>
    <w:rsid w:val="00F017C6"/>
    <w:rsid w:val="00F01974"/>
    <w:rsid w:val="00F036C6"/>
    <w:rsid w:val="00F03A79"/>
    <w:rsid w:val="00F03F10"/>
    <w:rsid w:val="00F07451"/>
    <w:rsid w:val="00F1195B"/>
    <w:rsid w:val="00F11B53"/>
    <w:rsid w:val="00F14B9D"/>
    <w:rsid w:val="00F14E55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25D7"/>
    <w:rsid w:val="00F231C8"/>
    <w:rsid w:val="00F245FA"/>
    <w:rsid w:val="00F26D97"/>
    <w:rsid w:val="00F30A51"/>
    <w:rsid w:val="00F30DA7"/>
    <w:rsid w:val="00F313A9"/>
    <w:rsid w:val="00F35C3A"/>
    <w:rsid w:val="00F35FE6"/>
    <w:rsid w:val="00F40695"/>
    <w:rsid w:val="00F40AB9"/>
    <w:rsid w:val="00F43F56"/>
    <w:rsid w:val="00F46F86"/>
    <w:rsid w:val="00F47058"/>
    <w:rsid w:val="00F475E6"/>
    <w:rsid w:val="00F504FE"/>
    <w:rsid w:val="00F51B2A"/>
    <w:rsid w:val="00F542A3"/>
    <w:rsid w:val="00F54C6F"/>
    <w:rsid w:val="00F56007"/>
    <w:rsid w:val="00F56F7B"/>
    <w:rsid w:val="00F57877"/>
    <w:rsid w:val="00F61583"/>
    <w:rsid w:val="00F6284E"/>
    <w:rsid w:val="00F63097"/>
    <w:rsid w:val="00F64210"/>
    <w:rsid w:val="00F64234"/>
    <w:rsid w:val="00F64742"/>
    <w:rsid w:val="00F64838"/>
    <w:rsid w:val="00F660F6"/>
    <w:rsid w:val="00F66D67"/>
    <w:rsid w:val="00F73E6E"/>
    <w:rsid w:val="00F74847"/>
    <w:rsid w:val="00F74A17"/>
    <w:rsid w:val="00F7778F"/>
    <w:rsid w:val="00F80D79"/>
    <w:rsid w:val="00F812B5"/>
    <w:rsid w:val="00F829DD"/>
    <w:rsid w:val="00F82B3E"/>
    <w:rsid w:val="00F8305B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23FD"/>
    <w:rsid w:val="00FA3DE0"/>
    <w:rsid w:val="00FA4285"/>
    <w:rsid w:val="00FA4F1B"/>
    <w:rsid w:val="00FA547B"/>
    <w:rsid w:val="00FB08CA"/>
    <w:rsid w:val="00FB3F43"/>
    <w:rsid w:val="00FB7AF7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E16CE"/>
    <w:rsid w:val="00FE2A3D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A3D04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A3D0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10</Pages>
  <Words>9850</Words>
  <Characters>5615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2026-06-12T11:15:00Z</dcterms:created>
  <dcterms:modified xsi:type="dcterms:W3CDTF">2026-06-12T11:15:00Z</dcterms:modified>
</cp:coreProperties>
</file>