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12D77" w14:textId="6BCB8394" w:rsidR="00C91710" w:rsidRDefault="00B437A6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2F0D60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 wp14:anchorId="3585C5EB" wp14:editId="22211FBE">
            <wp:extent cx="504825" cy="6096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A1EC6" w14:textId="77777777"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0D0B6507" w14:textId="77777777" w:rsidR="009B1C92" w:rsidRPr="000A20A0" w:rsidRDefault="000F74A8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92F81E2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7E966163" w14:textId="77777777" w:rsidR="00EE1ED7" w:rsidRDefault="00EE1ED7" w:rsidP="00EE1ED7">
      <w:pPr>
        <w:jc w:val="both"/>
      </w:pPr>
    </w:p>
    <w:p w14:paraId="6A230C32" w14:textId="77777777" w:rsidR="00E95803" w:rsidRPr="00CE57FE" w:rsidRDefault="00296E11" w:rsidP="00E9580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t xml:space="preserve">      </w:t>
      </w:r>
      <w:r w:rsidR="00E95803" w:rsidRPr="00CE57FE">
        <w:rPr>
          <w:rFonts w:ascii="Times New Roman" w:hAnsi="Times New Roman"/>
          <w:b/>
          <w:spacing w:val="20"/>
          <w:sz w:val="28"/>
        </w:rPr>
        <w:t>SPRENDIMAS</w:t>
      </w:r>
    </w:p>
    <w:p w14:paraId="5D97D678" w14:textId="77777777" w:rsidR="00E95803" w:rsidRPr="00CE57FE" w:rsidRDefault="00E95803" w:rsidP="00E9580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E57FE">
        <w:rPr>
          <w:rFonts w:ascii="Times New Roman" w:hAnsi="Times New Roman"/>
          <w:b/>
          <w:spacing w:val="20"/>
          <w:sz w:val="28"/>
        </w:rPr>
        <w:t xml:space="preserve">DĖL GATVės PAVADINImo SUTEIKIMO </w:t>
      </w:r>
      <w:r w:rsidR="00B500A2">
        <w:rPr>
          <w:rFonts w:ascii="Times New Roman" w:hAnsi="Times New Roman"/>
          <w:b/>
          <w:spacing w:val="20"/>
          <w:sz w:val="28"/>
        </w:rPr>
        <w:t>pajudrio</w:t>
      </w:r>
      <w:r w:rsidRPr="00CE57FE">
        <w:rPr>
          <w:rFonts w:ascii="Times New Roman" w:hAnsi="Times New Roman"/>
          <w:b/>
          <w:spacing w:val="20"/>
          <w:sz w:val="28"/>
        </w:rPr>
        <w:t xml:space="preserve"> kaime</w:t>
      </w:r>
    </w:p>
    <w:p w14:paraId="250BA08C" w14:textId="77777777" w:rsidR="00E95803" w:rsidRPr="00CE57FE" w:rsidRDefault="00E95803" w:rsidP="00E95803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  <w:szCs w:val="24"/>
        </w:rPr>
      </w:pPr>
      <w:r w:rsidRPr="00CE57FE">
        <w:rPr>
          <w:rFonts w:ascii="Times New Roman" w:hAnsi="Times New Roman"/>
          <w:szCs w:val="24"/>
        </w:rPr>
        <w:t>201</w:t>
      </w:r>
      <w:r w:rsidR="00964079">
        <w:rPr>
          <w:rFonts w:ascii="Times New Roman" w:hAnsi="Times New Roman"/>
          <w:szCs w:val="24"/>
        </w:rPr>
        <w:t>2</w:t>
      </w:r>
      <w:r w:rsidRPr="00CE57FE">
        <w:rPr>
          <w:rFonts w:ascii="Times New Roman" w:hAnsi="Times New Roman"/>
          <w:szCs w:val="24"/>
        </w:rPr>
        <w:t xml:space="preserve"> </w:t>
      </w:r>
      <w:r w:rsidRPr="00CE57FE">
        <w:rPr>
          <w:rFonts w:ascii="Times New Roman" w:hAnsi="Times New Roman"/>
          <w:caps w:val="0"/>
          <w:szCs w:val="24"/>
        </w:rPr>
        <w:t xml:space="preserve">m. </w:t>
      </w:r>
      <w:r w:rsidR="00021E8A">
        <w:rPr>
          <w:rFonts w:ascii="Times New Roman" w:hAnsi="Times New Roman"/>
          <w:caps w:val="0"/>
          <w:szCs w:val="24"/>
        </w:rPr>
        <w:t>kovo 29</w:t>
      </w:r>
      <w:r w:rsidRPr="00CE57FE">
        <w:rPr>
          <w:rFonts w:ascii="Times New Roman" w:hAnsi="Times New Roman"/>
          <w:caps w:val="0"/>
          <w:szCs w:val="24"/>
        </w:rPr>
        <w:t xml:space="preserve"> d. Nr</w:t>
      </w:r>
      <w:r w:rsidRPr="00CE57FE">
        <w:rPr>
          <w:rFonts w:ascii="Times New Roman" w:hAnsi="Times New Roman"/>
          <w:szCs w:val="24"/>
        </w:rPr>
        <w:t>. T11-</w:t>
      </w:r>
      <w:r w:rsidR="002575C4">
        <w:rPr>
          <w:rFonts w:ascii="Times New Roman" w:hAnsi="Times New Roman"/>
          <w:szCs w:val="24"/>
        </w:rPr>
        <w:t>249</w:t>
      </w:r>
      <w:r w:rsidRPr="00CE57FE">
        <w:rPr>
          <w:rFonts w:ascii="Times New Roman" w:hAnsi="Times New Roman"/>
          <w:szCs w:val="24"/>
        </w:rPr>
        <w:br/>
        <w:t>G</w:t>
      </w:r>
      <w:r w:rsidRPr="00CE57FE">
        <w:rPr>
          <w:rFonts w:ascii="Times New Roman" w:hAnsi="Times New Roman"/>
          <w:caps w:val="0"/>
          <w:szCs w:val="24"/>
        </w:rPr>
        <w:t>argždai</w:t>
      </w:r>
    </w:p>
    <w:p w14:paraId="4A1AE45D" w14:textId="77777777" w:rsidR="00E95803" w:rsidRPr="00CE57FE" w:rsidRDefault="00E95803" w:rsidP="00E95803">
      <w:pPr>
        <w:jc w:val="center"/>
        <w:sectPr w:rsidR="00E95803" w:rsidRPr="00CE57FE" w:rsidSect="00E95803">
          <w:headerReference w:type="even" r:id="rId8"/>
          <w:headerReference w:type="default" r:id="rId9"/>
          <w:footerReference w:type="default" r:id="rId10"/>
          <w:type w:val="continuous"/>
          <w:pgSz w:w="11907" w:h="16840" w:code="9"/>
          <w:pgMar w:top="1134" w:right="567" w:bottom="1134" w:left="1701" w:header="709" w:footer="709" w:gutter="0"/>
          <w:pgNumType w:start="0"/>
          <w:cols w:space="1296"/>
          <w:titlePg/>
        </w:sectPr>
      </w:pPr>
    </w:p>
    <w:p w14:paraId="04B7A4E5" w14:textId="77777777" w:rsidR="00E95803" w:rsidRPr="00CE57FE" w:rsidRDefault="00772B6C" w:rsidP="00772B6C">
      <w:pPr>
        <w:tabs>
          <w:tab w:val="left" w:pos="567"/>
        </w:tabs>
        <w:jc w:val="both"/>
      </w:pPr>
      <w:r>
        <w:tab/>
      </w:r>
      <w:r w:rsidR="00E95803" w:rsidRPr="00CE57FE">
        <w:t>Klaipėdos rajono savivaldybės taryba, vadovaudamasi Lietuvos Respublikos vietos savivaldos įstatymo (1994</w:t>
      </w:r>
      <w:r w:rsidR="00125016">
        <w:t>-</w:t>
      </w:r>
      <w:r w:rsidR="00E95803" w:rsidRPr="00CE57FE">
        <w:t>07-07 Nr. I-533, 2008-09-15 Nr. X-1722 redakcija) 16 straipsnio 2 dalies 34 punktu, Lietuvos Respublikos teritorijos administracinių vienetų ir jų ribų įstatymo (1994-07-19 Nr. I-558) 9 straipsni</w:t>
      </w:r>
      <w:r w:rsidR="00E95803">
        <w:t>o 2 dalimi</w:t>
      </w:r>
      <w:r w:rsidR="00E95803" w:rsidRPr="00CE57FE">
        <w:t>, n u s p r e n d ž i a:</w:t>
      </w:r>
    </w:p>
    <w:p w14:paraId="143DA841" w14:textId="77777777" w:rsidR="00E95803" w:rsidRPr="00CE57FE" w:rsidRDefault="00E95803" w:rsidP="00E95803">
      <w:pPr>
        <w:ind w:firstLine="567"/>
        <w:jc w:val="both"/>
      </w:pPr>
      <w:r w:rsidRPr="00CE57FE">
        <w:t xml:space="preserve">1. Suteikti </w:t>
      </w:r>
      <w:r w:rsidR="00B500A2">
        <w:t>Judrėnų</w:t>
      </w:r>
      <w:r w:rsidRPr="00CE57FE">
        <w:t xml:space="preserve"> seniūnijoje, </w:t>
      </w:r>
      <w:r w:rsidR="00B500A2">
        <w:t>Pajudrio</w:t>
      </w:r>
      <w:r w:rsidR="007C276C">
        <w:t xml:space="preserve"> ka</w:t>
      </w:r>
      <w:r w:rsidRPr="00CE57FE">
        <w:t xml:space="preserve">ime, gatvės pavadinimą: </w:t>
      </w:r>
      <w:r w:rsidR="00B500A2">
        <w:t>Kosmonautų</w:t>
      </w:r>
      <w:r w:rsidRPr="00CE57FE">
        <w:t xml:space="preserve"> gatvė</w:t>
      </w:r>
      <w:r w:rsidRPr="00CE57FE">
        <w:rPr>
          <w:color w:val="548DD4"/>
        </w:rPr>
        <w:t xml:space="preserve"> </w:t>
      </w:r>
      <w:r w:rsidRPr="00CE57FE">
        <w:t>(pagal pridedamą priedą).</w:t>
      </w:r>
    </w:p>
    <w:p w14:paraId="1C6C8EE5" w14:textId="77777777" w:rsidR="00E95803" w:rsidRPr="00CE57FE" w:rsidRDefault="00E95803" w:rsidP="00E95803">
      <w:pPr>
        <w:tabs>
          <w:tab w:val="left" w:pos="567"/>
        </w:tabs>
        <w:jc w:val="both"/>
      </w:pPr>
      <w:r w:rsidRPr="00CE57FE">
        <w:tab/>
        <w:t xml:space="preserve"> 2. Sprendimas gali būti skundžiamas Lietuvos Respublikos administracinių bylų teisenos įstatymo nustatyta tvarka.</w:t>
      </w:r>
    </w:p>
    <w:p w14:paraId="0BB2B366" w14:textId="77777777" w:rsidR="00E95803" w:rsidRPr="00CE57FE" w:rsidRDefault="00E95803" w:rsidP="00E95803">
      <w:pPr>
        <w:tabs>
          <w:tab w:val="left" w:pos="567"/>
        </w:tabs>
        <w:ind w:firstLine="600"/>
        <w:jc w:val="both"/>
      </w:pPr>
    </w:p>
    <w:p w14:paraId="6198F91D" w14:textId="77777777" w:rsidR="00392CD6" w:rsidRDefault="00392CD6" w:rsidP="00E46F2F">
      <w:pPr>
        <w:tabs>
          <w:tab w:val="left" w:pos="3450"/>
        </w:tabs>
        <w:jc w:val="both"/>
      </w:pPr>
    </w:p>
    <w:p w14:paraId="4499BC0E" w14:textId="77777777"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>avivaldybės meras                                                                                         Vaclovas Dačkauskas</w:t>
      </w:r>
    </w:p>
    <w:p w14:paraId="58D03BDA" w14:textId="77777777" w:rsidR="008F38B8" w:rsidRDefault="008F38B8" w:rsidP="008F38B8">
      <w:pPr>
        <w:tabs>
          <w:tab w:val="right" w:pos="9639"/>
        </w:tabs>
      </w:pPr>
    </w:p>
    <w:p w14:paraId="47950112" w14:textId="77777777" w:rsidR="008F38B8" w:rsidRDefault="008F38B8" w:rsidP="008F38B8">
      <w:pPr>
        <w:tabs>
          <w:tab w:val="right" w:pos="9639"/>
        </w:tabs>
        <w:spacing w:before="360"/>
        <w:sectPr w:rsidR="008F38B8">
          <w:headerReference w:type="even" r:id="rId11"/>
          <w:headerReference w:type="default" r:id="rId12"/>
          <w:footerReference w:type="default" r:id="rId13"/>
          <w:headerReference w:type="first" r:id="rId14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14:paraId="3A56F870" w14:textId="77777777" w:rsidR="008F38B8" w:rsidRDefault="008F38B8" w:rsidP="008F38B8">
      <w:pPr>
        <w:tabs>
          <w:tab w:val="left" w:pos="3450"/>
        </w:tabs>
        <w:rPr>
          <w:b/>
        </w:rPr>
      </w:pPr>
    </w:p>
    <w:sectPr w:rsidR="008F38B8" w:rsidSect="002F5F21">
      <w:headerReference w:type="even" r:id="rId15"/>
      <w:headerReference w:type="default" r:id="rId16"/>
      <w:footerReference w:type="default" r:id="rId17"/>
      <w:headerReference w:type="first" r:id="rId18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5852C" w14:textId="77777777" w:rsidR="006D41DE" w:rsidRDefault="006D41DE">
      <w:r>
        <w:separator/>
      </w:r>
    </w:p>
  </w:endnote>
  <w:endnote w:type="continuationSeparator" w:id="0">
    <w:p w14:paraId="58DDC1DC" w14:textId="77777777" w:rsidR="006D41DE" w:rsidRDefault="006D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B6E7" w14:textId="77777777" w:rsidR="00E95803" w:rsidRDefault="000F74A8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E9580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95803">
      <w:rPr>
        <w:rStyle w:val="Puslapionumeris"/>
        <w:noProof/>
      </w:rPr>
      <w:t>18</w:t>
    </w:r>
    <w:r>
      <w:rPr>
        <w:rStyle w:val="Puslapionumeris"/>
      </w:rPr>
      <w:fldChar w:fldCharType="end"/>
    </w:r>
  </w:p>
  <w:p w14:paraId="7465BDD7" w14:textId="77777777" w:rsidR="00E95803" w:rsidRDefault="00E958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3E2E" w14:textId="77777777" w:rsidR="0027545A" w:rsidRDefault="000F74A8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EB02F6C" w14:textId="77777777" w:rsidR="0027545A" w:rsidRDefault="002754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06F07" w14:textId="77777777" w:rsidR="0027545A" w:rsidRDefault="0027545A" w:rsidP="009659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3B23" w14:textId="77777777" w:rsidR="006D41DE" w:rsidRDefault="006D41DE">
      <w:r>
        <w:separator/>
      </w:r>
    </w:p>
  </w:footnote>
  <w:footnote w:type="continuationSeparator" w:id="0">
    <w:p w14:paraId="35A38074" w14:textId="77777777" w:rsidR="006D41DE" w:rsidRDefault="006D4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AA03" w14:textId="77777777" w:rsidR="00E95803" w:rsidRDefault="000F74A8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E95803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AB11020" w14:textId="77777777" w:rsidR="00E95803" w:rsidRDefault="00E95803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99FD" w14:textId="77777777" w:rsidR="00E95803" w:rsidRDefault="00E95803" w:rsidP="00964A22">
    <w:pPr>
      <w:pStyle w:val="Antrats"/>
      <w:framePr w:wrap="around" w:vAnchor="text" w:hAnchor="margin" w:xAlign="right" w:y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6784" w14:textId="77777777" w:rsidR="0027545A" w:rsidRDefault="000F74A8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11A0899" w14:textId="77777777" w:rsidR="0027545A" w:rsidRDefault="0027545A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4D63" w14:textId="77777777" w:rsidR="0027545A" w:rsidRDefault="000F74A8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C4D8836" w14:textId="77777777"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D36B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C2C0" w14:textId="77777777" w:rsidR="0027545A" w:rsidRDefault="000F74A8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D134400" w14:textId="77777777" w:rsidR="0027545A" w:rsidRDefault="0027545A">
    <w:pPr>
      <w:pStyle w:val="Antrats"/>
      <w:ind w:right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1D6B" w14:textId="77777777" w:rsidR="0027545A" w:rsidRDefault="0027545A">
    <w:pPr>
      <w:pStyle w:val="Antrats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5266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7DF03134"/>
    <w:multiLevelType w:val="multilevel"/>
    <w:tmpl w:val="71FC4E60"/>
    <w:lvl w:ilvl="0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 w16cid:durableId="998575953">
    <w:abstractNumId w:val="1"/>
  </w:num>
  <w:num w:numId="2" w16cid:durableId="1238203353">
    <w:abstractNumId w:val="0"/>
  </w:num>
  <w:num w:numId="3" w16cid:durableId="1967421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1A"/>
    <w:rsid w:val="000056BC"/>
    <w:rsid w:val="0002148B"/>
    <w:rsid w:val="00021E8A"/>
    <w:rsid w:val="00045CFD"/>
    <w:rsid w:val="0007406E"/>
    <w:rsid w:val="00090CCF"/>
    <w:rsid w:val="000A20A0"/>
    <w:rsid w:val="000C7D08"/>
    <w:rsid w:val="000D1BB3"/>
    <w:rsid w:val="000F74A8"/>
    <w:rsid w:val="00104DCC"/>
    <w:rsid w:val="00105C2C"/>
    <w:rsid w:val="001144A6"/>
    <w:rsid w:val="00121ACB"/>
    <w:rsid w:val="00125016"/>
    <w:rsid w:val="001337C1"/>
    <w:rsid w:val="00155682"/>
    <w:rsid w:val="001567CB"/>
    <w:rsid w:val="00184B50"/>
    <w:rsid w:val="0020746A"/>
    <w:rsid w:val="0021210C"/>
    <w:rsid w:val="002156CC"/>
    <w:rsid w:val="00230792"/>
    <w:rsid w:val="00237067"/>
    <w:rsid w:val="002403D8"/>
    <w:rsid w:val="00242C5F"/>
    <w:rsid w:val="00243DEE"/>
    <w:rsid w:val="002575C4"/>
    <w:rsid w:val="00264189"/>
    <w:rsid w:val="00264E01"/>
    <w:rsid w:val="00272A21"/>
    <w:rsid w:val="0027545A"/>
    <w:rsid w:val="00290B9C"/>
    <w:rsid w:val="002930CE"/>
    <w:rsid w:val="002947B2"/>
    <w:rsid w:val="00295711"/>
    <w:rsid w:val="00296E11"/>
    <w:rsid w:val="002B4E3B"/>
    <w:rsid w:val="002C0283"/>
    <w:rsid w:val="002F0D60"/>
    <w:rsid w:val="002F5F21"/>
    <w:rsid w:val="003436F1"/>
    <w:rsid w:val="00365FD0"/>
    <w:rsid w:val="00392CD6"/>
    <w:rsid w:val="003A1A16"/>
    <w:rsid w:val="003A2057"/>
    <w:rsid w:val="003B0414"/>
    <w:rsid w:val="003C36D9"/>
    <w:rsid w:val="003D1560"/>
    <w:rsid w:val="003E04B8"/>
    <w:rsid w:val="003F1193"/>
    <w:rsid w:val="00407F54"/>
    <w:rsid w:val="00407F80"/>
    <w:rsid w:val="00413B8F"/>
    <w:rsid w:val="004506C5"/>
    <w:rsid w:val="00482E5C"/>
    <w:rsid w:val="004B1CEB"/>
    <w:rsid w:val="004E30E8"/>
    <w:rsid w:val="004E5037"/>
    <w:rsid w:val="00525372"/>
    <w:rsid w:val="00527546"/>
    <w:rsid w:val="00534170"/>
    <w:rsid w:val="005425DF"/>
    <w:rsid w:val="00546150"/>
    <w:rsid w:val="00554D45"/>
    <w:rsid w:val="005579ED"/>
    <w:rsid w:val="00566F21"/>
    <w:rsid w:val="0056737D"/>
    <w:rsid w:val="0057489D"/>
    <w:rsid w:val="005A7992"/>
    <w:rsid w:val="006167BF"/>
    <w:rsid w:val="00651547"/>
    <w:rsid w:val="006518B3"/>
    <w:rsid w:val="006575AD"/>
    <w:rsid w:val="00667F14"/>
    <w:rsid w:val="006769B1"/>
    <w:rsid w:val="006A2956"/>
    <w:rsid w:val="006B63E7"/>
    <w:rsid w:val="006C0D16"/>
    <w:rsid w:val="006C12AD"/>
    <w:rsid w:val="006C30DF"/>
    <w:rsid w:val="006C5F00"/>
    <w:rsid w:val="006D2B01"/>
    <w:rsid w:val="006D41DE"/>
    <w:rsid w:val="006D7468"/>
    <w:rsid w:val="006E3A7A"/>
    <w:rsid w:val="006F245B"/>
    <w:rsid w:val="00727D08"/>
    <w:rsid w:val="00752F63"/>
    <w:rsid w:val="00772B6C"/>
    <w:rsid w:val="007A5C90"/>
    <w:rsid w:val="007A5F31"/>
    <w:rsid w:val="007B1B81"/>
    <w:rsid w:val="007C12BD"/>
    <w:rsid w:val="007C276C"/>
    <w:rsid w:val="007D7C88"/>
    <w:rsid w:val="007F0142"/>
    <w:rsid w:val="00823DDA"/>
    <w:rsid w:val="00830B4E"/>
    <w:rsid w:val="00861982"/>
    <w:rsid w:val="00894D73"/>
    <w:rsid w:val="008A4DFF"/>
    <w:rsid w:val="008B0D6B"/>
    <w:rsid w:val="008B6EA9"/>
    <w:rsid w:val="008F38B8"/>
    <w:rsid w:val="00901FEC"/>
    <w:rsid w:val="00913839"/>
    <w:rsid w:val="00914DFD"/>
    <w:rsid w:val="00937150"/>
    <w:rsid w:val="00964079"/>
    <w:rsid w:val="00964A22"/>
    <w:rsid w:val="00964F64"/>
    <w:rsid w:val="0096596F"/>
    <w:rsid w:val="009905B9"/>
    <w:rsid w:val="009911D9"/>
    <w:rsid w:val="009A031E"/>
    <w:rsid w:val="009B1C92"/>
    <w:rsid w:val="009D1A23"/>
    <w:rsid w:val="009E039D"/>
    <w:rsid w:val="009E433F"/>
    <w:rsid w:val="00A122B3"/>
    <w:rsid w:val="00A27C6B"/>
    <w:rsid w:val="00A5559E"/>
    <w:rsid w:val="00A55C6A"/>
    <w:rsid w:val="00A63EE1"/>
    <w:rsid w:val="00A67D04"/>
    <w:rsid w:val="00A76D04"/>
    <w:rsid w:val="00B21238"/>
    <w:rsid w:val="00B4083A"/>
    <w:rsid w:val="00B437A6"/>
    <w:rsid w:val="00B455D9"/>
    <w:rsid w:val="00B500A2"/>
    <w:rsid w:val="00B625B5"/>
    <w:rsid w:val="00B75978"/>
    <w:rsid w:val="00B912CF"/>
    <w:rsid w:val="00BD56DD"/>
    <w:rsid w:val="00C14920"/>
    <w:rsid w:val="00C368CE"/>
    <w:rsid w:val="00C4761A"/>
    <w:rsid w:val="00C56462"/>
    <w:rsid w:val="00C577ED"/>
    <w:rsid w:val="00C91710"/>
    <w:rsid w:val="00C95C00"/>
    <w:rsid w:val="00CA1CA8"/>
    <w:rsid w:val="00CD2E00"/>
    <w:rsid w:val="00CD4E23"/>
    <w:rsid w:val="00CE72C2"/>
    <w:rsid w:val="00D004A7"/>
    <w:rsid w:val="00D01064"/>
    <w:rsid w:val="00D466B7"/>
    <w:rsid w:val="00D6498E"/>
    <w:rsid w:val="00D71882"/>
    <w:rsid w:val="00DA4A17"/>
    <w:rsid w:val="00DC585F"/>
    <w:rsid w:val="00E008EF"/>
    <w:rsid w:val="00E009D0"/>
    <w:rsid w:val="00E00F86"/>
    <w:rsid w:val="00E24DA0"/>
    <w:rsid w:val="00E2631A"/>
    <w:rsid w:val="00E36D5F"/>
    <w:rsid w:val="00E4563F"/>
    <w:rsid w:val="00E46F2F"/>
    <w:rsid w:val="00E95803"/>
    <w:rsid w:val="00EA357A"/>
    <w:rsid w:val="00EC4F90"/>
    <w:rsid w:val="00EE1ED7"/>
    <w:rsid w:val="00EE7966"/>
    <w:rsid w:val="00F07451"/>
    <w:rsid w:val="00F16577"/>
    <w:rsid w:val="00F17A11"/>
    <w:rsid w:val="00F205B6"/>
    <w:rsid w:val="00F47058"/>
    <w:rsid w:val="00F56BB5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ADC4A"/>
  <w15:chartTrackingRefBased/>
  <w15:docId w15:val="{A08C6249-95FB-4CDF-BAE7-F669BB18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E1ED7"/>
    <w:pPr>
      <w:keepNext/>
      <w:outlineLvl w:val="0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ntrat1Diagrama">
    <w:name w:val="Antraštė 1 Diagrama"/>
    <w:link w:val="Antrat1"/>
    <w:rsid w:val="00EE1ED7"/>
    <w:rPr>
      <w:sz w:val="24"/>
      <w:lang w:eastAsia="en-US"/>
    </w:rPr>
  </w:style>
  <w:style w:type="character" w:customStyle="1" w:styleId="PoratDiagrama">
    <w:name w:val="Poraštė Diagrama"/>
    <w:link w:val="Porat"/>
    <w:rsid w:val="00E95803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E95803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125016"/>
    <w:pPr>
      <w:jc w:val="both"/>
    </w:pPr>
    <w:rPr>
      <w:rFonts w:ascii="TimesLT" w:hAnsi="TimesLT"/>
      <w:szCs w:val="20"/>
    </w:rPr>
  </w:style>
  <w:style w:type="character" w:customStyle="1" w:styleId="PagrindinistekstasDiagrama">
    <w:name w:val="Pagrindinis tekstas Diagrama"/>
    <w:link w:val="Pagrindinistekstas"/>
    <w:rsid w:val="00125016"/>
    <w:rPr>
      <w:rFonts w:ascii="TimesLT" w:hAnsi="TimesLT"/>
      <w:sz w:val="24"/>
      <w:lang w:eastAsia="en-US"/>
    </w:rPr>
  </w:style>
  <w:style w:type="paragraph" w:styleId="Pagrindinistekstas2">
    <w:name w:val="Body Text 2"/>
    <w:basedOn w:val="prastasis"/>
    <w:link w:val="Pagrindinistekstas2Diagrama"/>
    <w:rsid w:val="00125016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2501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Desktop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Viktorija Bakšinskytė</cp:lastModifiedBy>
  <cp:revision>2</cp:revision>
  <cp:lastPrinted>2012-03-27T07:11:00Z</cp:lastPrinted>
  <dcterms:created xsi:type="dcterms:W3CDTF">2026-07-17T12:15:00Z</dcterms:created>
  <dcterms:modified xsi:type="dcterms:W3CDTF">2026-07-17T12:15:00Z</dcterms:modified>
</cp:coreProperties>
</file>