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10EBED10" w:rsidR="00EB06D4" w:rsidRPr="00EB06D4" w:rsidRDefault="00234E76" w:rsidP="00A44247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3E7A2F52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FD0096">
        <w:rPr>
          <w:spacing w:val="20"/>
        </w:rPr>
        <w:t>KLAIPĖDOS RAJONO SAVIVALDYBĖS 202</w:t>
      </w:r>
      <w:r w:rsidR="00DC7834">
        <w:rPr>
          <w:spacing w:val="20"/>
        </w:rPr>
        <w:t>6</w:t>
      </w:r>
      <w:r w:rsidR="00AF2CF3">
        <w:rPr>
          <w:rFonts w:ascii="Century Gothic" w:hAnsi="Century Gothic"/>
          <w:spacing w:val="20"/>
        </w:rPr>
        <w:t>−</w:t>
      </w:r>
      <w:r w:rsidR="00F64234">
        <w:rPr>
          <w:spacing w:val="20"/>
        </w:rPr>
        <w:t>202</w:t>
      </w:r>
      <w:r w:rsidR="00DC7834">
        <w:rPr>
          <w:spacing w:val="20"/>
        </w:rPr>
        <w:t>8</w:t>
      </w:r>
      <w:r w:rsidR="00FD0096">
        <w:rPr>
          <w:spacing w:val="20"/>
        </w:rPr>
        <w:t xml:space="preserve"> METŲ BIUDŽETO PATIKSLINIMO</w:t>
      </w:r>
    </w:p>
    <w:p w14:paraId="01BC177C" w14:textId="3FC3CD74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DC7834">
        <w:rPr>
          <w:rFonts w:ascii="Arial" w:hAnsi="Arial" w:cs="Arial"/>
          <w:caps/>
        </w:rPr>
        <w:t>6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08345A">
        <w:rPr>
          <w:rFonts w:ascii="Arial" w:hAnsi="Arial" w:cs="Arial"/>
        </w:rPr>
        <w:t>rugpjūčio</w:t>
      </w:r>
      <w:r w:rsidR="00FA06A2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146FAAD" w:rsidR="00EB06D4" w:rsidRPr="00EB06D4" w:rsidRDefault="00EB06D4" w:rsidP="00DB593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0734AC" w:rsidRPr="00890D92">
        <w:rPr>
          <w:rFonts w:ascii="Arial" w:hAnsi="Arial" w:cs="Arial"/>
        </w:rPr>
        <w:t>15 straipsnio 2 dalies 12 punktu</w:t>
      </w:r>
      <w:r w:rsidR="00C44206">
        <w:rPr>
          <w:rFonts w:ascii="Arial" w:hAnsi="Arial" w:cs="Arial"/>
        </w:rPr>
        <w:t xml:space="preserve">, </w:t>
      </w:r>
      <w:r w:rsidRPr="00203972">
        <w:rPr>
          <w:rFonts w:ascii="Arial" w:hAnsi="Arial" w:cs="Arial"/>
          <w:spacing w:val="20"/>
        </w:rPr>
        <w:t>nusprendžia:</w:t>
      </w:r>
    </w:p>
    <w:p w14:paraId="2E658288" w14:textId="074D66DD" w:rsidR="00D81BAC" w:rsidRDefault="009C5F68" w:rsidP="00DB7421">
      <w:pPr>
        <w:pStyle w:val="Betarp"/>
        <w:numPr>
          <w:ilvl w:val="0"/>
          <w:numId w:val="13"/>
        </w:numPr>
        <w:spacing w:line="276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Padidinti</w:t>
      </w:r>
      <w:r w:rsidR="00743BFB" w:rsidRPr="004822D8">
        <w:rPr>
          <w:rFonts w:ascii="Arial" w:hAnsi="Arial" w:cs="Arial"/>
        </w:rPr>
        <w:t xml:space="preserve"> Klaipėdos rajono savivaldybės 202</w:t>
      </w:r>
      <w:r>
        <w:rPr>
          <w:rFonts w:ascii="Arial" w:hAnsi="Arial" w:cs="Arial"/>
        </w:rPr>
        <w:t>6</w:t>
      </w:r>
      <w:r w:rsidR="003A64A2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 xml:space="preserve">metų biudžeto pajamas </w:t>
      </w:r>
      <w:r w:rsidR="00E13C88">
        <w:rPr>
          <w:rFonts w:ascii="Arial" w:hAnsi="Arial" w:cs="Arial"/>
        </w:rPr>
        <w:t xml:space="preserve">136,1 tūkst. eurų, </w:t>
      </w:r>
      <w:r w:rsidR="00EB24BF">
        <w:rPr>
          <w:rFonts w:ascii="Arial" w:hAnsi="Arial" w:cs="Arial"/>
        </w:rPr>
        <w:t>skolintas lėšas 2</w:t>
      </w:r>
      <w:r w:rsidR="00F83BAC">
        <w:rPr>
          <w:rFonts w:ascii="Arial" w:hAnsi="Arial" w:cs="Arial"/>
        </w:rPr>
        <w:t>165</w:t>
      </w:r>
      <w:r w:rsidR="00EB24BF">
        <w:rPr>
          <w:rFonts w:ascii="Arial" w:hAnsi="Arial" w:cs="Arial"/>
        </w:rPr>
        <w:t xml:space="preserve"> tūkst. eurų</w:t>
      </w:r>
      <w:r w:rsidR="00D81BAC">
        <w:rPr>
          <w:rFonts w:ascii="Arial" w:hAnsi="Arial" w:cs="Arial"/>
        </w:rPr>
        <w:t>.</w:t>
      </w:r>
    </w:p>
    <w:p w14:paraId="60CB1661" w14:textId="067B6BC0" w:rsidR="00EB06D4" w:rsidRPr="00EB06D4" w:rsidRDefault="00D81BAC" w:rsidP="00213817">
      <w:pPr>
        <w:pStyle w:val="Betarp"/>
        <w:numPr>
          <w:ilvl w:val="0"/>
          <w:numId w:val="13"/>
        </w:numPr>
        <w:spacing w:line="276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Padidinti Klaipėdos rajono savivaldybės</w:t>
      </w:r>
      <w:r w:rsidR="00743BFB" w:rsidRPr="004822D8">
        <w:rPr>
          <w:rFonts w:ascii="Arial" w:hAnsi="Arial" w:cs="Arial"/>
        </w:rPr>
        <w:t xml:space="preserve"> </w:t>
      </w:r>
      <w:r w:rsidR="00DB7421">
        <w:rPr>
          <w:rFonts w:ascii="Arial" w:hAnsi="Arial" w:cs="Arial"/>
        </w:rPr>
        <w:t xml:space="preserve">2026 metų biudžeto </w:t>
      </w:r>
      <w:r w:rsidR="00743BFB" w:rsidRPr="004822D8">
        <w:rPr>
          <w:rFonts w:ascii="Arial" w:hAnsi="Arial" w:cs="Arial"/>
        </w:rPr>
        <w:t xml:space="preserve">asignavimus </w:t>
      </w:r>
      <w:r w:rsidR="00213817">
        <w:rPr>
          <w:rFonts w:ascii="Arial" w:hAnsi="Arial" w:cs="Arial"/>
        </w:rPr>
        <w:t>2301,1</w:t>
      </w:r>
      <w:r w:rsidR="00743BFB">
        <w:rPr>
          <w:rFonts w:ascii="Arial" w:hAnsi="Arial" w:cs="Arial"/>
        </w:rPr>
        <w:t xml:space="preserve"> </w:t>
      </w:r>
      <w:r w:rsidR="00743BFB" w:rsidRPr="004822D8">
        <w:rPr>
          <w:rFonts w:ascii="Arial" w:hAnsi="Arial" w:cs="Arial"/>
        </w:rPr>
        <w:t xml:space="preserve">tūkst. </w:t>
      </w:r>
      <w:r w:rsidR="00743BFB" w:rsidRPr="000D331B">
        <w:rPr>
          <w:rFonts w:ascii="Arial" w:hAnsi="Arial" w:cs="Arial"/>
        </w:rPr>
        <w:t>eurų</w:t>
      </w:r>
      <w:r w:rsidR="00914711">
        <w:rPr>
          <w:rFonts w:ascii="Arial" w:hAnsi="Arial" w:cs="Arial"/>
        </w:rPr>
        <w:t xml:space="preserve"> (priedas pridedamas)</w:t>
      </w:r>
      <w:r w:rsidR="00234E76" w:rsidRPr="000D331B">
        <w:rPr>
          <w:rFonts w:ascii="Arial" w:hAnsi="Arial" w:cs="Arial"/>
        </w:rPr>
        <w:t>.</w:t>
      </w:r>
      <w:r w:rsidR="003B7CF5" w:rsidRPr="000D331B">
        <w:rPr>
          <w:rFonts w:ascii="Arial" w:hAnsi="Arial" w:cs="Arial"/>
        </w:rPr>
        <w:t xml:space="preserve">    </w:t>
      </w:r>
    </w:p>
    <w:p w14:paraId="3D2CF4FF" w14:textId="32C67875" w:rsidR="00EB06D4" w:rsidRDefault="00090D24" w:rsidP="00DB5936">
      <w:pPr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EB06D4" w:rsidRPr="00EB06D4">
        <w:rPr>
          <w:rFonts w:ascii="Arial" w:hAnsi="Arial" w:cs="Arial"/>
        </w:rPr>
        <w:t xml:space="preserve">. </w:t>
      </w:r>
      <w:r w:rsidR="00E44A08" w:rsidRPr="00DE7F8A">
        <w:rPr>
          <w:rFonts w:ascii="Arial" w:hAnsi="Arial" w:cs="Arial"/>
        </w:rPr>
        <w:t>Pakeisti Klaipėdos rajono savivaldybės tarybos 202</w:t>
      </w:r>
      <w:r w:rsidR="009B4944">
        <w:rPr>
          <w:rFonts w:ascii="Arial" w:hAnsi="Arial" w:cs="Arial"/>
        </w:rPr>
        <w:t>6</w:t>
      </w:r>
      <w:r w:rsidR="00E44A08" w:rsidRPr="00DE7F8A">
        <w:rPr>
          <w:rFonts w:ascii="Arial" w:hAnsi="Arial" w:cs="Arial"/>
        </w:rPr>
        <w:t xml:space="preserve"> m. sausio </w:t>
      </w:r>
      <w:r w:rsidR="009B4944">
        <w:rPr>
          <w:rFonts w:ascii="Arial" w:hAnsi="Arial" w:cs="Arial"/>
        </w:rPr>
        <w:t>29</w:t>
      </w:r>
      <w:r w:rsidR="00E44A08" w:rsidRPr="00DE7F8A">
        <w:rPr>
          <w:rFonts w:ascii="Arial" w:hAnsi="Arial" w:cs="Arial"/>
        </w:rPr>
        <w:t xml:space="preserve"> d. sprendimo Nr. T11-</w:t>
      </w:r>
      <w:r w:rsidR="009B4944">
        <w:rPr>
          <w:rFonts w:ascii="Arial" w:hAnsi="Arial" w:cs="Arial"/>
        </w:rPr>
        <w:t>32</w:t>
      </w:r>
      <w:r w:rsidR="00E44A08" w:rsidRPr="00DE7F8A">
        <w:rPr>
          <w:rFonts w:ascii="Arial" w:hAnsi="Arial" w:cs="Arial"/>
        </w:rPr>
        <w:t xml:space="preserve"> </w:t>
      </w:r>
      <w:r w:rsidR="00E44A08">
        <w:rPr>
          <w:rFonts w:ascii="Arial" w:hAnsi="Arial" w:cs="Arial"/>
        </w:rPr>
        <w:t>„</w:t>
      </w:r>
      <w:r w:rsidR="00E44A08" w:rsidRPr="00DE7F8A">
        <w:rPr>
          <w:rFonts w:ascii="Arial" w:hAnsi="Arial" w:cs="Arial"/>
        </w:rPr>
        <w:t>Dėl Klaipėdos rajono savivaldybės 202</w:t>
      </w:r>
      <w:r w:rsidR="009B4944">
        <w:rPr>
          <w:rFonts w:ascii="Arial" w:hAnsi="Arial" w:cs="Arial"/>
        </w:rPr>
        <w:t>6</w:t>
      </w:r>
      <w:r w:rsidR="00AF2CF3">
        <w:rPr>
          <w:rFonts w:ascii="Century Gothic" w:hAnsi="Century Gothic" w:cs="Arial"/>
        </w:rPr>
        <w:t>−</w:t>
      </w:r>
      <w:r w:rsidR="00875D3B">
        <w:rPr>
          <w:rFonts w:ascii="Arial" w:hAnsi="Arial" w:cs="Arial"/>
        </w:rPr>
        <w:t>202</w:t>
      </w:r>
      <w:r w:rsidR="009B4944">
        <w:rPr>
          <w:rFonts w:ascii="Arial" w:hAnsi="Arial" w:cs="Arial"/>
        </w:rPr>
        <w:t>8</w:t>
      </w:r>
      <w:r w:rsidR="00E44A08" w:rsidRPr="00DE7F8A">
        <w:rPr>
          <w:rFonts w:ascii="Arial" w:hAnsi="Arial" w:cs="Arial"/>
        </w:rPr>
        <w:t xml:space="preserve"> metų biudžeto patvirtinimo“</w:t>
      </w:r>
      <w:r w:rsidR="003844C7">
        <w:rPr>
          <w:rFonts w:ascii="Arial" w:hAnsi="Arial" w:cs="Arial"/>
        </w:rPr>
        <w:t xml:space="preserve"> 1</w:t>
      </w:r>
      <w:r w:rsidR="00914711">
        <w:rPr>
          <w:rFonts w:ascii="Arial" w:hAnsi="Arial" w:cs="Arial"/>
        </w:rPr>
        <w:t>,</w:t>
      </w:r>
      <w:r>
        <w:rPr>
          <w:rFonts w:ascii="Arial" w:hAnsi="Arial" w:cs="Arial"/>
        </w:rPr>
        <w:t>2</w:t>
      </w:r>
      <w:r w:rsidR="003844C7">
        <w:rPr>
          <w:rFonts w:ascii="Arial" w:hAnsi="Arial" w:cs="Arial"/>
        </w:rPr>
        <w:t xml:space="preserve"> ir 4 priedus ir išdėstyti juos nauja redakcija</w:t>
      </w:r>
      <w:r w:rsidR="00514D35">
        <w:rPr>
          <w:rFonts w:ascii="Arial" w:hAnsi="Arial" w:cs="Arial"/>
        </w:rPr>
        <w:t xml:space="preserve"> (priedai pridedami)</w:t>
      </w:r>
      <w:r w:rsidR="003844C7">
        <w:rPr>
          <w:rFonts w:ascii="Arial" w:hAnsi="Arial" w:cs="Arial"/>
        </w:rPr>
        <w:t>.</w:t>
      </w:r>
    </w:p>
    <w:p w14:paraId="7B6A3138" w14:textId="2DC4136F" w:rsidR="00EB06D4" w:rsidRPr="00234E76" w:rsidRDefault="00090D24" w:rsidP="007E12DF">
      <w:pPr>
        <w:pStyle w:val="Betarp"/>
        <w:spacing w:after="12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4</w:t>
      </w:r>
      <w:r w:rsidR="00753E50">
        <w:rPr>
          <w:rFonts w:ascii="Arial" w:hAnsi="Arial" w:cs="Arial"/>
        </w:rPr>
        <w:t xml:space="preserve">. </w:t>
      </w:r>
      <w:r w:rsidR="00EB06D4" w:rsidRPr="00EB06D4">
        <w:rPr>
          <w:rFonts w:ascii="Arial" w:hAnsi="Arial" w:cs="Arial"/>
        </w:rPr>
        <w:t>Skelbti šį sprendimą Teisės aktų registre.</w:t>
      </w:r>
    </w:p>
    <w:p w14:paraId="7B916AEA" w14:textId="3E0C705A" w:rsidR="00EB06D4" w:rsidRPr="00234E76" w:rsidRDefault="00EB06D4" w:rsidP="00BB2814">
      <w:pPr>
        <w:tabs>
          <w:tab w:val="left" w:pos="3450"/>
        </w:tabs>
        <w:spacing w:before="600"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BB2814">
      <w:pPr>
        <w:tabs>
          <w:tab w:val="left" w:pos="7500"/>
        </w:tabs>
        <w:spacing w:before="840" w:after="12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0F0FB6FF" w:rsidR="00234E76" w:rsidRPr="00832808" w:rsidRDefault="00EB06D4" w:rsidP="00E53BCA">
      <w:pPr>
        <w:tabs>
          <w:tab w:val="left" w:pos="9639"/>
          <w:tab w:val="left" w:pos="9720"/>
        </w:tabs>
        <w:spacing w:after="12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PARENGĖ </w:t>
      </w:r>
      <w:r w:rsidR="00BC3D49">
        <w:rPr>
          <w:rFonts w:ascii="Arial" w:hAnsi="Arial" w:cs="Arial"/>
        </w:rPr>
        <w:t>I. Gailiuvienė</w:t>
      </w:r>
    </w:p>
    <w:p w14:paraId="586B8254" w14:textId="2F73A8DB" w:rsidR="00234E76" w:rsidRPr="00694670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694670">
        <w:rPr>
          <w:rFonts w:ascii="Arial" w:hAnsi="Arial" w:cs="Arial"/>
        </w:rPr>
        <w:t xml:space="preserve">SUDERINTA: </w:t>
      </w:r>
    </w:p>
    <w:p w14:paraId="314C4EBE" w14:textId="1DCDB133" w:rsidR="00DD129F" w:rsidRDefault="00325DEF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G. Kuzminskienė</w:t>
      </w:r>
    </w:p>
    <w:p w14:paraId="46898BDF" w14:textId="55FB1853" w:rsidR="00DD129F" w:rsidRDefault="00DD129F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D. </w:t>
      </w:r>
      <w:proofErr w:type="spellStart"/>
      <w:r>
        <w:rPr>
          <w:rFonts w:ascii="Arial" w:hAnsi="Arial" w:cs="Arial"/>
        </w:rPr>
        <w:t>Beliokaitė</w:t>
      </w:r>
      <w:proofErr w:type="spellEnd"/>
    </w:p>
    <w:p w14:paraId="2B4B413C" w14:textId="58C24E8D" w:rsidR="00BB2814" w:rsidRPr="00694670" w:rsidRDefault="00013C8B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7C138A85" w14:textId="6FA652BF" w:rsidR="00BB2814" w:rsidRPr="00694670" w:rsidRDefault="00C3743C" w:rsidP="0083549C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Kubilius</w:t>
      </w:r>
    </w:p>
    <w:p w14:paraId="470B1AE4" w14:textId="4F83C990" w:rsidR="00B73CE6" w:rsidRDefault="00C85795" w:rsidP="008354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E. Kuturys</w:t>
      </w:r>
    </w:p>
    <w:p w14:paraId="278115ED" w14:textId="450DD280" w:rsidR="00B73CE6" w:rsidRDefault="00802645" w:rsidP="008354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R. Lei</w:t>
      </w:r>
      <w:r w:rsidR="00B7652D">
        <w:rPr>
          <w:rFonts w:ascii="Arial" w:hAnsi="Arial" w:cs="Arial"/>
        </w:rPr>
        <w:t>mantas</w:t>
      </w:r>
    </w:p>
    <w:p w14:paraId="5AA559D3" w14:textId="32C5EF59" w:rsidR="00214D09" w:rsidRDefault="00B73CE6" w:rsidP="0083549C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B. Markauskas</w:t>
      </w:r>
      <w:r w:rsidR="00214D09">
        <w:rPr>
          <w:rFonts w:ascii="Arial" w:hAnsi="Arial" w:cs="Arial"/>
        </w:rPr>
        <w:br w:type="page"/>
      </w:r>
    </w:p>
    <w:p w14:paraId="181AAB2A" w14:textId="5B23F7E3" w:rsidR="00EB06D4" w:rsidRPr="00FE7C21" w:rsidRDefault="00FE7C21" w:rsidP="00DF4106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>DĖL TARYBOS SPRENDIMO „</w:t>
      </w:r>
      <w:r w:rsidRPr="00FE7C21">
        <w:rPr>
          <w:rFonts w:ascii="Arial" w:hAnsi="Arial" w:cs="Arial"/>
          <w:b/>
          <w:bCs/>
          <w:color w:val="auto"/>
        </w:rPr>
        <w:t xml:space="preserve">DĖL </w:t>
      </w:r>
      <w:r w:rsidR="003B4800" w:rsidRPr="00DE7F8A">
        <w:rPr>
          <w:rFonts w:ascii="Arial" w:hAnsi="Arial" w:cs="Arial"/>
          <w:b/>
          <w:bCs/>
          <w:color w:val="auto"/>
        </w:rPr>
        <w:t>KLAIPĖDOS RAJONO SAVIVALDYBĖS 202</w:t>
      </w:r>
      <w:r w:rsidR="004201D6">
        <w:rPr>
          <w:rFonts w:ascii="Arial" w:hAnsi="Arial" w:cs="Arial"/>
          <w:b/>
          <w:bCs/>
          <w:color w:val="auto"/>
        </w:rPr>
        <w:t>6</w:t>
      </w:r>
      <w:r w:rsidR="00BB2814">
        <w:rPr>
          <w:rFonts w:ascii="Arial" w:hAnsi="Arial" w:cs="Arial"/>
          <w:b/>
          <w:bCs/>
          <w:color w:val="auto"/>
        </w:rPr>
        <w:t>– 202</w:t>
      </w:r>
      <w:r w:rsidR="004201D6">
        <w:rPr>
          <w:rFonts w:ascii="Arial" w:hAnsi="Arial" w:cs="Arial"/>
          <w:b/>
          <w:bCs/>
          <w:color w:val="auto"/>
        </w:rPr>
        <w:t>8</w:t>
      </w:r>
      <w:r w:rsidR="003B4800" w:rsidRPr="00DE7F8A">
        <w:rPr>
          <w:rFonts w:ascii="Arial" w:hAnsi="Arial" w:cs="Arial"/>
          <w:b/>
          <w:bCs/>
          <w:color w:val="auto"/>
        </w:rPr>
        <w:t xml:space="preserve"> METŲ BIUDŽETO PATIKSLINIMO</w:t>
      </w:r>
      <w:r w:rsidR="00203972">
        <w:rPr>
          <w:rFonts w:ascii="Arial" w:hAnsi="Arial" w:cs="Arial"/>
          <w:b/>
          <w:bCs/>
          <w:color w:val="auto"/>
        </w:rPr>
        <w:t>“</w:t>
      </w:r>
      <w:r w:rsidRPr="00FE7C21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0DB6E459" w:rsidR="00FE7C21" w:rsidRDefault="00EB06D4" w:rsidP="00DF4106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4201D6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6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17645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rugpjūčio</w:t>
      </w:r>
      <w:r w:rsidR="00836995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17645C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6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6950A6D9" w14:textId="77777777" w:rsidR="00984F05" w:rsidRDefault="00FC294D" w:rsidP="001D52F9">
      <w:pPr>
        <w:pStyle w:val="Sraopastraipa"/>
        <w:tabs>
          <w:tab w:val="num" w:pos="567"/>
          <w:tab w:val="left" w:pos="851"/>
        </w:tabs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1. Parengto sprendimo projekto tikslai, uždaviniai (ko šiuo sprendimu norima pasiekti):</w:t>
      </w:r>
      <w:r w:rsidRPr="00C86DFD">
        <w:rPr>
          <w:rFonts w:ascii="Arial" w:hAnsi="Arial" w:cs="Arial"/>
          <w:bCs/>
        </w:rPr>
        <w:t xml:space="preserve"> </w:t>
      </w:r>
    </w:p>
    <w:p w14:paraId="762D7909" w14:textId="6C53C059" w:rsidR="00ED6896" w:rsidRPr="00DE7F8A" w:rsidRDefault="00ED6896" w:rsidP="00984F05">
      <w:pPr>
        <w:pStyle w:val="Sraopastraipa"/>
        <w:tabs>
          <w:tab w:val="num" w:pos="567"/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Parengto sprendimo projekto tikslas – patikslinti 202</w:t>
      </w:r>
      <w:r w:rsidR="004201D6">
        <w:rPr>
          <w:rFonts w:ascii="Arial" w:hAnsi="Arial" w:cs="Arial"/>
          <w:bCs/>
        </w:rPr>
        <w:t>6</w:t>
      </w:r>
      <w:r w:rsidR="00BB2814">
        <w:rPr>
          <w:rFonts w:ascii="Arial" w:hAnsi="Arial" w:cs="Arial"/>
          <w:bCs/>
        </w:rPr>
        <w:t>–202</w:t>
      </w:r>
      <w:r w:rsidR="004201D6">
        <w:rPr>
          <w:rFonts w:ascii="Arial" w:hAnsi="Arial" w:cs="Arial"/>
          <w:bCs/>
        </w:rPr>
        <w:t>8</w:t>
      </w:r>
      <w:r w:rsidR="00BB2814">
        <w:rPr>
          <w:rFonts w:ascii="Arial" w:hAnsi="Arial" w:cs="Arial"/>
          <w:bCs/>
        </w:rPr>
        <w:t xml:space="preserve"> </w:t>
      </w:r>
      <w:r w:rsidRPr="00DE7F8A">
        <w:rPr>
          <w:rFonts w:ascii="Arial" w:hAnsi="Arial" w:cs="Arial"/>
          <w:bCs/>
        </w:rPr>
        <w:t>metų Savivaldybės biudžetą.</w:t>
      </w:r>
    </w:p>
    <w:p w14:paraId="207E2219" w14:textId="77777777" w:rsidR="00AD0202" w:rsidRPr="00DE7F8A" w:rsidRDefault="00FC294D" w:rsidP="00F57877">
      <w:pPr>
        <w:pStyle w:val="Pagrindiniotekstotrauka"/>
        <w:tabs>
          <w:tab w:val="left" w:pos="540"/>
          <w:tab w:val="right" w:pos="9639"/>
        </w:tabs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84F05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AD0202" w:rsidRPr="00DE7F8A">
        <w:rPr>
          <w:rFonts w:ascii="Arial" w:hAnsi="Arial" w:cs="Arial"/>
        </w:rPr>
        <w:t xml:space="preserve">Vadovaujantis Lietuvos Respublikos vietos savivaldos įstatymo 15 straipsnio 2 dalies 12 punktu, sprendimą dėl savivaldybės biudžeto tikslinimo priima Savivaldybės taryba. </w:t>
      </w:r>
      <w:r w:rsidR="00AD0202" w:rsidRPr="006648BB">
        <w:rPr>
          <w:rFonts w:ascii="Arial" w:hAnsi="Arial" w:cs="Arial"/>
        </w:rPr>
        <w:t>Dotacijų sumas teisės aktais skiria valstybės institucijos.</w:t>
      </w:r>
    </w:p>
    <w:p w14:paraId="44CD2B72" w14:textId="77777777" w:rsidR="006A7345" w:rsidRPr="00984F05" w:rsidRDefault="00FC294D" w:rsidP="00E27248">
      <w:pPr>
        <w:pStyle w:val="Pagrindiniotekstotrauka"/>
        <w:tabs>
          <w:tab w:val="left" w:pos="0"/>
          <w:tab w:val="left" w:pos="142"/>
          <w:tab w:val="left" w:pos="851"/>
        </w:tabs>
        <w:spacing w:after="0"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6A7345" w:rsidRPr="00984F05">
        <w:rPr>
          <w:rFonts w:ascii="Arial" w:hAnsi="Arial" w:cs="Arial"/>
          <w:b/>
        </w:rPr>
        <w:t xml:space="preserve"> </w:t>
      </w:r>
    </w:p>
    <w:p w14:paraId="73C1C690" w14:textId="5D5EFC57" w:rsidR="006A7345" w:rsidRPr="00DE7F8A" w:rsidRDefault="006A7345" w:rsidP="00F57877">
      <w:pPr>
        <w:pStyle w:val="Pagrindiniotekstotrauka"/>
        <w:tabs>
          <w:tab w:val="left" w:pos="284"/>
          <w:tab w:val="left" w:pos="851"/>
        </w:tabs>
        <w:spacing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 xml:space="preserve">Naujų teisinio reguliavimo priemonių nesiūloma. Bus užtikrintas biudžetinių įstaigų </w:t>
      </w:r>
      <w:r w:rsidR="00E027DA">
        <w:rPr>
          <w:rFonts w:ascii="Arial" w:hAnsi="Arial" w:cs="Arial"/>
          <w:bCs/>
        </w:rPr>
        <w:t xml:space="preserve">   </w:t>
      </w:r>
      <w:r w:rsidRPr="00DE7F8A">
        <w:rPr>
          <w:rFonts w:ascii="Arial" w:hAnsi="Arial" w:cs="Arial"/>
          <w:bCs/>
        </w:rPr>
        <w:t>finansavimas</w:t>
      </w:r>
      <w:r w:rsidR="004B693C">
        <w:rPr>
          <w:rFonts w:ascii="Arial" w:hAnsi="Arial" w:cs="Arial"/>
          <w:bCs/>
        </w:rPr>
        <w:t>.</w:t>
      </w:r>
      <w:r w:rsidRPr="00DE7F8A">
        <w:rPr>
          <w:rFonts w:ascii="Arial" w:hAnsi="Arial" w:cs="Arial"/>
          <w:bCs/>
        </w:rPr>
        <w:t xml:space="preserve"> </w:t>
      </w:r>
    </w:p>
    <w:p w14:paraId="603BB890" w14:textId="77777777" w:rsidR="00410BEF" w:rsidRPr="00984F05" w:rsidRDefault="00FC294D" w:rsidP="00E27248">
      <w:pPr>
        <w:spacing w:line="276" w:lineRule="auto"/>
        <w:ind w:left="284" w:hanging="284"/>
        <w:jc w:val="both"/>
        <w:rPr>
          <w:rFonts w:ascii="Arial" w:hAnsi="Arial" w:cs="Arial"/>
          <w:b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984F05">
        <w:rPr>
          <w:rFonts w:ascii="Arial" w:hAnsi="Arial" w:cs="Arial"/>
          <w:b/>
        </w:rPr>
        <w:t>sprendimą ir kokių priemonių būtina imtis, siekiant išvengti neigiamų pasekmių:</w:t>
      </w:r>
      <w:r w:rsidR="00410BEF" w:rsidRPr="00984F05">
        <w:rPr>
          <w:rFonts w:ascii="Arial" w:hAnsi="Arial" w:cs="Arial"/>
          <w:b/>
        </w:rPr>
        <w:t xml:space="preserve"> </w:t>
      </w:r>
    </w:p>
    <w:p w14:paraId="539F447E" w14:textId="499E7D5A" w:rsidR="00410BEF" w:rsidRPr="00DE7F8A" w:rsidRDefault="00410BEF" w:rsidP="00F57877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Neigiamų pasekmių nenumatoma.</w:t>
      </w:r>
    </w:p>
    <w:p w14:paraId="515AC9AC" w14:textId="77777777" w:rsidR="00592861" w:rsidRPr="00984F05" w:rsidRDefault="00FC294D" w:rsidP="00E27248">
      <w:pPr>
        <w:tabs>
          <w:tab w:val="left" w:pos="851"/>
        </w:tabs>
        <w:spacing w:line="276" w:lineRule="auto"/>
        <w:ind w:left="284" w:hanging="284"/>
        <w:jc w:val="both"/>
        <w:rPr>
          <w:rFonts w:ascii="Arial" w:hAnsi="Arial" w:cs="Arial"/>
          <w:b/>
          <w:color w:val="000000"/>
        </w:rPr>
      </w:pPr>
      <w:r w:rsidRPr="00984F05">
        <w:rPr>
          <w:rFonts w:ascii="Arial" w:hAnsi="Arial" w:cs="Arial"/>
          <w:b/>
          <w:caps/>
          <w:color w:val="000000"/>
        </w:rPr>
        <w:t>5. A</w:t>
      </w:r>
      <w:r w:rsidRPr="00984F0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592861" w:rsidRPr="00984F05">
        <w:rPr>
          <w:rFonts w:ascii="Arial" w:hAnsi="Arial" w:cs="Arial"/>
          <w:b/>
          <w:color w:val="000000"/>
        </w:rPr>
        <w:t xml:space="preserve"> </w:t>
      </w:r>
    </w:p>
    <w:p w14:paraId="6DCE4674" w14:textId="43E9D1A7" w:rsidR="00592861" w:rsidRPr="00DE7F8A" w:rsidRDefault="00592861" w:rsidP="00F57877">
      <w:pPr>
        <w:tabs>
          <w:tab w:val="left" w:pos="851"/>
        </w:tabs>
        <w:spacing w:after="120" w:line="276" w:lineRule="auto"/>
        <w:ind w:left="284"/>
        <w:jc w:val="both"/>
        <w:rPr>
          <w:rFonts w:ascii="Arial" w:hAnsi="Arial" w:cs="Arial"/>
          <w:bCs/>
          <w:color w:val="000000"/>
        </w:rPr>
      </w:pPr>
      <w:r w:rsidRPr="00DE7F8A">
        <w:rPr>
          <w:rFonts w:ascii="Arial" w:hAnsi="Arial" w:cs="Arial"/>
          <w:bCs/>
          <w:color w:val="000000"/>
        </w:rPr>
        <w:t xml:space="preserve">Sprendimo projektas neprieštarauja Lietuvos Respublikos lygių galimybių įstatymui ir </w:t>
      </w:r>
      <w:r w:rsidR="00F57877">
        <w:rPr>
          <w:rFonts w:ascii="Arial" w:hAnsi="Arial" w:cs="Arial"/>
          <w:bCs/>
          <w:color w:val="000000"/>
        </w:rPr>
        <w:t xml:space="preserve">  </w:t>
      </w:r>
      <w:r w:rsidRPr="00DE7F8A">
        <w:rPr>
          <w:rFonts w:ascii="Arial" w:hAnsi="Arial" w:cs="Arial"/>
          <w:bCs/>
          <w:color w:val="000000"/>
        </w:rPr>
        <w:t>atitinka lygių galimybių principus.</w:t>
      </w:r>
    </w:p>
    <w:p w14:paraId="0F829E90" w14:textId="77777777" w:rsidR="00722CD2" w:rsidRPr="00984F05" w:rsidRDefault="00FC294D" w:rsidP="002C345E">
      <w:pPr>
        <w:spacing w:line="276" w:lineRule="auto"/>
        <w:ind w:left="284" w:hanging="284"/>
        <w:jc w:val="both"/>
        <w:rPr>
          <w:rStyle w:val="FontStyle150"/>
          <w:rFonts w:ascii="Arial" w:hAnsi="Arial" w:cs="Arial"/>
          <w:b/>
          <w:sz w:val="24"/>
          <w:szCs w:val="24"/>
        </w:rPr>
      </w:pPr>
      <w:r w:rsidRPr="00984F05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  <w:r w:rsidR="00592861" w:rsidRPr="00984F05">
        <w:rPr>
          <w:rStyle w:val="FontStyle150"/>
          <w:rFonts w:ascii="Arial" w:hAnsi="Arial" w:cs="Arial"/>
          <w:b/>
          <w:sz w:val="24"/>
          <w:szCs w:val="24"/>
        </w:rPr>
        <w:t xml:space="preserve"> </w:t>
      </w:r>
    </w:p>
    <w:p w14:paraId="4F44A028" w14:textId="0F9984A6" w:rsidR="00722CD2" w:rsidRPr="00DE7F8A" w:rsidRDefault="00722CD2" w:rsidP="002C345E">
      <w:pPr>
        <w:spacing w:after="120" w:line="276" w:lineRule="auto"/>
        <w:ind w:left="284"/>
        <w:jc w:val="both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Kitų teisės aktų keisti nereikės.</w:t>
      </w:r>
    </w:p>
    <w:p w14:paraId="5D76158D" w14:textId="5A2AFC8F" w:rsidR="004462BF" w:rsidRPr="00DE7F8A" w:rsidRDefault="00FC294D" w:rsidP="002C345E">
      <w:pPr>
        <w:spacing w:before="120" w:after="120" w:line="276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E27248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722CD2">
        <w:rPr>
          <w:rFonts w:ascii="Arial" w:hAnsi="Arial" w:cs="Arial"/>
          <w:bCs/>
        </w:rPr>
        <w:t xml:space="preserve"> </w:t>
      </w:r>
      <w:r w:rsidR="00ED7B0C">
        <w:rPr>
          <w:rFonts w:ascii="Arial" w:hAnsi="Arial" w:cs="Arial"/>
          <w:bCs/>
        </w:rPr>
        <w:t>Biudžetas tikslinamas</w:t>
      </w:r>
      <w:r w:rsidR="00995C6C">
        <w:rPr>
          <w:rFonts w:ascii="Arial" w:hAnsi="Arial" w:cs="Arial"/>
          <w:bCs/>
        </w:rPr>
        <w:t xml:space="preserve"> valstybės institucijoms priėmus teisės aktus dėl dotacijų skyrimo</w:t>
      </w:r>
      <w:r w:rsidR="007A79DF">
        <w:rPr>
          <w:rFonts w:ascii="Arial" w:hAnsi="Arial" w:cs="Arial"/>
          <w:bCs/>
        </w:rPr>
        <w:t xml:space="preserve"> ir at</w:t>
      </w:r>
      <w:r w:rsidR="00BE0ADD">
        <w:rPr>
          <w:rFonts w:ascii="Arial" w:hAnsi="Arial" w:cs="Arial"/>
          <w:bCs/>
        </w:rPr>
        <w:t>sižvelgiant į asignavimų valdytojų pateiktus prašymus</w:t>
      </w:r>
      <w:r w:rsidR="002635F8">
        <w:rPr>
          <w:rFonts w:ascii="Arial" w:hAnsi="Arial" w:cs="Arial"/>
          <w:bCs/>
        </w:rPr>
        <w:t>.</w:t>
      </w:r>
      <w:r w:rsidR="00AA52B9">
        <w:rPr>
          <w:rFonts w:ascii="Arial" w:hAnsi="Arial" w:cs="Arial"/>
          <w:bCs/>
        </w:rPr>
        <w:t xml:space="preserve"> </w:t>
      </w:r>
      <w:r w:rsidR="00AA52B9" w:rsidRPr="00DE7F8A">
        <w:rPr>
          <w:rFonts w:ascii="Arial" w:hAnsi="Arial" w:cs="Arial"/>
          <w:bCs/>
        </w:rPr>
        <w:t>Biudžetinių įstaigų ir Savivaldybės administracijos skyrių pateiktas poreikis dėl Strateginio veiklos plano priemonių ir biudžeto tikslinimo svarstytas Strateginio planavimo darbo grupės posėdyje.</w:t>
      </w:r>
    </w:p>
    <w:p w14:paraId="38A40BF1" w14:textId="77777777" w:rsidR="004462BF" w:rsidRPr="002C345E" w:rsidRDefault="00FC294D" w:rsidP="00C41E50">
      <w:pPr>
        <w:autoSpaceDE w:val="0"/>
        <w:autoSpaceDN w:val="0"/>
        <w:adjustRightInd w:val="0"/>
        <w:spacing w:line="276" w:lineRule="auto"/>
        <w:ind w:left="142" w:hanging="142"/>
        <w:jc w:val="both"/>
        <w:rPr>
          <w:rFonts w:ascii="Arial" w:hAnsi="Arial" w:cs="Arial"/>
          <w:b/>
        </w:rPr>
      </w:pPr>
      <w:r w:rsidRPr="002C345E">
        <w:rPr>
          <w:rFonts w:ascii="Arial" w:hAnsi="Arial" w:cs="Arial"/>
          <w:b/>
        </w:rPr>
        <w:t>8. Sprendimo įgyvendinimui reikalingos lėšos (ekonominiai apskaičiavimai), finansavimo šaltiniai:</w:t>
      </w:r>
      <w:r w:rsidR="004462BF" w:rsidRPr="002C345E">
        <w:rPr>
          <w:rFonts w:ascii="Arial" w:hAnsi="Arial" w:cs="Arial"/>
          <w:b/>
        </w:rPr>
        <w:t xml:space="preserve"> </w:t>
      </w:r>
    </w:p>
    <w:p w14:paraId="7140DE89" w14:textId="4D97C17A" w:rsidR="00271DDF" w:rsidRDefault="004462BF" w:rsidP="00F17DDC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>Biudžeto pajam</w:t>
      </w:r>
      <w:r w:rsidR="004351D5">
        <w:rPr>
          <w:rFonts w:ascii="Arial" w:hAnsi="Arial" w:cs="Arial"/>
        </w:rPr>
        <w:t>ų</w:t>
      </w:r>
      <w:r w:rsidRPr="006648BB">
        <w:rPr>
          <w:rFonts w:ascii="Arial" w:hAnsi="Arial" w:cs="Arial"/>
        </w:rPr>
        <w:t xml:space="preserve"> </w:t>
      </w:r>
      <w:r w:rsidR="004351D5">
        <w:rPr>
          <w:rFonts w:ascii="Arial" w:hAnsi="Arial" w:cs="Arial"/>
        </w:rPr>
        <w:t>pakeitimai pateikiami lentelė</w:t>
      </w:r>
      <w:r w:rsidR="0069339A">
        <w:rPr>
          <w:rFonts w:ascii="Arial" w:hAnsi="Arial" w:cs="Arial"/>
        </w:rPr>
        <w:t>j</w:t>
      </w:r>
      <w:r w:rsidR="004351D5">
        <w:rPr>
          <w:rFonts w:ascii="Arial" w:hAnsi="Arial" w:cs="Arial"/>
        </w:rPr>
        <w:t>e:</w:t>
      </w:r>
    </w:p>
    <w:p w14:paraId="48D7345B" w14:textId="6B6C47DF" w:rsidR="007C1AC8" w:rsidRDefault="0080277B" w:rsidP="00606979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Pajamų įmokų į savivaldybės biudžetą pakeitimai pateikiami lentelėje: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800"/>
        <w:gridCol w:w="6740"/>
        <w:gridCol w:w="1660"/>
      </w:tblGrid>
      <w:tr w:rsidR="00553ABC" w14:paraId="1BC89568" w14:textId="77777777" w:rsidTr="00553ABC">
        <w:trPr>
          <w:trHeight w:val="31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81979" w14:textId="77777777" w:rsidR="00553ABC" w:rsidRDefault="00553ABC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5EC3B" w14:textId="77777777" w:rsidR="00553ABC" w:rsidRDefault="00553ABC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472E5" w14:textId="77777777" w:rsidR="00553ABC" w:rsidRDefault="00553AB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tūkst. eurų</w:t>
            </w:r>
          </w:p>
        </w:tc>
      </w:tr>
      <w:tr w:rsidR="00553ABC" w14:paraId="093626D2" w14:textId="77777777" w:rsidTr="00553ABC">
        <w:trPr>
          <w:trHeight w:val="6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1884EE" w14:textId="77777777" w:rsidR="00553ABC" w:rsidRDefault="00553AB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Eil. Nr.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0899C" w14:textId="77777777" w:rsidR="00553ABC" w:rsidRDefault="00553AB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Pajamos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BF5EB" w14:textId="77777777" w:rsidR="00553ABC" w:rsidRDefault="00553AB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2026 m.</w:t>
            </w:r>
          </w:p>
        </w:tc>
      </w:tr>
      <w:tr w:rsidR="00553ABC" w14:paraId="77544141" w14:textId="77777777" w:rsidTr="00553ABC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BEFB9" w14:textId="77777777" w:rsidR="00553ABC" w:rsidRDefault="00553AB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9.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87735" w14:textId="77777777" w:rsidR="00553ABC" w:rsidRDefault="00553AB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KITOS PAJAMOS (10)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F1EE6A" w14:textId="77777777" w:rsidR="00553ABC" w:rsidRDefault="00553AB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</w:tr>
      <w:tr w:rsidR="00553ABC" w14:paraId="5143EC8C" w14:textId="77777777" w:rsidTr="00553ABC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5844" w14:textId="77777777" w:rsidR="00553ABC" w:rsidRDefault="00553AB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F1A12" w14:textId="77777777" w:rsidR="00553ABC" w:rsidRDefault="00553AB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Turto pajamos (11+12)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7F7A3" w14:textId="77777777" w:rsidR="00553ABC" w:rsidRDefault="00553AB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</w:tr>
      <w:tr w:rsidR="00553ABC" w14:paraId="001C2B3B" w14:textId="77777777" w:rsidTr="00553ABC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6A9E0" w14:textId="77777777" w:rsidR="00553ABC" w:rsidRDefault="00553AB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FC940" w14:textId="77777777" w:rsidR="00553ABC" w:rsidRDefault="00553AB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Palūkanos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184BAE" w14:textId="77777777" w:rsidR="00553ABC" w:rsidRDefault="00553AB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</w:t>
            </w:r>
          </w:p>
        </w:tc>
      </w:tr>
      <w:tr w:rsidR="00553ABC" w14:paraId="066C266D" w14:textId="77777777" w:rsidTr="00553ABC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321D1" w14:textId="77777777" w:rsidR="00553ABC" w:rsidRDefault="00553AB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12. 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52F4A" w14:textId="77777777" w:rsidR="00553ABC" w:rsidRDefault="00553AB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Dividendai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3DC03" w14:textId="77777777" w:rsidR="00553ABC" w:rsidRDefault="00553AB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-30,0</w:t>
            </w:r>
          </w:p>
        </w:tc>
      </w:tr>
      <w:tr w:rsidR="00553ABC" w14:paraId="692C7E9A" w14:textId="77777777" w:rsidTr="00553ABC">
        <w:trPr>
          <w:trHeight w:val="6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AD413" w14:textId="77777777" w:rsidR="00553ABC" w:rsidRDefault="00553AB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22. 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6CAC0" w14:textId="77777777" w:rsidR="00553ABC" w:rsidRDefault="00553AB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PAJAMŲ SAVARANKIŠKOSIOMS FUNKCIJOMS VYKDYTI (9)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CE650" w14:textId="77777777" w:rsidR="00553ABC" w:rsidRDefault="00553AB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0,0</w:t>
            </w:r>
          </w:p>
        </w:tc>
      </w:tr>
      <w:tr w:rsidR="00553ABC" w14:paraId="6CAAFEBF" w14:textId="77777777" w:rsidTr="00553ABC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1C2B1" w14:textId="77777777" w:rsidR="00553ABC" w:rsidRDefault="00553AB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23.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6FDF5" w14:textId="77777777" w:rsidR="00553ABC" w:rsidRDefault="00553AB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DOTACIJOS (24+30)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96B01" w14:textId="77777777" w:rsidR="00553ABC" w:rsidRDefault="00553AB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136,100</w:t>
            </w:r>
          </w:p>
        </w:tc>
      </w:tr>
      <w:tr w:rsidR="00553ABC" w14:paraId="4CEDEC42" w14:textId="77777777" w:rsidTr="00553ABC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BC91D" w14:textId="77777777" w:rsidR="00553ABC" w:rsidRDefault="00553AB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24.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5F54BF" w14:textId="77777777" w:rsidR="00553ABC" w:rsidRDefault="00553AB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VALSTYBĖS BIUDŽETO DOTACIJOS (29)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2FCED" w14:textId="77777777" w:rsidR="00553ABC" w:rsidRDefault="00553AB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228,300</w:t>
            </w:r>
          </w:p>
        </w:tc>
      </w:tr>
      <w:tr w:rsidR="00553ABC" w14:paraId="2B29F027" w14:textId="77777777" w:rsidTr="00553ABC">
        <w:trPr>
          <w:trHeight w:val="31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D89D9" w14:textId="77777777" w:rsidR="00553ABC" w:rsidRDefault="00553AB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29.</w:t>
            </w:r>
          </w:p>
        </w:tc>
        <w:tc>
          <w:tcPr>
            <w:tcW w:w="6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E3CEB" w14:textId="77777777" w:rsidR="00553ABC" w:rsidRDefault="00553AB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Kitos dotacijos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40393" w14:textId="77777777" w:rsidR="00553ABC" w:rsidRDefault="00553AB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228,300</w:t>
            </w:r>
          </w:p>
        </w:tc>
      </w:tr>
      <w:tr w:rsidR="00553ABC" w14:paraId="6B5E2677" w14:textId="77777777" w:rsidTr="00553ABC">
        <w:trPr>
          <w:trHeight w:val="945"/>
        </w:trPr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2EEC22B" w14:textId="77777777" w:rsidR="00553ABC" w:rsidRDefault="00553AB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30.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1C9B8F5D" w14:textId="77777777" w:rsidR="00553ABC" w:rsidRDefault="00553AB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DOTACIJA SAVIVALDYBĖMS IŠ EUROPOS SĄJUNGOS, KITOS TARPTAUTINĖS FINANSINĖS PARAMOS IR BENDROJO FINANSAVIMO LĖŠŲ 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D7AEEB" w14:textId="77777777" w:rsidR="00553ABC" w:rsidRDefault="00553ABC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-92,200</w:t>
            </w:r>
          </w:p>
        </w:tc>
      </w:tr>
      <w:tr w:rsidR="00553ABC" w14:paraId="6669F16C" w14:textId="77777777" w:rsidTr="00553ABC">
        <w:trPr>
          <w:trHeight w:val="31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68CCF" w14:textId="77777777" w:rsidR="00553ABC" w:rsidRDefault="00553AB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31. </w:t>
            </w:r>
          </w:p>
        </w:tc>
        <w:tc>
          <w:tcPr>
            <w:tcW w:w="6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49221" w14:textId="77777777" w:rsidR="00553ABC" w:rsidRDefault="00553ABC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IŠ VISO (22+23)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6C6EB" w14:textId="77777777" w:rsidR="00553ABC" w:rsidRDefault="00553ABC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136,100</w:t>
            </w:r>
          </w:p>
        </w:tc>
      </w:tr>
    </w:tbl>
    <w:p w14:paraId="53B63737" w14:textId="4D27B373" w:rsidR="008E5A3F" w:rsidRDefault="008E5A3F" w:rsidP="008E5A3F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Skolintų lėšų pakeitimai pateikiami lentelėje:</w:t>
      </w:r>
    </w:p>
    <w:tbl>
      <w:tblPr>
        <w:tblW w:w="9160" w:type="dxa"/>
        <w:tblLook w:val="04A0" w:firstRow="1" w:lastRow="0" w:firstColumn="1" w:lastColumn="0" w:noHBand="0" w:noVBand="1"/>
      </w:tblPr>
      <w:tblGrid>
        <w:gridCol w:w="1260"/>
        <w:gridCol w:w="6260"/>
        <w:gridCol w:w="1640"/>
      </w:tblGrid>
      <w:tr w:rsidR="00BA3E4C" w14:paraId="7643317C" w14:textId="77777777" w:rsidTr="00BA3E4C">
        <w:trPr>
          <w:trHeight w:val="31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56ABA" w14:textId="77777777" w:rsidR="00BA3E4C" w:rsidRDefault="00BA3E4C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C3E08" w14:textId="77777777" w:rsidR="00BA3E4C" w:rsidRDefault="00BA3E4C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4984A" w14:textId="77777777" w:rsidR="00BA3E4C" w:rsidRDefault="00BA3E4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tūkst. eurų</w:t>
            </w:r>
          </w:p>
        </w:tc>
      </w:tr>
      <w:tr w:rsidR="00BA3E4C" w14:paraId="73F3D4CB" w14:textId="77777777" w:rsidTr="00BA3E4C">
        <w:trPr>
          <w:trHeight w:val="31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E63C0" w14:textId="77777777" w:rsidR="00BA3E4C" w:rsidRDefault="00BA3E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58069" w14:textId="77777777" w:rsidR="00BA3E4C" w:rsidRDefault="00BA3E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Lėšų pavadinimas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C16CE" w14:textId="77777777" w:rsidR="00BA3E4C" w:rsidRDefault="00BA3E4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2026 m.</w:t>
            </w:r>
          </w:p>
        </w:tc>
      </w:tr>
      <w:tr w:rsidR="00BA3E4C" w14:paraId="25811F25" w14:textId="77777777" w:rsidTr="00BA3E4C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76887" w14:textId="77777777" w:rsidR="00BA3E4C" w:rsidRDefault="00BA3E4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B1FBC1" w14:textId="77777777" w:rsidR="00BA3E4C" w:rsidRDefault="00BA3E4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3E691" w14:textId="77777777" w:rsidR="00BA3E4C" w:rsidRDefault="00BA3E4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A3E4C" w14:paraId="7BDEBCDB" w14:textId="77777777" w:rsidTr="00BA3E4C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49971" w14:textId="77777777" w:rsidR="00BA3E4C" w:rsidRDefault="00BA3E4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CF7D70" w14:textId="77777777" w:rsidR="00BA3E4C" w:rsidRDefault="00BA3E4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Skolintos lėšos: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BEF0F" w14:textId="77777777" w:rsidR="00BA3E4C" w:rsidRDefault="00BA3E4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2165,0</w:t>
            </w:r>
          </w:p>
        </w:tc>
      </w:tr>
      <w:tr w:rsidR="00BA3E4C" w14:paraId="6B6170F8" w14:textId="77777777" w:rsidTr="00BA3E4C">
        <w:trPr>
          <w:trHeight w:val="315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B00166C" w14:textId="77777777" w:rsidR="00BA3E4C" w:rsidRDefault="00BA3E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2.3.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68F730" w14:textId="77777777" w:rsidR="00BA3E4C" w:rsidRDefault="00BA3E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Skolintos lėšos iš Nacionalinio plėtros banko ILTE (SL(IL))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DFD0FD" w14:textId="77777777" w:rsidR="00BA3E4C" w:rsidRDefault="00BA3E4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2165,0</w:t>
            </w:r>
          </w:p>
        </w:tc>
      </w:tr>
      <w:tr w:rsidR="00BA3E4C" w14:paraId="5616C273" w14:textId="77777777" w:rsidTr="00BA3E4C">
        <w:trPr>
          <w:trHeight w:val="31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7CC10" w14:textId="77777777" w:rsidR="00BA3E4C" w:rsidRDefault="00BA3E4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viso: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C3FEE" w14:textId="77777777" w:rsidR="00BA3E4C" w:rsidRDefault="00BA3E4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D5730" w14:textId="77777777" w:rsidR="00BA3E4C" w:rsidRDefault="00BA3E4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2165,0</w:t>
            </w:r>
          </w:p>
        </w:tc>
      </w:tr>
    </w:tbl>
    <w:p w14:paraId="399156A2" w14:textId="04968A24" w:rsidR="00A24DDF" w:rsidRDefault="0069339A" w:rsidP="00A24DDF">
      <w:pPr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 xml:space="preserve">Biudžeto </w:t>
      </w:r>
      <w:r w:rsidR="00C9161F">
        <w:rPr>
          <w:rFonts w:ascii="Arial" w:hAnsi="Arial" w:cs="Arial"/>
        </w:rPr>
        <w:t>asignavimų</w:t>
      </w:r>
      <w:r w:rsidRPr="006648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pakeitimai pateikiami lentelėje:</w:t>
      </w:r>
    </w:p>
    <w:tbl>
      <w:tblPr>
        <w:tblW w:w="9076" w:type="dxa"/>
        <w:tblLook w:val="04A0" w:firstRow="1" w:lastRow="0" w:firstColumn="1" w:lastColumn="0" w:noHBand="0" w:noVBand="1"/>
      </w:tblPr>
      <w:tblGrid>
        <w:gridCol w:w="1551"/>
        <w:gridCol w:w="4872"/>
        <w:gridCol w:w="1550"/>
        <w:gridCol w:w="1360"/>
      </w:tblGrid>
      <w:tr w:rsidR="00A24DDF" w:rsidRPr="00A24DDF" w14:paraId="2C0A122C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84C9F" w14:textId="77777777" w:rsidR="00A24DDF" w:rsidRPr="00A24DDF" w:rsidRDefault="00A24DDF" w:rsidP="00A24DDF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022A3" w14:textId="77777777" w:rsidR="00A24DDF" w:rsidRPr="00A24DDF" w:rsidRDefault="00A24DDF" w:rsidP="00A24DDF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DADDF" w14:textId="77777777" w:rsidR="00A24DDF" w:rsidRPr="00A24DDF" w:rsidRDefault="00A24DDF" w:rsidP="00A24DDF">
            <w:pPr>
              <w:rPr>
                <w:sz w:val="20"/>
                <w:szCs w:val="20"/>
                <w:lang w:eastAsia="lt-LT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3F1A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tūkst. eurų</w:t>
            </w:r>
          </w:p>
        </w:tc>
      </w:tr>
      <w:tr w:rsidR="00A24DDF" w:rsidRPr="00A24DDF" w14:paraId="7CDA3767" w14:textId="77777777" w:rsidTr="00A24DDF">
        <w:trPr>
          <w:trHeight w:val="145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67E38D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A24DDF">
              <w:rPr>
                <w:rFonts w:ascii="Arial" w:hAnsi="Arial" w:cs="Arial"/>
                <w:color w:val="000000"/>
                <w:lang w:eastAsia="lt-LT"/>
              </w:rPr>
              <w:t>Eil. Nr.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91493A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B307F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Funkcinės klasifikacijos kodas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7D06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A24DDF">
              <w:rPr>
                <w:rFonts w:ascii="Arial" w:hAnsi="Arial" w:cs="Arial"/>
                <w:color w:val="000000"/>
                <w:lang w:eastAsia="lt-LT"/>
              </w:rPr>
              <w:t xml:space="preserve">2026 m. </w:t>
            </w:r>
          </w:p>
        </w:tc>
      </w:tr>
      <w:tr w:rsidR="00A24DDF" w:rsidRPr="00A24DDF" w14:paraId="23246914" w14:textId="77777777" w:rsidTr="00A24DDF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C5DA8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A24DDF">
              <w:rPr>
                <w:rFonts w:ascii="Arial" w:hAnsi="Arial" w:cs="Arial"/>
                <w:color w:val="000000"/>
                <w:lang w:eastAsia="lt-LT"/>
              </w:rPr>
              <w:t>1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1DDF5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A24DDF">
              <w:rPr>
                <w:rFonts w:ascii="Arial" w:hAnsi="Arial" w:cs="Arial"/>
                <w:color w:val="000000"/>
                <w:lang w:eastAsia="lt-LT"/>
              </w:rPr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ADCD75F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A24DDF">
              <w:rPr>
                <w:rFonts w:ascii="Arial" w:hAnsi="Arial" w:cs="Arial"/>
                <w:color w:val="000000"/>
                <w:lang w:eastAsia="lt-LT"/>
              </w:rPr>
              <w:t>3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F296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color w:val="000000"/>
                <w:lang w:eastAsia="lt-LT"/>
              </w:rPr>
            </w:pPr>
            <w:r w:rsidRPr="00A24DDF">
              <w:rPr>
                <w:rFonts w:ascii="Arial" w:hAnsi="Arial" w:cs="Arial"/>
                <w:color w:val="000000"/>
                <w:lang w:eastAsia="lt-LT"/>
              </w:rPr>
              <w:t>4</w:t>
            </w:r>
          </w:p>
        </w:tc>
      </w:tr>
      <w:tr w:rsidR="00A24DDF" w:rsidRPr="00A24DDF" w14:paraId="2C4269AA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6DFE621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2.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8C4CDE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 xml:space="preserve">Priekulės Ievos Simonaitytės gimnazija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DA210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EF093E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8,000</w:t>
            </w:r>
          </w:p>
        </w:tc>
      </w:tr>
      <w:tr w:rsidR="00A24DDF" w:rsidRPr="00A24DDF" w14:paraId="7806D7BA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ADC65F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F9775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6A2333A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41C1A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38357D36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398EE2F2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2.1.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9A538CE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0F6FA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88F9AE0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8,000</w:t>
            </w:r>
          </w:p>
        </w:tc>
      </w:tr>
      <w:tr w:rsidR="00A24DDF" w:rsidRPr="00A24DDF" w14:paraId="15FCA05E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7114194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2.1.1.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DB71C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536A02F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C2461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8,000</w:t>
            </w:r>
          </w:p>
        </w:tc>
      </w:tr>
      <w:tr w:rsidR="00A24DDF" w:rsidRPr="00A24DDF" w14:paraId="047C92B6" w14:textId="77777777" w:rsidTr="00A24DDF">
        <w:trPr>
          <w:trHeight w:val="31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7A0E4D5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3.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2777914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Veiviržėnų Jurgio Šaulio gimnazija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6CA280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A2BEC0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11,000</w:t>
            </w:r>
          </w:p>
        </w:tc>
      </w:tr>
      <w:tr w:rsidR="00A24DDF" w:rsidRPr="00A24DDF" w14:paraId="2D544960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A15041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BCEFC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E507C7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33EF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310DED39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58FBD12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55232C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31B56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AC8F9B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11,000</w:t>
            </w:r>
          </w:p>
        </w:tc>
      </w:tr>
      <w:tr w:rsidR="00A24DDF" w:rsidRPr="00A24DDF" w14:paraId="0D470FBD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E527B39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E308B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BA921A1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C153A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11,000</w:t>
            </w:r>
          </w:p>
        </w:tc>
      </w:tr>
      <w:tr w:rsidR="00A24DDF" w:rsidRPr="00A24DDF" w14:paraId="05F0DCC9" w14:textId="77777777" w:rsidTr="00A24DDF">
        <w:trPr>
          <w:trHeight w:val="31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338BF1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5.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8C84EE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Gargždų ,,Kranto" progimnazija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452FC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80740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25,971</w:t>
            </w:r>
          </w:p>
        </w:tc>
      </w:tr>
      <w:tr w:rsidR="00A24DDF" w:rsidRPr="00A24DDF" w14:paraId="367F6B05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2B82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E8ACC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FCFB8E2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48AD8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669C8B03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1395DA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5.1.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CBC543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B682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B70DE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25,971</w:t>
            </w:r>
          </w:p>
        </w:tc>
      </w:tr>
      <w:tr w:rsidR="00A24DDF" w:rsidRPr="00A24DDF" w14:paraId="1376A1F6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E8DF239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5.1.1.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2300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14A372A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33B4C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17,314</w:t>
            </w:r>
          </w:p>
        </w:tc>
      </w:tr>
      <w:tr w:rsidR="00A24DDF" w:rsidRPr="00A24DDF" w14:paraId="5A1B7891" w14:textId="77777777" w:rsidTr="00A24DDF">
        <w:trPr>
          <w:trHeight w:val="5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9301B8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5.1.2.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9DF179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459576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395E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8,657</w:t>
            </w:r>
          </w:p>
        </w:tc>
      </w:tr>
      <w:tr w:rsidR="00A24DDF" w:rsidRPr="00A24DDF" w14:paraId="27348226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AED39DA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6.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D13E9B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Gargždų ,,Minijos" progimnazija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B950D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71FE4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13,066</w:t>
            </w:r>
          </w:p>
        </w:tc>
      </w:tr>
      <w:tr w:rsidR="00A24DDF" w:rsidRPr="00A24DDF" w14:paraId="55DB9DC0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471A08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93CA1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707CC8B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EEB74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27DC6EEA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53FBC12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lastRenderedPageBreak/>
              <w:t>6.1.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1ED8E7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3F202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E17F34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13,066</w:t>
            </w:r>
          </w:p>
        </w:tc>
      </w:tr>
      <w:tr w:rsidR="00A24DDF" w:rsidRPr="00A24DDF" w14:paraId="2AE6D162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E97E08C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6.1.1.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E3706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1E1A4B0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7E706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8,711</w:t>
            </w:r>
          </w:p>
        </w:tc>
      </w:tr>
      <w:tr w:rsidR="00A24DDF" w:rsidRPr="00A24DDF" w14:paraId="2C996FE2" w14:textId="77777777" w:rsidTr="00A24DDF">
        <w:trPr>
          <w:trHeight w:val="660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73FB6E58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6.1.2.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0FC52CB1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04C8F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5BDA7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4,355</w:t>
            </w:r>
          </w:p>
        </w:tc>
      </w:tr>
      <w:tr w:rsidR="00A24DDF" w:rsidRPr="00A24DDF" w14:paraId="283A585B" w14:textId="77777777" w:rsidTr="00A24DDF">
        <w:trPr>
          <w:trHeight w:val="63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565FE21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8.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D30757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 xml:space="preserve">Dituvos Aleksandro Teodoro </w:t>
            </w:r>
            <w:proofErr w:type="spellStart"/>
            <w:r w:rsidRPr="00A24DDF">
              <w:rPr>
                <w:rFonts w:ascii="Arial" w:hAnsi="Arial" w:cs="Arial"/>
                <w:b/>
                <w:bCs/>
                <w:lang w:eastAsia="lt-LT"/>
              </w:rPr>
              <w:t>Kuršaičio</w:t>
            </w:r>
            <w:proofErr w:type="spellEnd"/>
            <w:r w:rsidRPr="00A24DDF">
              <w:rPr>
                <w:rFonts w:ascii="Arial" w:hAnsi="Arial" w:cs="Arial"/>
                <w:b/>
                <w:bCs/>
                <w:lang w:eastAsia="lt-LT"/>
              </w:rPr>
              <w:t xml:space="preserve"> pagrindinė mokykla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D55CB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6127A3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26,283</w:t>
            </w:r>
          </w:p>
        </w:tc>
      </w:tr>
      <w:tr w:rsidR="00A24DDF" w:rsidRPr="00A24DDF" w14:paraId="19BA2F0F" w14:textId="77777777" w:rsidTr="00A24DDF">
        <w:trPr>
          <w:trHeight w:val="315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15C611D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68F5F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6B6F05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E7E90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</w:tr>
      <w:tr w:rsidR="00A24DDF" w:rsidRPr="00A24DDF" w14:paraId="0B631B7A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6AC16A3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8.1.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2ED29EE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E6A93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FB5E73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26,283</w:t>
            </w:r>
          </w:p>
        </w:tc>
      </w:tr>
      <w:tr w:rsidR="00A24DDF" w:rsidRPr="00A24DDF" w14:paraId="18080F6B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421C58C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8.1.1.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48ED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A086EB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BA36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15,000</w:t>
            </w:r>
          </w:p>
        </w:tc>
      </w:tr>
      <w:tr w:rsidR="00A24DDF" w:rsidRPr="00A24DDF" w14:paraId="60B19101" w14:textId="77777777" w:rsidTr="00A24DDF">
        <w:trPr>
          <w:trHeight w:val="660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0844386B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8.1.2.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3C350B5B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A017B86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C98E1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3,713</w:t>
            </w:r>
          </w:p>
        </w:tc>
      </w:tr>
      <w:tr w:rsidR="00A24DDF" w:rsidRPr="00A24DDF" w14:paraId="02FCF0A9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714C615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8.1.4.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FFCAA1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kita dotacija  (VBD)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D4266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940EF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7,570</w:t>
            </w:r>
          </w:p>
        </w:tc>
      </w:tr>
      <w:tr w:rsidR="00A24DDF" w:rsidRPr="00A24DDF" w14:paraId="65C7F156" w14:textId="77777777" w:rsidTr="00A24DDF">
        <w:trPr>
          <w:trHeight w:val="31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CA94316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11.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47F659B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Kretingalės pagrindinė mokykla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9C825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00F4F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12,732</w:t>
            </w:r>
          </w:p>
        </w:tc>
      </w:tr>
      <w:tr w:rsidR="00A24DDF" w:rsidRPr="00A24DDF" w14:paraId="3C6B46B2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2824D75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24A7D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3504DBD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32B9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62B0E825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A83FF84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11.1.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EE5786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0912A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EDB7CC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12,732</w:t>
            </w:r>
          </w:p>
        </w:tc>
      </w:tr>
      <w:tr w:rsidR="00A24DDF" w:rsidRPr="00A24DDF" w14:paraId="574A668C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7C6C7E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11.1.1.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EE6EA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B1D999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A15FC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8,000</w:t>
            </w:r>
          </w:p>
        </w:tc>
      </w:tr>
      <w:tr w:rsidR="00A24DDF" w:rsidRPr="00A24DDF" w14:paraId="534E8083" w14:textId="77777777" w:rsidTr="00A24DDF">
        <w:trPr>
          <w:trHeight w:val="660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5C4CE85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11.1.2.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0D795501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2BEB838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E004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1,577</w:t>
            </w:r>
          </w:p>
        </w:tc>
      </w:tr>
      <w:tr w:rsidR="00A24DDF" w:rsidRPr="00A24DDF" w14:paraId="797B7C03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A4F9B6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11.1.4.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50C5F9C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kita dotacija  (VBD)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BCA8C1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EA2E01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3,155</w:t>
            </w:r>
          </w:p>
        </w:tc>
      </w:tr>
      <w:tr w:rsidR="00A24DDF" w:rsidRPr="00A24DDF" w14:paraId="0DC31A66" w14:textId="77777777" w:rsidTr="00A24DDF">
        <w:trPr>
          <w:trHeight w:val="31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517EFF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12.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1B282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Plikių Ievos Labutytės pagrindinė mokykla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A1611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D794C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26,200</w:t>
            </w:r>
          </w:p>
        </w:tc>
      </w:tr>
      <w:tr w:rsidR="00A24DDF" w:rsidRPr="00A24DDF" w14:paraId="290E38A7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0D880F7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84943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07F7EC1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2EB623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</w:tr>
      <w:tr w:rsidR="00A24DDF" w:rsidRPr="00A24DDF" w14:paraId="5D480FD8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1A033A4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12.1.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E9CD4F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6020D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988F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color w:val="000000"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color w:val="000000"/>
                <w:lang w:eastAsia="lt-LT"/>
              </w:rPr>
              <w:t>26,200</w:t>
            </w:r>
          </w:p>
        </w:tc>
      </w:tr>
      <w:tr w:rsidR="00A24DDF" w:rsidRPr="00A24DDF" w14:paraId="6E6FDFFC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094C097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12.1.1.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D22A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E16D9D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045BA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26,200</w:t>
            </w:r>
          </w:p>
        </w:tc>
      </w:tr>
      <w:tr w:rsidR="00A24DDF" w:rsidRPr="00A24DDF" w14:paraId="6CD5E0D6" w14:textId="77777777" w:rsidTr="00A24DDF">
        <w:trPr>
          <w:trHeight w:val="31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4F0CAA5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13.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9AFEC6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Vėžaičių pagrindinė mokykla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CBBCF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DD1CA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21,733</w:t>
            </w:r>
          </w:p>
        </w:tc>
      </w:tr>
      <w:tr w:rsidR="00A24DDF" w:rsidRPr="00A24DDF" w14:paraId="5C401F39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41F6342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FBC03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94C7B2E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E877B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6681435D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2FAA7A0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13.1.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4FD5768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EDFB1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A8318B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21,733</w:t>
            </w:r>
          </w:p>
        </w:tc>
      </w:tr>
      <w:tr w:rsidR="00A24DDF" w:rsidRPr="00A24DDF" w14:paraId="41DD1083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8022486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13.1.1.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FE512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F43CCD1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5294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9,200</w:t>
            </w:r>
          </w:p>
        </w:tc>
      </w:tr>
      <w:tr w:rsidR="00A24DDF" w:rsidRPr="00A24DDF" w14:paraId="220CCB86" w14:textId="77777777" w:rsidTr="00A24DDF">
        <w:trPr>
          <w:trHeight w:val="660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58CF4043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13.1.2.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21E13FE8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95D5A88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6F689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4,179</w:t>
            </w:r>
          </w:p>
        </w:tc>
      </w:tr>
      <w:tr w:rsidR="00A24DDF" w:rsidRPr="00A24DDF" w14:paraId="1CB00529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FE8A0E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13.1.4.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72AEB6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kita dotacija  (VBD)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57DAC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2E536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8,354</w:t>
            </w:r>
          </w:p>
        </w:tc>
      </w:tr>
      <w:tr w:rsidR="00A24DDF" w:rsidRPr="00A24DDF" w14:paraId="521276C6" w14:textId="77777777" w:rsidTr="00A24DDF">
        <w:trPr>
          <w:trHeight w:val="31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7C2C6BE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14.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4F407C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proofErr w:type="spellStart"/>
            <w:r w:rsidRPr="00A24DDF">
              <w:rPr>
                <w:rFonts w:ascii="Arial" w:hAnsi="Arial" w:cs="Arial"/>
                <w:b/>
                <w:bCs/>
                <w:lang w:eastAsia="lt-LT"/>
              </w:rPr>
              <w:t>Slengių</w:t>
            </w:r>
            <w:proofErr w:type="spellEnd"/>
            <w:r w:rsidRPr="00A24DDF">
              <w:rPr>
                <w:rFonts w:ascii="Arial" w:hAnsi="Arial" w:cs="Arial"/>
                <w:b/>
                <w:bCs/>
                <w:lang w:eastAsia="lt-LT"/>
              </w:rPr>
              <w:t xml:space="preserve"> mokykla-daugiafunkcis centras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9D09A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B74920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19,600</w:t>
            </w:r>
          </w:p>
        </w:tc>
      </w:tr>
      <w:tr w:rsidR="00A24DDF" w:rsidRPr="00A24DDF" w14:paraId="05B64A95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963632C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04F45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C4E046E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C94D4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423BA011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D57E722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14.1.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4AD53F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3C02F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508CF0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19,600</w:t>
            </w:r>
          </w:p>
        </w:tc>
      </w:tr>
      <w:tr w:rsidR="00A24DDF" w:rsidRPr="00A24DDF" w14:paraId="693557F3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88498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14.1.1.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37B96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528DE18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D05D3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19,600</w:t>
            </w:r>
          </w:p>
        </w:tc>
      </w:tr>
      <w:tr w:rsidR="00A24DDF" w:rsidRPr="00A24DDF" w14:paraId="6C65F798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E7BFF7C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15.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51BB4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proofErr w:type="spellStart"/>
            <w:r w:rsidRPr="00A24DDF">
              <w:rPr>
                <w:rFonts w:ascii="Arial" w:hAnsi="Arial" w:cs="Arial"/>
                <w:b/>
                <w:bCs/>
                <w:lang w:eastAsia="lt-LT"/>
              </w:rPr>
              <w:t>Sendvario</w:t>
            </w:r>
            <w:proofErr w:type="spellEnd"/>
            <w:r w:rsidRPr="00A24DDF">
              <w:rPr>
                <w:rFonts w:ascii="Arial" w:hAnsi="Arial" w:cs="Arial"/>
                <w:b/>
                <w:bCs/>
                <w:lang w:eastAsia="lt-LT"/>
              </w:rPr>
              <w:t xml:space="preserve"> ,,Saulės" mokykla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49231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95EC8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88,900</w:t>
            </w:r>
          </w:p>
        </w:tc>
      </w:tr>
      <w:tr w:rsidR="00A24DDF" w:rsidRPr="00A24DDF" w14:paraId="616583D9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ED8735D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E750C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B6D4B6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202E2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4F7B927F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E7FFD78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15.1.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2B8BB4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B718D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5FFD0B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88,900</w:t>
            </w:r>
          </w:p>
        </w:tc>
      </w:tr>
      <w:tr w:rsidR="00A24DDF" w:rsidRPr="00A24DDF" w14:paraId="6FC75278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2AFE395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15.1.1.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BAB5FA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E41268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310C6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88,900</w:t>
            </w:r>
          </w:p>
        </w:tc>
      </w:tr>
      <w:tr w:rsidR="00A24DDF" w:rsidRPr="00A24DDF" w14:paraId="21CE28E8" w14:textId="77777777" w:rsidTr="00A24DDF">
        <w:trPr>
          <w:trHeight w:val="31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CB3BDEE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17.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8A2283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Gargždų lopšelis-darželis ,,Gintarėlis"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AC745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9B6713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29,407</w:t>
            </w:r>
          </w:p>
        </w:tc>
      </w:tr>
      <w:tr w:rsidR="00A24DDF" w:rsidRPr="00A24DDF" w14:paraId="7C3ACABE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D04206C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CCEC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D74EEAC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52289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3081696B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680C738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17.1.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679446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00EAF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300D77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29,407</w:t>
            </w:r>
          </w:p>
        </w:tc>
      </w:tr>
      <w:tr w:rsidR="00A24DDF" w:rsidRPr="00A24DDF" w14:paraId="2149A3E1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609E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17.1.1.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5FF0A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C35F7AD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B87E7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19,605</w:t>
            </w:r>
          </w:p>
        </w:tc>
      </w:tr>
      <w:tr w:rsidR="00A24DDF" w:rsidRPr="00A24DDF" w14:paraId="537FB67E" w14:textId="77777777" w:rsidTr="00A24DDF">
        <w:trPr>
          <w:trHeight w:val="660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2120A510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lastRenderedPageBreak/>
              <w:t>17.1.2.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7C6924BC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8B33CE7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4467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9,802</w:t>
            </w:r>
          </w:p>
        </w:tc>
      </w:tr>
      <w:tr w:rsidR="00A24DDF" w:rsidRPr="00A24DDF" w14:paraId="69B04BC0" w14:textId="77777777" w:rsidTr="00A24DDF">
        <w:trPr>
          <w:trHeight w:val="31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588DE42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18.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C365B0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Gargždų lopšelis-darželis ,,Saulutė"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0F75D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BE903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150,000</w:t>
            </w:r>
          </w:p>
        </w:tc>
      </w:tr>
      <w:tr w:rsidR="00A24DDF" w:rsidRPr="00A24DDF" w14:paraId="36E053D0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B56EB8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7622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A9D5B85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CBFA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47F8DAA7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6FC219C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18.1.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A24FB7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8E47D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C2746A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150,000</w:t>
            </w:r>
          </w:p>
        </w:tc>
      </w:tr>
      <w:tr w:rsidR="00A24DDF" w:rsidRPr="00A24DDF" w14:paraId="5AA72682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0E911D5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18.1.1.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DF80F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80255EE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75651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150,000</w:t>
            </w:r>
          </w:p>
        </w:tc>
      </w:tr>
      <w:tr w:rsidR="00A24DDF" w:rsidRPr="00A24DDF" w14:paraId="4F455DE0" w14:textId="77777777" w:rsidTr="00A24DDF">
        <w:trPr>
          <w:trHeight w:val="31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7D3532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20.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6EB58D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Priekulės vaikų lopšelis-darželis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37BBC3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2B0401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9,066</w:t>
            </w:r>
          </w:p>
        </w:tc>
      </w:tr>
      <w:tr w:rsidR="00A24DDF" w:rsidRPr="00A24DDF" w14:paraId="2A4CD707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32F271A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BEA4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557C432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E653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5687B455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0E1F34B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20.1.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3F7696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53960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B66EC66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9,066</w:t>
            </w:r>
          </w:p>
        </w:tc>
      </w:tr>
      <w:tr w:rsidR="00A24DDF" w:rsidRPr="00A24DDF" w14:paraId="42970826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F1E1252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20.1.1.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1ADC7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E648AE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19112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6,044</w:t>
            </w:r>
          </w:p>
        </w:tc>
      </w:tr>
      <w:tr w:rsidR="00A24DDF" w:rsidRPr="00A24DDF" w14:paraId="58858843" w14:textId="77777777" w:rsidTr="00A24DDF">
        <w:trPr>
          <w:trHeight w:val="660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center"/>
            <w:hideMark/>
          </w:tcPr>
          <w:p w14:paraId="372084E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20.1.2.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75968BDE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B80C593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8710C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3,022</w:t>
            </w:r>
          </w:p>
        </w:tc>
      </w:tr>
      <w:tr w:rsidR="00A24DDF" w:rsidRPr="00A24DDF" w14:paraId="33828DD4" w14:textId="77777777" w:rsidTr="00A24DDF">
        <w:trPr>
          <w:trHeight w:val="31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C9674E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25.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CE391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Gargždų atviras jaunimo centras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30F6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7311E7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3,200</w:t>
            </w:r>
          </w:p>
        </w:tc>
      </w:tr>
      <w:tr w:rsidR="00A24DDF" w:rsidRPr="00A24DDF" w14:paraId="31ECFB3D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7DFB9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19E90A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B20255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5702A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01F97450" w14:textId="77777777" w:rsidTr="00A24DDF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6F0FED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25.1.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C2DCDA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49F6473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10.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DD4DAB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3,200</w:t>
            </w:r>
          </w:p>
        </w:tc>
      </w:tr>
      <w:tr w:rsidR="00A24DDF" w:rsidRPr="00A24DDF" w14:paraId="508DBB7F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FD6B6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25.1.1.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0CE00E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5FC650F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DC078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3,200</w:t>
            </w:r>
          </w:p>
        </w:tc>
      </w:tr>
      <w:tr w:rsidR="00A24DDF" w:rsidRPr="00A24DDF" w14:paraId="5C2C6C9B" w14:textId="77777777" w:rsidTr="00A24DDF">
        <w:trPr>
          <w:trHeight w:val="623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85ED35F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26.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DFD45B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Klaipėdos rajono turizmo informacijos centras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DE26FAA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2E2A6F8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4,500</w:t>
            </w:r>
          </w:p>
        </w:tc>
      </w:tr>
      <w:tr w:rsidR="00A24DDF" w:rsidRPr="00A24DDF" w14:paraId="4C365DF5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F6175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35A959B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52A1575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5DB2F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3EE6890D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F6F92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26.1.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81FA3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2. Ekonominio konkurencingumo didinimo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95283C3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04.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9597A0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4,500</w:t>
            </w:r>
          </w:p>
        </w:tc>
      </w:tr>
      <w:tr w:rsidR="00A24DDF" w:rsidRPr="00A24DDF" w14:paraId="0A30D4C2" w14:textId="77777777" w:rsidTr="00A24DDF">
        <w:trPr>
          <w:trHeight w:val="8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48CD8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26.1.3.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BFB21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(ES,VBES)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E17D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4D6CA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4,500</w:t>
            </w:r>
          </w:p>
        </w:tc>
      </w:tr>
      <w:tr w:rsidR="00A24DDF" w:rsidRPr="00A24DDF" w14:paraId="0FA9165A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E5ED3FF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30.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F795FB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 xml:space="preserve">Priekulės socialinių paslaugų centras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1AECD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DBC889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-79,800</w:t>
            </w:r>
          </w:p>
        </w:tc>
      </w:tr>
      <w:tr w:rsidR="00A24DDF" w:rsidRPr="00A24DDF" w14:paraId="37D8D886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4CB215B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B95C5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03D8E1F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1EFC9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7DD34ABB" w14:textId="77777777" w:rsidTr="00A24DDF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4F752B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30.1.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2DF021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2092A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10.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066EBE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-79,800</w:t>
            </w:r>
          </w:p>
        </w:tc>
      </w:tr>
      <w:tr w:rsidR="00A24DDF" w:rsidRPr="00A24DDF" w14:paraId="3BF78E77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E6F4BA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30.1.1.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742B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D804DC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F283E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-79,800</w:t>
            </w:r>
          </w:p>
        </w:tc>
      </w:tr>
      <w:tr w:rsidR="00A24DDF" w:rsidRPr="00A24DDF" w14:paraId="310E8B6F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321510F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32.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2F8085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Jono Lankučio viešoji biblioteka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24083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51C56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4,000</w:t>
            </w:r>
          </w:p>
        </w:tc>
      </w:tr>
      <w:tr w:rsidR="00A24DDF" w:rsidRPr="00A24DDF" w14:paraId="47058A88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607EFB4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37FB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4C77994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00467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4315B372" w14:textId="77777777" w:rsidTr="00A24DDF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AA05634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32.1.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17D7B7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B649F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D0FD2C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4,000</w:t>
            </w:r>
          </w:p>
        </w:tc>
      </w:tr>
      <w:tr w:rsidR="00A24DDF" w:rsidRPr="00A24DDF" w14:paraId="53092FC0" w14:textId="77777777" w:rsidTr="00A24DDF">
        <w:trPr>
          <w:trHeight w:val="312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291FB20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32.1.2.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255BC4E2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kita dotacija (VBD)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C9CC5CD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D300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4,000</w:t>
            </w:r>
          </w:p>
        </w:tc>
      </w:tr>
      <w:tr w:rsidR="00A24DDF" w:rsidRPr="00A24DDF" w14:paraId="62F41550" w14:textId="77777777" w:rsidTr="00A24DDF">
        <w:trPr>
          <w:trHeight w:val="31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279A81A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33.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32AEA2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Gargždų krašto muziejus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257BE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CCD42A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3,000</w:t>
            </w:r>
          </w:p>
        </w:tc>
      </w:tr>
      <w:tr w:rsidR="00A24DDF" w:rsidRPr="00A24DDF" w14:paraId="661D5DD9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8E297E5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A135E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9F5DB8F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4D1B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0EB1F758" w14:textId="77777777" w:rsidTr="00A24DDF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FA632EA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33.1.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75FBEFC1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9BA85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E5607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3,000</w:t>
            </w:r>
          </w:p>
        </w:tc>
      </w:tr>
      <w:tr w:rsidR="00A24DDF" w:rsidRPr="00A24DDF" w14:paraId="39106E97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A9D18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33.1.3.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198F6B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kita dotacija (VBD)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FAC5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3C02E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3,000</w:t>
            </w:r>
          </w:p>
        </w:tc>
      </w:tr>
      <w:tr w:rsidR="00A24DDF" w:rsidRPr="00A24DDF" w14:paraId="6250FE78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66F7471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35.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D2E7DF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Klaipėdos rajono etninės kultūros centras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6212B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032938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5,000</w:t>
            </w:r>
          </w:p>
        </w:tc>
      </w:tr>
      <w:tr w:rsidR="00A24DDF" w:rsidRPr="00A24DDF" w14:paraId="306841A5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83F2A1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FA9A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75C1C99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1E483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29863A8F" w14:textId="77777777" w:rsidTr="00A24DDF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B186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lastRenderedPageBreak/>
              <w:t>35.1.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00D5045D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51371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79D9C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5,000</w:t>
            </w:r>
          </w:p>
        </w:tc>
      </w:tr>
      <w:tr w:rsidR="00A24DDF" w:rsidRPr="00A24DDF" w14:paraId="3F3A0247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D8149A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35.1.3.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F467D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kita dotacija (VBD)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413FFB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C4070F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5,000</w:t>
            </w:r>
          </w:p>
        </w:tc>
      </w:tr>
      <w:tr w:rsidR="00A24DDF" w:rsidRPr="00A24DDF" w14:paraId="732C6218" w14:textId="77777777" w:rsidTr="00A24DDF">
        <w:trPr>
          <w:trHeight w:val="31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F763C21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36.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ED8BC3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Kretingalės kultūros centras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7A682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5BADEE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16,600</w:t>
            </w:r>
          </w:p>
        </w:tc>
      </w:tr>
      <w:tr w:rsidR="00A24DDF" w:rsidRPr="00A24DDF" w14:paraId="29723BB6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8BC1C5F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9207C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48002D3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920F6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24ADB269" w14:textId="77777777" w:rsidTr="00A24DDF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E696D64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36.1.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D96589D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25D3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4F138B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16,600</w:t>
            </w:r>
          </w:p>
        </w:tc>
      </w:tr>
      <w:tr w:rsidR="00A24DDF" w:rsidRPr="00A24DDF" w14:paraId="63CC9CB0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6A223D0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36.1.1.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A8D9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60E4ED8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38F48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16,600</w:t>
            </w:r>
          </w:p>
        </w:tc>
      </w:tr>
      <w:tr w:rsidR="00A24DDF" w:rsidRPr="00A24DDF" w14:paraId="5F54DFF8" w14:textId="77777777" w:rsidTr="00A24DDF">
        <w:trPr>
          <w:trHeight w:val="31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BA3FC7B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37.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19CDC8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Priekulės meno ir kultūros centras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835FF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3C1DE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46,500</w:t>
            </w:r>
          </w:p>
        </w:tc>
      </w:tr>
      <w:tr w:rsidR="00A24DDF" w:rsidRPr="00A24DDF" w14:paraId="0569F92E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62119E3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B0FC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AC917D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55990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7F1AB3A6" w14:textId="77777777" w:rsidTr="00A24DDF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D890398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37.1.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1C5BCCAA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7658F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8FE39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46,500</w:t>
            </w:r>
          </w:p>
        </w:tc>
      </w:tr>
      <w:tr w:rsidR="00A24DDF" w:rsidRPr="00A24DDF" w14:paraId="27A0A8AB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AF66B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37.1.3.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287C3E50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kita dotacija (VBD)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F5BED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67D4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46,500</w:t>
            </w:r>
          </w:p>
        </w:tc>
      </w:tr>
      <w:tr w:rsidR="00A24DDF" w:rsidRPr="00A24DDF" w14:paraId="38724D5B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973717A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38.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D5287E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Veiviržėnų kultūros centras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F3513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2408CC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7,000</w:t>
            </w:r>
          </w:p>
        </w:tc>
      </w:tr>
      <w:tr w:rsidR="00A24DDF" w:rsidRPr="00A24DDF" w14:paraId="73DD2133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E6E55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B774B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50C258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7949D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20251A2B" w14:textId="77777777" w:rsidTr="00A24DDF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F9D63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38.1.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5A559C2E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579EA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2BA61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7,000</w:t>
            </w:r>
          </w:p>
        </w:tc>
      </w:tr>
      <w:tr w:rsidR="00A24DDF" w:rsidRPr="00A24DDF" w14:paraId="68E0E735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9B1EC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38.1.3.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3DB7D7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kita dotacija (VBD)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8B95D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9BDFAE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7,000</w:t>
            </w:r>
          </w:p>
        </w:tc>
      </w:tr>
      <w:tr w:rsidR="00A24DDF" w:rsidRPr="00A24DDF" w14:paraId="3C96E615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712C3A8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39.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E8D0FC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Vėžaičių kultūros centras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61BE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8A3EC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3,000</w:t>
            </w:r>
          </w:p>
        </w:tc>
      </w:tr>
      <w:tr w:rsidR="00A24DDF" w:rsidRPr="00A24DDF" w14:paraId="25CF1072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405774B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E2C8B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ABFC874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A02ED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60D73B8C" w14:textId="77777777" w:rsidTr="00A24DDF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3B6B0CC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39.1.</w:t>
            </w:r>
          </w:p>
        </w:tc>
        <w:tc>
          <w:tcPr>
            <w:tcW w:w="4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2A92B3E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CDF0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3448B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3,000</w:t>
            </w:r>
          </w:p>
        </w:tc>
      </w:tr>
      <w:tr w:rsidR="00A24DDF" w:rsidRPr="00A24DDF" w14:paraId="68C10787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144F3D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39.1.1.</w:t>
            </w:r>
          </w:p>
        </w:tc>
        <w:tc>
          <w:tcPr>
            <w:tcW w:w="48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0A7C8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18E9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7A567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3,000</w:t>
            </w:r>
          </w:p>
        </w:tc>
      </w:tr>
      <w:tr w:rsidR="00A24DDF" w:rsidRPr="00A24DDF" w14:paraId="23746C73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04ABF34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40.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95FCB7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Sporto centras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B0CD59E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BDFC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382,100</w:t>
            </w:r>
          </w:p>
        </w:tc>
      </w:tr>
      <w:tr w:rsidR="00A24DDF" w:rsidRPr="00A24DDF" w14:paraId="5F374C1E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13033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552E5C0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844CCB2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D894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4F44C2CA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76FFC0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40.1.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39BC9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8. Kūno kultūros ir sporto plėtros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71C5DAA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420EF6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382,100</w:t>
            </w:r>
          </w:p>
        </w:tc>
      </w:tr>
      <w:tr w:rsidR="00A24DDF" w:rsidRPr="00A24DDF" w14:paraId="66408713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1ADE8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40.1.1.</w:t>
            </w:r>
          </w:p>
        </w:tc>
        <w:tc>
          <w:tcPr>
            <w:tcW w:w="4872" w:type="dxa"/>
            <w:tcBorders>
              <w:top w:val="dotted" w:sz="4" w:space="0" w:color="000000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A94DB0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161973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B39AE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382,100</w:t>
            </w:r>
          </w:p>
        </w:tc>
      </w:tr>
      <w:tr w:rsidR="00A24DDF" w:rsidRPr="00A24DDF" w14:paraId="203B70B9" w14:textId="77777777" w:rsidTr="00A24DDF">
        <w:trPr>
          <w:trHeight w:val="63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8ACCF3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43.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E57971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Klaipėdos rajono savivaldybės administracija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D70C4DB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3CF979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1464,042</w:t>
            </w:r>
          </w:p>
        </w:tc>
      </w:tr>
      <w:tr w:rsidR="00A24DDF" w:rsidRPr="00A24DDF" w14:paraId="097AEF1C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033EA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CB44F28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C4D7F6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CA1DF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3E73168E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33CBD4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43.1.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F68DE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206F93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09.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093BAD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2021,642</w:t>
            </w:r>
          </w:p>
        </w:tc>
      </w:tr>
      <w:tr w:rsidR="00A24DDF" w:rsidRPr="00A24DDF" w14:paraId="4A26F65B" w14:textId="77777777" w:rsidTr="00A24DDF">
        <w:trPr>
          <w:trHeight w:val="300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520A0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43.1.1.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13173A9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12F1CEC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54D6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11,026</w:t>
            </w:r>
          </w:p>
        </w:tc>
      </w:tr>
      <w:tr w:rsidR="00A24DDF" w:rsidRPr="00A24DDF" w14:paraId="269203E2" w14:textId="77777777" w:rsidTr="00A24DDF">
        <w:trPr>
          <w:trHeight w:val="72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C5D2A8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43.1.2.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72F4973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1B97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D5BBC9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-35,305</w:t>
            </w:r>
          </w:p>
        </w:tc>
      </w:tr>
      <w:tr w:rsidR="00A24DDF" w:rsidRPr="00A24DDF" w14:paraId="71A2EAAF" w14:textId="77777777" w:rsidTr="00A24DDF">
        <w:trPr>
          <w:trHeight w:val="312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BC43A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43.1.3.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3A93B7B8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kita dotacija  (VBD)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FFBCEBB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6C151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-19,079</w:t>
            </w:r>
          </w:p>
        </w:tc>
      </w:tr>
      <w:tr w:rsidR="00A24DDF" w:rsidRPr="00A24DDF" w14:paraId="64819092" w14:textId="77777777" w:rsidTr="00A24DDF">
        <w:trPr>
          <w:trHeight w:val="615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22680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43.1.9.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5D5BB7C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color w:val="444444"/>
                <w:lang w:eastAsia="lt-LT"/>
              </w:rPr>
            </w:pPr>
            <w:r w:rsidRPr="00A24DDF">
              <w:rPr>
                <w:rFonts w:ascii="Arial" w:hAnsi="Arial" w:cs="Arial"/>
                <w:color w:val="444444"/>
                <w:lang w:eastAsia="lt-LT"/>
              </w:rPr>
              <w:t>skolintos lėšos iš Nacionalinio plėtros banko ILTE (SL(IL))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2A5CE0B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E4ECB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2065,000</w:t>
            </w:r>
          </w:p>
        </w:tc>
      </w:tr>
      <w:tr w:rsidR="00A24DDF" w:rsidRPr="00A24DDF" w14:paraId="5AD6BBA0" w14:textId="77777777" w:rsidTr="00A24DDF">
        <w:trPr>
          <w:trHeight w:val="600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40E2C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43.2.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1FF0A5B9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2. Ekonominio konkurencingumo didinimo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E1267B8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04.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202EA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-16,600</w:t>
            </w:r>
          </w:p>
        </w:tc>
      </w:tr>
      <w:tr w:rsidR="00A24DDF" w:rsidRPr="00A24DDF" w14:paraId="2355CB5A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E8C32F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43.2.1.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4EF0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 savivaldybės lėšos (SB)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2A2398E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86D2E7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183,400</w:t>
            </w:r>
          </w:p>
        </w:tc>
      </w:tr>
      <w:tr w:rsidR="00A24DDF" w:rsidRPr="00A24DDF" w14:paraId="350841B5" w14:textId="77777777" w:rsidTr="00A24DDF">
        <w:trPr>
          <w:trHeight w:val="312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6F099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43.2.6.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6128DA33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skolintos lėšos (SL)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747AE5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83B51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-200,000</w:t>
            </w:r>
          </w:p>
        </w:tc>
      </w:tr>
      <w:tr w:rsidR="00A24DDF" w:rsidRPr="00A24DDF" w14:paraId="5CFDAD19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8CD87D6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43.3.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0D05F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3. Aplinkos apsaugos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EA685C3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6634A0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3,000</w:t>
            </w:r>
          </w:p>
        </w:tc>
      </w:tr>
      <w:tr w:rsidR="00A24DDF" w:rsidRPr="00A24DDF" w14:paraId="064EC33E" w14:textId="77777777" w:rsidTr="00A24DDF">
        <w:trPr>
          <w:trHeight w:val="3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68328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8425EA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hideMark/>
          </w:tcPr>
          <w:p w14:paraId="35365E06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1E3DA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1FC7CBC8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4D8FA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43.3.2.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D24A2D0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noWrap/>
            <w:hideMark/>
          </w:tcPr>
          <w:p w14:paraId="1186D268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05.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28A7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3,000</w:t>
            </w:r>
          </w:p>
        </w:tc>
      </w:tr>
      <w:tr w:rsidR="00A24DDF" w:rsidRPr="00A24DDF" w14:paraId="45680F23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18090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43.4.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C0DE409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7BF2114C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07.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E7D42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-236,700</w:t>
            </w:r>
          </w:p>
        </w:tc>
      </w:tr>
      <w:tr w:rsidR="00A24DDF" w:rsidRPr="00A24DDF" w14:paraId="301CCA0F" w14:textId="77777777" w:rsidTr="00A24DDF">
        <w:trPr>
          <w:trHeight w:val="912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99A77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lastRenderedPageBreak/>
              <w:t>43.4.3.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25479E86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4799459C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03DB9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-236,700</w:t>
            </w:r>
          </w:p>
        </w:tc>
      </w:tr>
      <w:tr w:rsidR="00A24DDF" w:rsidRPr="00A24DDF" w14:paraId="40E9BB9E" w14:textId="77777777" w:rsidTr="00A24DDF">
        <w:trPr>
          <w:trHeight w:val="75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8071D9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43.5.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9C67D9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048DDC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FFA7E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167,000</w:t>
            </w:r>
          </w:p>
        </w:tc>
      </w:tr>
      <w:tr w:rsidR="00A24DDF" w:rsidRPr="00A24DDF" w14:paraId="43318B39" w14:textId="77777777" w:rsidTr="00A24DDF">
        <w:trPr>
          <w:trHeight w:val="312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F8260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0C97EE1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7D156E0D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BF3B7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6A90B089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6D815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43.5.1.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C7752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52CA4886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08.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4D1E50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-3,000</w:t>
            </w:r>
          </w:p>
        </w:tc>
      </w:tr>
      <w:tr w:rsidR="00A24DDF" w:rsidRPr="00A24DDF" w14:paraId="322D5B4C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D170E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43.5.2.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62949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4CAB2A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F34A867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30,000</w:t>
            </w:r>
          </w:p>
        </w:tc>
      </w:tr>
      <w:tr w:rsidR="00A24DDF" w:rsidRPr="00A24DDF" w14:paraId="7B5FAC91" w14:textId="77777777" w:rsidTr="00A24DDF">
        <w:trPr>
          <w:trHeight w:val="90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145152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43.5.7.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5380810B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35D10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10.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5EF07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140,000</w:t>
            </w:r>
          </w:p>
        </w:tc>
      </w:tr>
      <w:tr w:rsidR="00A24DDF" w:rsidRPr="00A24DDF" w14:paraId="6ABDEBAC" w14:textId="77777777" w:rsidTr="00A24DDF">
        <w:trPr>
          <w:trHeight w:val="615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C2C64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43.6.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70EFB997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6. Susisiekimo ir inžinerinės infrastruktūros plėtros programa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37AFB7B6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7A3A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-717,100</w:t>
            </w:r>
          </w:p>
        </w:tc>
      </w:tr>
      <w:tr w:rsidR="00A24DDF" w:rsidRPr="00A24DDF" w14:paraId="6089FAD3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30713B5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BC1A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90CE4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47476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2000B7C4" w14:textId="77777777" w:rsidTr="00A24DDF">
        <w:trPr>
          <w:trHeight w:val="312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85F67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43.6.1.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720A85E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4AE7EF98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F8511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10,900</w:t>
            </w:r>
          </w:p>
        </w:tc>
      </w:tr>
      <w:tr w:rsidR="00A24DDF" w:rsidRPr="00A24DDF" w14:paraId="4128B084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6A4D5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C3E55EB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7310B5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54BEC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2F3221D9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087CF6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43.6.1.1.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ECE5F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Agluonėnų seniūnija</w:t>
            </w:r>
          </w:p>
        </w:tc>
        <w:tc>
          <w:tcPr>
            <w:tcW w:w="13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hideMark/>
          </w:tcPr>
          <w:p w14:paraId="462FE6A8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6B09432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12,100</w:t>
            </w:r>
          </w:p>
        </w:tc>
      </w:tr>
      <w:tr w:rsidR="00A24DDF" w:rsidRPr="00A24DDF" w14:paraId="342700A2" w14:textId="77777777" w:rsidTr="00A24DDF">
        <w:trPr>
          <w:trHeight w:val="312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959F3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43.6.1.2.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60C8A21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Dauparų-Kvietinių seniūnija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dotted" w:sz="4" w:space="0" w:color="000000"/>
              <w:right w:val="nil"/>
            </w:tcBorders>
            <w:hideMark/>
          </w:tcPr>
          <w:p w14:paraId="0A1BFF70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F23314B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20,400</w:t>
            </w:r>
          </w:p>
        </w:tc>
      </w:tr>
      <w:tr w:rsidR="00A24DDF" w:rsidRPr="00A24DDF" w14:paraId="1202D8BB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7502064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43.6.1.3.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7787E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Dovilų seniūnija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dotted" w:sz="4" w:space="0" w:color="000000"/>
              <w:right w:val="single" w:sz="4" w:space="0" w:color="auto"/>
            </w:tcBorders>
            <w:hideMark/>
          </w:tcPr>
          <w:p w14:paraId="2BD63D4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4F9E63F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29,300</w:t>
            </w:r>
          </w:p>
        </w:tc>
      </w:tr>
      <w:tr w:rsidR="00A24DDF" w:rsidRPr="00A24DDF" w14:paraId="29933134" w14:textId="77777777" w:rsidTr="00A24DDF">
        <w:trPr>
          <w:trHeight w:val="312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1293F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43.6.1.4.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8D808E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Endriejavo seniūnija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dotted" w:sz="4" w:space="0" w:color="000000"/>
              <w:right w:val="nil"/>
            </w:tcBorders>
            <w:hideMark/>
          </w:tcPr>
          <w:p w14:paraId="42DAC73C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5E1A148C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3,200</w:t>
            </w:r>
          </w:p>
        </w:tc>
      </w:tr>
      <w:tr w:rsidR="00A24DDF" w:rsidRPr="00A24DDF" w14:paraId="17F6BD21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ED3526A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43.6.1.5.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D5AAA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Gargždų seniūnija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dotted" w:sz="4" w:space="0" w:color="000000"/>
              <w:right w:val="nil"/>
            </w:tcBorders>
            <w:hideMark/>
          </w:tcPr>
          <w:p w14:paraId="075C0168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FAE977E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75,100</w:t>
            </w:r>
          </w:p>
        </w:tc>
      </w:tr>
      <w:tr w:rsidR="00A24DDF" w:rsidRPr="00A24DDF" w14:paraId="42E9DDA2" w14:textId="77777777" w:rsidTr="00A24DDF">
        <w:trPr>
          <w:trHeight w:val="312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2544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43.6.1.6.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D2932D1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Judrėnų seniūnija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dotted" w:sz="4" w:space="0" w:color="000000"/>
              <w:right w:val="nil"/>
            </w:tcBorders>
            <w:hideMark/>
          </w:tcPr>
          <w:p w14:paraId="008F46C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39B2BBE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10,800</w:t>
            </w:r>
          </w:p>
        </w:tc>
      </w:tr>
      <w:tr w:rsidR="00A24DDF" w:rsidRPr="00A24DDF" w14:paraId="7AB594E6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E86B6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43.6.1.7.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C2A0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Kretingalės seniūnija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dotted" w:sz="4" w:space="0" w:color="000000"/>
              <w:right w:val="nil"/>
            </w:tcBorders>
            <w:hideMark/>
          </w:tcPr>
          <w:p w14:paraId="4395147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93E6BA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28,300</w:t>
            </w:r>
          </w:p>
        </w:tc>
      </w:tr>
      <w:tr w:rsidR="00A24DDF" w:rsidRPr="00A24DDF" w14:paraId="57F1AE4E" w14:textId="77777777" w:rsidTr="00A24DDF">
        <w:trPr>
          <w:trHeight w:val="312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E3F95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43.6.1.8.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A79ECB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Priekulės seniūnija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dotted" w:sz="4" w:space="0" w:color="000000"/>
              <w:right w:val="nil"/>
            </w:tcBorders>
            <w:hideMark/>
          </w:tcPr>
          <w:p w14:paraId="127A8A5D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21AC48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36,300</w:t>
            </w:r>
          </w:p>
        </w:tc>
      </w:tr>
      <w:tr w:rsidR="00A24DDF" w:rsidRPr="00A24DDF" w14:paraId="1480D263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B8C293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43.6.1.9.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D62E2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proofErr w:type="spellStart"/>
            <w:r w:rsidRPr="00A24DDF">
              <w:rPr>
                <w:rFonts w:ascii="Arial" w:hAnsi="Arial" w:cs="Arial"/>
                <w:lang w:eastAsia="lt-LT"/>
              </w:rPr>
              <w:t>Sendvario</w:t>
            </w:r>
            <w:proofErr w:type="spellEnd"/>
            <w:r w:rsidRPr="00A24DDF">
              <w:rPr>
                <w:rFonts w:ascii="Arial" w:hAnsi="Arial" w:cs="Arial"/>
                <w:lang w:eastAsia="lt-LT"/>
              </w:rPr>
              <w:t xml:space="preserve"> seniūnija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dotted" w:sz="4" w:space="0" w:color="000000"/>
              <w:right w:val="nil"/>
            </w:tcBorders>
            <w:hideMark/>
          </w:tcPr>
          <w:p w14:paraId="70975E1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7A01074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49,700</w:t>
            </w:r>
          </w:p>
        </w:tc>
      </w:tr>
      <w:tr w:rsidR="00A24DDF" w:rsidRPr="00A24DDF" w14:paraId="60B269F5" w14:textId="77777777" w:rsidTr="00A24DDF">
        <w:trPr>
          <w:trHeight w:val="312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3DE3B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43.6.1.10.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E41551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Veiviržėnų seniūnija</w:t>
            </w:r>
          </w:p>
        </w:tc>
        <w:tc>
          <w:tcPr>
            <w:tcW w:w="1364" w:type="dxa"/>
            <w:tcBorders>
              <w:top w:val="nil"/>
              <w:left w:val="single" w:sz="4" w:space="0" w:color="000000"/>
              <w:bottom w:val="dotted" w:sz="4" w:space="0" w:color="000000"/>
              <w:right w:val="nil"/>
            </w:tcBorders>
            <w:hideMark/>
          </w:tcPr>
          <w:p w14:paraId="5B6A8DDA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1D0C21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22,400</w:t>
            </w:r>
          </w:p>
        </w:tc>
      </w:tr>
      <w:tr w:rsidR="00A24DDF" w:rsidRPr="00A24DDF" w14:paraId="70AA6F76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7BD09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43.6.1.11.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33BE4B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Vėžaičių seniūnija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000000"/>
              <w:right w:val="nil"/>
            </w:tcBorders>
            <w:hideMark/>
          </w:tcPr>
          <w:p w14:paraId="3BC280F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2FDA9C49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27,800</w:t>
            </w:r>
          </w:p>
        </w:tc>
      </w:tr>
      <w:tr w:rsidR="00A24DDF" w:rsidRPr="00A24DDF" w14:paraId="2A77AD31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8304F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43.6.4.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1E635952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6587B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05.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5D61A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-28,000</w:t>
            </w:r>
          </w:p>
        </w:tc>
      </w:tr>
      <w:tr w:rsidR="00A24DDF" w:rsidRPr="00A24DDF" w14:paraId="05CCF99B" w14:textId="77777777" w:rsidTr="00A24DDF">
        <w:trPr>
          <w:trHeight w:val="39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BF7C2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43.6.15.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CA7D7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skolintos lėšos (SL)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1BDFBF32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04.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69DB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-700,000</w:t>
            </w:r>
          </w:p>
        </w:tc>
      </w:tr>
      <w:tr w:rsidR="00A24DDF" w:rsidRPr="00A24DDF" w14:paraId="3C135631" w14:textId="77777777" w:rsidTr="00A24DDF">
        <w:trPr>
          <w:trHeight w:val="698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0627D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43.7.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751F0B35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42FDDA21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08.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5F0CB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0,000</w:t>
            </w:r>
          </w:p>
        </w:tc>
      </w:tr>
      <w:tr w:rsidR="00A24DDF" w:rsidRPr="00A24DDF" w14:paraId="484E7713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DE635A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64D7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267292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06288D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5B4139C9" w14:textId="77777777" w:rsidTr="00A24DDF">
        <w:trPr>
          <w:trHeight w:val="312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AE32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43.7.1.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F2A15EE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vAlign w:val="center"/>
            <w:hideMark/>
          </w:tcPr>
          <w:p w14:paraId="4C982A78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223BA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A24DDF" w:rsidRPr="00A24DDF" w14:paraId="4CA79B91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052BC18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6CA06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C8111D5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96076D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251A2151" w14:textId="77777777" w:rsidTr="00A24DDF">
        <w:trPr>
          <w:trHeight w:val="312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507E1A4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43.7.1.4.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833DC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Vėžaičių seniūnija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9A4C3F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BF81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-12,000</w:t>
            </w:r>
          </w:p>
        </w:tc>
      </w:tr>
      <w:tr w:rsidR="00A24DDF" w:rsidRPr="00A24DDF" w14:paraId="65F0810A" w14:textId="77777777" w:rsidTr="00A24DDF">
        <w:trPr>
          <w:trHeight w:val="66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767CDD6A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43.9.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2F47262B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5790006F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6D80BC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242,800</w:t>
            </w:r>
          </w:p>
        </w:tc>
      </w:tr>
      <w:tr w:rsidR="00A24DDF" w:rsidRPr="00A24DDF" w14:paraId="332A11C5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693472E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B1E94C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0F3EE480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0B12D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2590664C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8874F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43.9.1.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BCC40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87721E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01.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D31AB9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80,000</w:t>
            </w:r>
          </w:p>
        </w:tc>
      </w:tr>
      <w:tr w:rsidR="00A24DDF" w:rsidRPr="00A24DDF" w14:paraId="02AE8459" w14:textId="77777777" w:rsidTr="00A24DDF">
        <w:trPr>
          <w:trHeight w:val="315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FB12C21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AF6C282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2790CADF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39816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5221D2F3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C1803A6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43.9.1.2.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050F5C9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Savivaldybės administracija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7CF201F3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1B0A0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80,000</w:t>
            </w:r>
          </w:p>
        </w:tc>
      </w:tr>
      <w:tr w:rsidR="00A24DDF" w:rsidRPr="00A24DDF" w14:paraId="0E7E950F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A6929C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35ECF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jos: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691A04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17FE2C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22BBD2C2" w14:textId="77777777" w:rsidTr="00A24DDF">
        <w:trPr>
          <w:trHeight w:val="315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292755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lastRenderedPageBreak/>
              <w:t>43.9.1.2.1.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AD6BB47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0ADB4CA4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7EBC0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-20,000</w:t>
            </w:r>
          </w:p>
        </w:tc>
      </w:tr>
      <w:tr w:rsidR="00A24DDF" w:rsidRPr="00A24DDF" w14:paraId="0450A689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12430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5F265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D0E5EE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11C21D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14B9A72E" w14:textId="77777777" w:rsidTr="00A24DDF">
        <w:trPr>
          <w:trHeight w:val="315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5117AA3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43.9.1.2.1.3.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A9A80C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Dovilų seniūnija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044B29AA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8A0A4A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-55,000</w:t>
            </w:r>
          </w:p>
        </w:tc>
      </w:tr>
      <w:tr w:rsidR="00A24DDF" w:rsidRPr="00A24DDF" w14:paraId="3CB3FFBC" w14:textId="77777777" w:rsidTr="00A24DDF">
        <w:trPr>
          <w:trHeight w:val="570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14F5193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43.9.1.2.7.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4AF94147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skolintos lėšos iš Nacionalinio plėtros banko ILTE (SL(IL))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574A2891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33278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100,000</w:t>
            </w:r>
          </w:p>
        </w:tc>
      </w:tr>
      <w:tr w:rsidR="00A24DDF" w:rsidRPr="00A24DDF" w14:paraId="2D9FFE78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066967A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43.9.2.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5AA7B596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6EEE319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02.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0DECC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162,800</w:t>
            </w:r>
          </w:p>
        </w:tc>
      </w:tr>
      <w:tr w:rsidR="00A24DDF" w:rsidRPr="00A24DDF" w14:paraId="74525D0E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F20A92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C801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1AF8B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C3DF18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5AE6A830" w14:textId="77777777" w:rsidTr="00A24DDF">
        <w:trPr>
          <w:trHeight w:val="312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6C8CAEA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43.9.2.3.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01D2AFB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kitos dotacijos (VBD)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A06ACF5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621A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162,800</w:t>
            </w:r>
          </w:p>
        </w:tc>
      </w:tr>
      <w:tr w:rsidR="00A24DDF" w:rsidRPr="00A24DDF" w14:paraId="63BD5426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DCF1812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43.9.11.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6CDB542F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Paskolų ir palūkanų grąžinimas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nil"/>
            </w:tcBorders>
            <w:hideMark/>
          </w:tcPr>
          <w:p w14:paraId="353993A0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01.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12109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A24DDF" w:rsidRPr="00A24DDF" w14:paraId="56917893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215A3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514F44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FEBBDD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DE41DC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2734F047" w14:textId="77777777" w:rsidTr="00A24DDF">
        <w:trPr>
          <w:trHeight w:val="315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5CB8F92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43.9.11.1.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FAAA9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hideMark/>
          </w:tcPr>
          <w:p w14:paraId="4452C7F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6CE663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-900,000</w:t>
            </w:r>
          </w:p>
        </w:tc>
      </w:tr>
      <w:tr w:rsidR="00A24DDF" w:rsidRPr="00A24DDF" w14:paraId="227B5DA0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F29D86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43.9.11.2.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1ED5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skolintos lėšos (SL)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B4A8C94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FFD42B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900,000</w:t>
            </w:r>
          </w:p>
        </w:tc>
      </w:tr>
      <w:tr w:rsidR="00A24DDF" w:rsidRPr="00A24DDF" w14:paraId="20224638" w14:textId="77777777" w:rsidTr="00A24DDF">
        <w:trPr>
          <w:trHeight w:val="375"/>
        </w:trPr>
        <w:tc>
          <w:tcPr>
            <w:tcW w:w="1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1C37B18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44.</w:t>
            </w:r>
          </w:p>
        </w:tc>
        <w:tc>
          <w:tcPr>
            <w:tcW w:w="4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3563BDB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IŠ VISO: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E432F61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27D6898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2301,100</w:t>
            </w:r>
          </w:p>
        </w:tc>
      </w:tr>
      <w:tr w:rsidR="00A24DDF" w:rsidRPr="00A24DDF" w14:paraId="0C54E2A6" w14:textId="77777777" w:rsidTr="00A24DDF">
        <w:trPr>
          <w:trHeight w:val="312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DEC9242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3DC7F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A1ECAE8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5AE6CB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51848711" w14:textId="77777777" w:rsidTr="00A24DDF">
        <w:trPr>
          <w:trHeight w:val="312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7B92C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44.1.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04D78FAD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savivaldybės lėšos (SB)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5CAF8649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F7F53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A24DDF" w:rsidRPr="00A24DDF" w14:paraId="12A65799" w14:textId="77777777" w:rsidTr="00A24DDF">
        <w:trPr>
          <w:trHeight w:val="63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3E70F0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44.2.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A7F9841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speciali tikslinė dotacija mokymo reikmėms finansuoti (ML)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0D320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B04079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A24DDF" w:rsidRPr="00A24DDF" w14:paraId="12061728" w14:textId="77777777" w:rsidTr="00A24DDF">
        <w:trPr>
          <w:trHeight w:val="33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B42C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44.6.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1DBE917C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color w:val="444444"/>
                <w:lang w:eastAsia="lt-LT"/>
              </w:rPr>
            </w:pPr>
            <w:r w:rsidRPr="00A24DDF">
              <w:rPr>
                <w:rFonts w:ascii="Arial" w:hAnsi="Arial" w:cs="Arial"/>
                <w:color w:val="444444"/>
                <w:lang w:eastAsia="lt-LT"/>
              </w:rPr>
              <w:t>kitos dotacijos (VBD, VBD(UK))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001D0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2522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228,300</w:t>
            </w:r>
          </w:p>
        </w:tc>
      </w:tr>
      <w:tr w:rsidR="00A24DDF" w:rsidRPr="00A24DDF" w14:paraId="721E72C9" w14:textId="77777777" w:rsidTr="00A24DDF">
        <w:trPr>
          <w:trHeight w:val="938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31879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44.11.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07BEA39E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Dotacija savivaldybėms iš Europos Sąjungos, kitos tarptautinės finansinės paramos ir bendrojo finansavimo lėšos (ES, VBES)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79786B7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7FBAA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-92,200</w:t>
            </w:r>
          </w:p>
        </w:tc>
      </w:tr>
      <w:tr w:rsidR="00A24DDF" w:rsidRPr="00A24DDF" w14:paraId="5F8A2368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526748B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44.19.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F51C52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skolintos lėšos (SL)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515AC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1D63CB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0,000</w:t>
            </w:r>
          </w:p>
        </w:tc>
      </w:tr>
      <w:tr w:rsidR="00A24DDF" w:rsidRPr="00A24DDF" w14:paraId="0B2C5256" w14:textId="77777777" w:rsidTr="00A24DDF">
        <w:trPr>
          <w:trHeight w:val="61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17D439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44.21.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4D97ECD9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color w:val="444444"/>
                <w:lang w:eastAsia="lt-LT"/>
              </w:rPr>
            </w:pPr>
            <w:r w:rsidRPr="00A24DDF">
              <w:rPr>
                <w:rFonts w:ascii="Arial" w:hAnsi="Arial" w:cs="Arial"/>
                <w:color w:val="444444"/>
                <w:lang w:eastAsia="lt-LT"/>
              </w:rPr>
              <w:t>skolintos lėšos iš Nacionalinio plėtros banko ILTE (SL(IL))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866229D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14ABC72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2165,000</w:t>
            </w:r>
          </w:p>
        </w:tc>
      </w:tr>
      <w:tr w:rsidR="00A24DDF" w:rsidRPr="00A24DDF" w14:paraId="13090B71" w14:textId="77777777" w:rsidTr="00A24DDF">
        <w:trPr>
          <w:trHeight w:val="315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5F5674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A84763B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Iš jų: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8AA52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6AF36B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</w:tr>
      <w:tr w:rsidR="00A24DDF" w:rsidRPr="00A24DDF" w14:paraId="05CBA44C" w14:textId="77777777" w:rsidTr="00A24DDF">
        <w:trPr>
          <w:trHeight w:val="289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8B109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45.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317C8EF2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1. Žinių visuomenės plėtros programa</w:t>
            </w:r>
          </w:p>
        </w:tc>
        <w:tc>
          <w:tcPr>
            <w:tcW w:w="1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284AA3E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3B537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2463,600</w:t>
            </w:r>
          </w:p>
        </w:tc>
      </w:tr>
      <w:tr w:rsidR="00A24DDF" w:rsidRPr="00A24DDF" w14:paraId="5F04B201" w14:textId="77777777" w:rsidTr="00A24DDF">
        <w:trPr>
          <w:trHeight w:val="589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6ABC9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46.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D2DE67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2. Ekonominio konkurencingumo didinimo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AE990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CCF127A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-12,100</w:t>
            </w:r>
          </w:p>
        </w:tc>
      </w:tr>
      <w:tr w:rsidR="00A24DDF" w:rsidRPr="00A24DDF" w14:paraId="45C4AD08" w14:textId="77777777" w:rsidTr="00A24DDF">
        <w:trPr>
          <w:trHeight w:val="312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DA88E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47.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82168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3. Aplinkos apsaugos programa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hideMark/>
          </w:tcPr>
          <w:p w14:paraId="19167A1C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74A29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3,000</w:t>
            </w:r>
          </w:p>
        </w:tc>
      </w:tr>
      <w:tr w:rsidR="00A24DDF" w:rsidRPr="00A24DDF" w14:paraId="61D1BD9B" w14:textId="77777777" w:rsidTr="00A24DDF">
        <w:trPr>
          <w:trHeight w:val="323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2EF735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48.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5CE63EE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4. Sveikatos apsaugos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C535D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476EF94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-236,700</w:t>
            </w:r>
          </w:p>
        </w:tc>
      </w:tr>
      <w:tr w:rsidR="00A24DDF" w:rsidRPr="00A24DDF" w14:paraId="06F2E595" w14:textId="77777777" w:rsidTr="00A24DDF">
        <w:trPr>
          <w:trHeight w:val="6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3D008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49.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7E308BE2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5. Socialinės apsaugos ir NVO politikos programa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hideMark/>
          </w:tcPr>
          <w:p w14:paraId="27735A29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6908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90,400</w:t>
            </w:r>
          </w:p>
        </w:tc>
      </w:tr>
      <w:tr w:rsidR="00A24DDF" w:rsidRPr="00A24DDF" w14:paraId="7FB4482F" w14:textId="77777777" w:rsidTr="00A24DDF">
        <w:trPr>
          <w:trHeight w:val="660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F5E3F80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50.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4DB6D815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6. Susisiekimo ir inžinerinės infrastruktūros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C7B83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6B4147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-717,100</w:t>
            </w:r>
          </w:p>
        </w:tc>
      </w:tr>
      <w:tr w:rsidR="00A24DDF" w:rsidRPr="00A24DDF" w14:paraId="138FBAAD" w14:textId="77777777" w:rsidTr="00A24DDF">
        <w:trPr>
          <w:trHeight w:val="600"/>
        </w:trPr>
        <w:tc>
          <w:tcPr>
            <w:tcW w:w="14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23BF8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51.</w:t>
            </w:r>
          </w:p>
        </w:tc>
        <w:tc>
          <w:tcPr>
            <w:tcW w:w="487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14:paraId="02036D8B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13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588E15CE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77566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85,100</w:t>
            </w:r>
          </w:p>
        </w:tc>
      </w:tr>
      <w:tr w:rsidR="00A24DDF" w:rsidRPr="00A24DDF" w14:paraId="79C84F90" w14:textId="77777777" w:rsidTr="00A24DDF">
        <w:trPr>
          <w:trHeight w:val="300"/>
        </w:trPr>
        <w:tc>
          <w:tcPr>
            <w:tcW w:w="148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9328D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52.</w:t>
            </w:r>
          </w:p>
        </w:tc>
        <w:tc>
          <w:tcPr>
            <w:tcW w:w="487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50B6F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8. Kūno kultūros ir sporto plėtros programa</w:t>
            </w:r>
          </w:p>
        </w:tc>
        <w:tc>
          <w:tcPr>
            <w:tcW w:w="1364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14:paraId="2C6494B7" w14:textId="77777777" w:rsidR="00A24DDF" w:rsidRPr="00A24DDF" w:rsidRDefault="00A24DDF" w:rsidP="00A24DDF">
            <w:pPr>
              <w:jc w:val="center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9FFD5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382,100</w:t>
            </w:r>
          </w:p>
        </w:tc>
      </w:tr>
      <w:tr w:rsidR="00A24DDF" w:rsidRPr="00A24DDF" w14:paraId="4E5DE4D5" w14:textId="77777777" w:rsidTr="00A24DDF">
        <w:trPr>
          <w:trHeight w:val="69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14891" w14:textId="77777777" w:rsidR="00A24DDF" w:rsidRPr="00A24DDF" w:rsidRDefault="00A24DDF" w:rsidP="00A24DDF">
            <w:pPr>
              <w:rPr>
                <w:rFonts w:ascii="Arial" w:hAnsi="Arial" w:cs="Arial"/>
                <w:lang w:eastAsia="lt-LT"/>
              </w:rPr>
            </w:pPr>
            <w:r w:rsidRPr="00A24DDF">
              <w:rPr>
                <w:rFonts w:ascii="Arial" w:hAnsi="Arial" w:cs="Arial"/>
                <w:lang w:eastAsia="lt-LT"/>
              </w:rPr>
              <w:t>53.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69A2E5" w14:textId="77777777" w:rsidR="00A24DDF" w:rsidRPr="00A24DDF" w:rsidRDefault="00A24DDF" w:rsidP="00A24DDF">
            <w:pPr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9. Savivaldybės valdymo ir pagrindinių funkcijų vykdymo programa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9AD1DC" w14:textId="77777777" w:rsidR="00A24DDF" w:rsidRPr="00A24DDF" w:rsidRDefault="00A24DDF" w:rsidP="00A24DDF">
            <w:pPr>
              <w:rPr>
                <w:rFonts w:ascii="Arial" w:hAnsi="Arial" w:cs="Arial"/>
                <w:b/>
                <w:bCs/>
                <w:lang w:eastAsia="lt-LT"/>
              </w:rPr>
            </w:pPr>
            <w:r w:rsidRPr="00A24DDF">
              <w:rPr>
                <w:rFonts w:ascii="Arial" w:hAnsi="Arial" w:cs="Arial"/>
                <w:b/>
                <w:bCs/>
                <w:lang w:eastAsia="lt-LT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18DE8" w14:textId="77777777" w:rsidR="00A24DDF" w:rsidRPr="00A24DDF" w:rsidRDefault="00A24DDF" w:rsidP="00A24DDF">
            <w:pPr>
              <w:jc w:val="right"/>
              <w:rPr>
                <w:rFonts w:ascii="Arial" w:hAnsi="Arial" w:cs="Arial"/>
                <w:i/>
                <w:iCs/>
                <w:lang w:eastAsia="lt-LT"/>
              </w:rPr>
            </w:pPr>
            <w:r w:rsidRPr="00A24DDF">
              <w:rPr>
                <w:rFonts w:ascii="Arial" w:hAnsi="Arial" w:cs="Arial"/>
                <w:i/>
                <w:iCs/>
                <w:lang w:eastAsia="lt-LT"/>
              </w:rPr>
              <w:t>242,800</w:t>
            </w:r>
          </w:p>
        </w:tc>
      </w:tr>
    </w:tbl>
    <w:p w14:paraId="6EF5644D" w14:textId="4C26470E" w:rsidR="00D374AF" w:rsidRPr="001D52F9" w:rsidRDefault="00E43834" w:rsidP="007A18C0">
      <w:pPr>
        <w:pStyle w:val="Pagrindiniotekstotrauka2"/>
        <w:tabs>
          <w:tab w:val="left" w:pos="540"/>
        </w:tabs>
        <w:spacing w:before="120" w:after="0" w:line="276" w:lineRule="auto"/>
        <w:ind w:left="142" w:hanging="14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9. </w:t>
      </w:r>
      <w:r w:rsidR="00FC294D" w:rsidRPr="001D52F9">
        <w:rPr>
          <w:rFonts w:ascii="Arial" w:hAnsi="Arial" w:cs="Arial"/>
          <w:b/>
        </w:rPr>
        <w:t>Kiti, autoriaus nuomone, reikalingi pagrindimai, skaičiavimai ir paaiškinimai:</w:t>
      </w:r>
      <w:r w:rsidR="004945BF" w:rsidRPr="001D52F9">
        <w:rPr>
          <w:rFonts w:ascii="Arial" w:hAnsi="Arial" w:cs="Arial"/>
          <w:b/>
        </w:rPr>
        <w:t xml:space="preserve"> </w:t>
      </w:r>
    </w:p>
    <w:p w14:paraId="6E642FE5" w14:textId="45DD0836" w:rsidR="002F11A9" w:rsidRDefault="00864C07" w:rsidP="005D116B">
      <w:pPr>
        <w:pStyle w:val="Pagrindiniotekstotrauka2"/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</w:rPr>
      </w:pPr>
      <w:r w:rsidRPr="006648BB">
        <w:rPr>
          <w:rFonts w:ascii="Arial" w:hAnsi="Arial" w:cs="Arial"/>
        </w:rPr>
        <w:t xml:space="preserve">Biudžeto pajamos </w:t>
      </w:r>
      <w:r w:rsidR="000373EB">
        <w:rPr>
          <w:rFonts w:ascii="Arial" w:hAnsi="Arial" w:cs="Arial"/>
        </w:rPr>
        <w:t xml:space="preserve">didinamos </w:t>
      </w:r>
      <w:r w:rsidR="004E65E0">
        <w:rPr>
          <w:rFonts w:ascii="Arial" w:hAnsi="Arial" w:cs="Arial"/>
        </w:rPr>
        <w:t>136,1</w:t>
      </w:r>
      <w:r w:rsidR="00D2315C">
        <w:rPr>
          <w:rFonts w:ascii="Arial" w:hAnsi="Arial" w:cs="Arial"/>
        </w:rPr>
        <w:t xml:space="preserve"> </w:t>
      </w:r>
      <w:r w:rsidR="00601859">
        <w:rPr>
          <w:rFonts w:ascii="Arial" w:hAnsi="Arial" w:cs="Arial"/>
        </w:rPr>
        <w:t xml:space="preserve"> tūkst. eurų</w:t>
      </w:r>
      <w:r w:rsidR="00A71463">
        <w:rPr>
          <w:rFonts w:ascii="Arial" w:hAnsi="Arial" w:cs="Arial"/>
        </w:rPr>
        <w:t xml:space="preserve"> (valstybės biudžeto dotacijos didėja 228,</w:t>
      </w:r>
      <w:r w:rsidR="001C4133">
        <w:rPr>
          <w:rFonts w:ascii="Arial" w:hAnsi="Arial" w:cs="Arial"/>
        </w:rPr>
        <w:t xml:space="preserve">3 tūkst. eurų, ES finansavimo </w:t>
      </w:r>
      <w:r w:rsidR="009F1694">
        <w:rPr>
          <w:rFonts w:ascii="Arial" w:hAnsi="Arial" w:cs="Arial"/>
        </w:rPr>
        <w:t>lėšos mažėja 92,2 tūkst. eurų</w:t>
      </w:r>
      <w:r w:rsidR="002916CF">
        <w:rPr>
          <w:rFonts w:ascii="Arial" w:hAnsi="Arial" w:cs="Arial"/>
        </w:rPr>
        <w:t>)</w:t>
      </w:r>
      <w:r w:rsidR="002F11A9">
        <w:rPr>
          <w:rFonts w:ascii="Arial" w:hAnsi="Arial" w:cs="Arial"/>
        </w:rPr>
        <w:t>.</w:t>
      </w:r>
      <w:r w:rsidR="004E65E0">
        <w:rPr>
          <w:rFonts w:ascii="Arial" w:hAnsi="Arial" w:cs="Arial"/>
        </w:rPr>
        <w:t xml:space="preserve"> </w:t>
      </w:r>
    </w:p>
    <w:p w14:paraId="0F82E8B6" w14:textId="02509134" w:rsidR="002916CF" w:rsidRDefault="002916CF" w:rsidP="005D116B">
      <w:pPr>
        <w:pStyle w:val="Pagrindiniotekstotrauka2"/>
        <w:tabs>
          <w:tab w:val="left" w:pos="540"/>
        </w:tabs>
        <w:spacing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2165 tūkst. eurų 2026 m. planuojama pasiskolinti iš Nacionalinio plėtros banko ILTE</w:t>
      </w:r>
      <w:r w:rsidR="0031013F">
        <w:rPr>
          <w:rFonts w:ascii="Arial" w:hAnsi="Arial" w:cs="Arial"/>
        </w:rPr>
        <w:t>.</w:t>
      </w:r>
    </w:p>
    <w:p w14:paraId="7D8B32F4" w14:textId="7F5E6029" w:rsidR="001C20EC" w:rsidRDefault="00234BBE" w:rsidP="00033B32">
      <w:pPr>
        <w:pStyle w:val="Pagrindiniotekstotrauka2"/>
        <w:tabs>
          <w:tab w:val="left" w:pos="540"/>
        </w:tabs>
        <w:spacing w:after="0"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Asignavimų dalyje </w:t>
      </w:r>
      <w:r w:rsidR="006D5E58">
        <w:rPr>
          <w:rFonts w:ascii="Arial" w:hAnsi="Arial" w:cs="Arial"/>
          <w:bCs/>
        </w:rPr>
        <w:t xml:space="preserve">dotacijos paskirstytos </w:t>
      </w:r>
      <w:r w:rsidR="00E424E1">
        <w:rPr>
          <w:rFonts w:ascii="Arial" w:hAnsi="Arial" w:cs="Arial"/>
          <w:bCs/>
        </w:rPr>
        <w:t xml:space="preserve">biudžetinėms </w:t>
      </w:r>
      <w:r w:rsidR="006D5E58">
        <w:rPr>
          <w:rFonts w:ascii="Arial" w:hAnsi="Arial" w:cs="Arial"/>
          <w:bCs/>
        </w:rPr>
        <w:t>įstaigoms</w:t>
      </w:r>
      <w:r w:rsidR="00E424E1">
        <w:rPr>
          <w:rFonts w:ascii="Arial" w:hAnsi="Arial" w:cs="Arial"/>
          <w:bCs/>
        </w:rPr>
        <w:t xml:space="preserve">. </w:t>
      </w:r>
      <w:r w:rsidR="001C20EC" w:rsidRPr="00DE7F8A">
        <w:rPr>
          <w:rFonts w:ascii="Arial" w:hAnsi="Arial" w:cs="Arial"/>
          <w:bCs/>
        </w:rPr>
        <w:t xml:space="preserve">Tikslinamų </w:t>
      </w:r>
      <w:r w:rsidR="001C20EC">
        <w:rPr>
          <w:rFonts w:ascii="Arial" w:hAnsi="Arial" w:cs="Arial"/>
          <w:bCs/>
        </w:rPr>
        <w:t xml:space="preserve">asignavimų </w:t>
      </w:r>
      <w:r w:rsidR="001C20EC" w:rsidRPr="00DE7F8A">
        <w:rPr>
          <w:rFonts w:ascii="Arial" w:hAnsi="Arial" w:cs="Arial"/>
          <w:bCs/>
        </w:rPr>
        <w:t xml:space="preserve">sumų detalizavimas pagal programas, lėšų šaltinius, asignavimų valdytojus, ekonominės klasifikacijos straipsnius ir priemones pateikiamas </w:t>
      </w:r>
      <w:r w:rsidR="00680DEF">
        <w:rPr>
          <w:rFonts w:ascii="Arial" w:hAnsi="Arial" w:cs="Arial"/>
          <w:bCs/>
        </w:rPr>
        <w:t>pridedame</w:t>
      </w:r>
      <w:r w:rsidR="005F1D5C">
        <w:rPr>
          <w:rFonts w:ascii="Arial" w:hAnsi="Arial" w:cs="Arial"/>
          <w:bCs/>
        </w:rPr>
        <w:t xml:space="preserve"> sprendimo</w:t>
      </w:r>
      <w:r w:rsidR="001C20EC" w:rsidRPr="00DE7F8A">
        <w:rPr>
          <w:rFonts w:ascii="Arial" w:hAnsi="Arial" w:cs="Arial"/>
          <w:bCs/>
        </w:rPr>
        <w:t xml:space="preserve"> priede.</w:t>
      </w:r>
    </w:p>
    <w:p w14:paraId="17D2985B" w14:textId="2C561860" w:rsidR="00890153" w:rsidRPr="001D52F9" w:rsidRDefault="00FC294D" w:rsidP="009C3F71">
      <w:pPr>
        <w:pStyle w:val="Pagrindiniotekstotrauka2"/>
        <w:tabs>
          <w:tab w:val="left" w:pos="540"/>
        </w:tabs>
        <w:spacing w:before="120" w:after="0" w:line="276" w:lineRule="auto"/>
        <w:ind w:hanging="425"/>
        <w:jc w:val="both"/>
        <w:rPr>
          <w:rFonts w:ascii="Arial" w:hAnsi="Arial" w:cs="Arial"/>
          <w:b/>
        </w:rPr>
      </w:pPr>
      <w:r w:rsidRPr="001D52F9">
        <w:rPr>
          <w:rFonts w:ascii="Arial" w:hAnsi="Arial" w:cs="Arial"/>
          <w:b/>
        </w:rPr>
        <w:t xml:space="preserve">10. </w:t>
      </w:r>
      <w:r w:rsidRPr="001D52F9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1D52F9">
        <w:rPr>
          <w:rFonts w:ascii="Arial" w:hAnsi="Arial" w:cs="Arial"/>
          <w:b/>
        </w:rPr>
        <w:t>:</w:t>
      </w:r>
      <w:r w:rsidR="00862075" w:rsidRPr="001D52F9">
        <w:rPr>
          <w:rFonts w:ascii="Arial" w:hAnsi="Arial" w:cs="Arial"/>
          <w:b/>
        </w:rPr>
        <w:t xml:space="preserve"> </w:t>
      </w:r>
    </w:p>
    <w:p w14:paraId="3881AB2C" w14:textId="77777777" w:rsidR="00F22235" w:rsidRDefault="00890153" w:rsidP="00F22235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ind w:firstLine="284"/>
        <w:rPr>
          <w:rFonts w:ascii="Arial" w:hAnsi="Arial" w:cs="Arial"/>
          <w:bCs/>
        </w:rPr>
      </w:pPr>
      <w:r w:rsidRPr="00DE7F8A">
        <w:rPr>
          <w:rFonts w:ascii="Arial" w:hAnsi="Arial" w:cs="Arial"/>
          <w:bCs/>
        </w:rPr>
        <w:t>Iniciatorius ir rengėjas – Biudžeto ir ekonomikos skyrius.</w:t>
      </w:r>
    </w:p>
    <w:p w14:paraId="7228B6C8" w14:textId="25887F5F" w:rsidR="00F22235" w:rsidRDefault="00F22235">
      <w:pPr>
        <w:widowControl w:val="0"/>
        <w:tabs>
          <w:tab w:val="left" w:pos="7655"/>
        </w:tabs>
        <w:autoSpaceDE w:val="0"/>
        <w:autoSpaceDN w:val="0"/>
        <w:adjustRightInd w:val="0"/>
        <w:spacing w:before="720" w:after="100" w:afterAutospacing="1"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S</w:t>
      </w:r>
      <w:r w:rsidRPr="007C5AF0">
        <w:rPr>
          <w:rFonts w:ascii="Arial" w:hAnsi="Arial" w:cs="Arial"/>
          <w:lang w:eastAsia="lt-LT"/>
        </w:rPr>
        <w:t>kyriaus vedėja</w:t>
      </w:r>
      <w:r w:rsidRPr="007C5AF0">
        <w:rPr>
          <w:rFonts w:ascii="Arial" w:hAnsi="Arial" w:cs="Arial"/>
          <w:lang w:eastAsia="lt-LT"/>
        </w:rPr>
        <w:tab/>
      </w:r>
      <w:r>
        <w:rPr>
          <w:rFonts w:ascii="Arial" w:hAnsi="Arial" w:cs="Arial"/>
          <w:lang w:eastAsia="lt-LT"/>
        </w:rPr>
        <w:t>Irena Gailiuvienė</w:t>
      </w:r>
    </w:p>
    <w:sectPr w:rsidR="00F22235" w:rsidSect="005C471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D211D" w14:textId="77777777" w:rsidR="00342F86" w:rsidRDefault="00342F86">
      <w:r>
        <w:separator/>
      </w:r>
    </w:p>
  </w:endnote>
  <w:endnote w:type="continuationSeparator" w:id="0">
    <w:p w14:paraId="5781AA0F" w14:textId="77777777" w:rsidR="00342F86" w:rsidRDefault="00342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1846993"/>
      <w:docPartObj>
        <w:docPartGallery w:val="Page Numbers (Bottom of Page)"/>
        <w:docPartUnique/>
      </w:docPartObj>
    </w:sdtPr>
    <w:sdtContent>
      <w:p w14:paraId="248DCC60" w14:textId="4B736D47" w:rsidR="005C4717" w:rsidRDefault="005C471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AD2838" w14:textId="77777777" w:rsidR="000A0356" w:rsidRDefault="000A035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8920" w14:textId="46FB810D" w:rsidR="00772253" w:rsidRDefault="00772253">
    <w:pPr>
      <w:pStyle w:val="Porat"/>
      <w:jc w:val="right"/>
    </w:pPr>
  </w:p>
  <w:p w14:paraId="0D45301D" w14:textId="77777777" w:rsidR="00772253" w:rsidRDefault="007722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1F9F6" w14:textId="77777777" w:rsidR="00342F86" w:rsidRDefault="00342F86">
      <w:r>
        <w:separator/>
      </w:r>
    </w:p>
  </w:footnote>
  <w:footnote w:type="continuationSeparator" w:id="0">
    <w:p w14:paraId="3741D5CD" w14:textId="77777777" w:rsidR="00342F86" w:rsidRDefault="00342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029BE893" w:rsidR="000A0356" w:rsidRDefault="00CA6AAC">
    <w:pPr>
      <w:pStyle w:val="Antrats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P</w:t>
    </w:r>
    <w:r w:rsidR="000A0356" w:rsidRPr="005F34AB">
      <w:rPr>
        <w:rFonts w:ascii="Arial" w:hAnsi="Arial" w:cs="Arial"/>
        <w:b/>
      </w:rPr>
      <w:t>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36A0003"/>
    <w:multiLevelType w:val="hybridMultilevel"/>
    <w:tmpl w:val="684A7ED0"/>
    <w:lvl w:ilvl="0" w:tplc="A66C0D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2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10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1414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CA2"/>
    <w:rsid w:val="000040AC"/>
    <w:rsid w:val="00004C93"/>
    <w:rsid w:val="000079ED"/>
    <w:rsid w:val="00007CE3"/>
    <w:rsid w:val="00007DBD"/>
    <w:rsid w:val="00011617"/>
    <w:rsid w:val="00013840"/>
    <w:rsid w:val="00013C8B"/>
    <w:rsid w:val="00014232"/>
    <w:rsid w:val="000168BB"/>
    <w:rsid w:val="00021482"/>
    <w:rsid w:val="0002148B"/>
    <w:rsid w:val="000249CC"/>
    <w:rsid w:val="00025446"/>
    <w:rsid w:val="00025B32"/>
    <w:rsid w:val="00027132"/>
    <w:rsid w:val="000324AC"/>
    <w:rsid w:val="000331C4"/>
    <w:rsid w:val="00033B32"/>
    <w:rsid w:val="000373EB"/>
    <w:rsid w:val="000374AD"/>
    <w:rsid w:val="00042FE6"/>
    <w:rsid w:val="0004330B"/>
    <w:rsid w:val="000479FD"/>
    <w:rsid w:val="00050B85"/>
    <w:rsid w:val="00051D69"/>
    <w:rsid w:val="00052D91"/>
    <w:rsid w:val="0005776A"/>
    <w:rsid w:val="000625C1"/>
    <w:rsid w:val="0006303F"/>
    <w:rsid w:val="00063D00"/>
    <w:rsid w:val="00065A3B"/>
    <w:rsid w:val="0006717A"/>
    <w:rsid w:val="000734AC"/>
    <w:rsid w:val="0007440E"/>
    <w:rsid w:val="00075DE1"/>
    <w:rsid w:val="00076277"/>
    <w:rsid w:val="000819F8"/>
    <w:rsid w:val="000826A7"/>
    <w:rsid w:val="0008345A"/>
    <w:rsid w:val="000842AE"/>
    <w:rsid w:val="00085DD4"/>
    <w:rsid w:val="00086166"/>
    <w:rsid w:val="00090D24"/>
    <w:rsid w:val="00094E3D"/>
    <w:rsid w:val="00095399"/>
    <w:rsid w:val="000955C0"/>
    <w:rsid w:val="00095702"/>
    <w:rsid w:val="00095719"/>
    <w:rsid w:val="00097A66"/>
    <w:rsid w:val="000A0356"/>
    <w:rsid w:val="000A1209"/>
    <w:rsid w:val="000A18AA"/>
    <w:rsid w:val="000A1EFB"/>
    <w:rsid w:val="000A20A0"/>
    <w:rsid w:val="000A21A6"/>
    <w:rsid w:val="000A346D"/>
    <w:rsid w:val="000A4126"/>
    <w:rsid w:val="000A48C0"/>
    <w:rsid w:val="000A48D2"/>
    <w:rsid w:val="000A614D"/>
    <w:rsid w:val="000A6E42"/>
    <w:rsid w:val="000B21CE"/>
    <w:rsid w:val="000B4D20"/>
    <w:rsid w:val="000B4D49"/>
    <w:rsid w:val="000B5EDC"/>
    <w:rsid w:val="000B7AD9"/>
    <w:rsid w:val="000C392C"/>
    <w:rsid w:val="000C6CA1"/>
    <w:rsid w:val="000D0160"/>
    <w:rsid w:val="000D1BB3"/>
    <w:rsid w:val="000D331B"/>
    <w:rsid w:val="000D3C84"/>
    <w:rsid w:val="000D3CE7"/>
    <w:rsid w:val="000D4068"/>
    <w:rsid w:val="000E0EC6"/>
    <w:rsid w:val="000E229B"/>
    <w:rsid w:val="000E30C2"/>
    <w:rsid w:val="000E316D"/>
    <w:rsid w:val="000E4FA9"/>
    <w:rsid w:val="000E7500"/>
    <w:rsid w:val="000F18EC"/>
    <w:rsid w:val="000F3C80"/>
    <w:rsid w:val="000F5A7B"/>
    <w:rsid w:val="00101DFD"/>
    <w:rsid w:val="00101FC4"/>
    <w:rsid w:val="00103C29"/>
    <w:rsid w:val="00104123"/>
    <w:rsid w:val="001043CA"/>
    <w:rsid w:val="001053A8"/>
    <w:rsid w:val="00106DDA"/>
    <w:rsid w:val="001119E4"/>
    <w:rsid w:val="00112B10"/>
    <w:rsid w:val="001141EE"/>
    <w:rsid w:val="001144A6"/>
    <w:rsid w:val="001171D4"/>
    <w:rsid w:val="001209B5"/>
    <w:rsid w:val="00121ACB"/>
    <w:rsid w:val="00122A5B"/>
    <w:rsid w:val="0012460F"/>
    <w:rsid w:val="00124A34"/>
    <w:rsid w:val="001251D9"/>
    <w:rsid w:val="0013267C"/>
    <w:rsid w:val="001337C1"/>
    <w:rsid w:val="0013493D"/>
    <w:rsid w:val="0013586A"/>
    <w:rsid w:val="0014029D"/>
    <w:rsid w:val="001414AF"/>
    <w:rsid w:val="0014556D"/>
    <w:rsid w:val="00145706"/>
    <w:rsid w:val="001479F1"/>
    <w:rsid w:val="001511E2"/>
    <w:rsid w:val="00152A30"/>
    <w:rsid w:val="001531A0"/>
    <w:rsid w:val="00155682"/>
    <w:rsid w:val="00156045"/>
    <w:rsid w:val="001560F7"/>
    <w:rsid w:val="001567CB"/>
    <w:rsid w:val="0016003C"/>
    <w:rsid w:val="00161686"/>
    <w:rsid w:val="001659D9"/>
    <w:rsid w:val="00166F25"/>
    <w:rsid w:val="00171321"/>
    <w:rsid w:val="00172EDB"/>
    <w:rsid w:val="00175135"/>
    <w:rsid w:val="0017522C"/>
    <w:rsid w:val="0017645C"/>
    <w:rsid w:val="00177DA3"/>
    <w:rsid w:val="00184AA7"/>
    <w:rsid w:val="00184B50"/>
    <w:rsid w:val="0019373A"/>
    <w:rsid w:val="0019489D"/>
    <w:rsid w:val="001A0E65"/>
    <w:rsid w:val="001A4506"/>
    <w:rsid w:val="001A6FE3"/>
    <w:rsid w:val="001B04C5"/>
    <w:rsid w:val="001B3125"/>
    <w:rsid w:val="001B3CF7"/>
    <w:rsid w:val="001B60A1"/>
    <w:rsid w:val="001C1BB2"/>
    <w:rsid w:val="001C20BB"/>
    <w:rsid w:val="001C20EC"/>
    <w:rsid w:val="001C3840"/>
    <w:rsid w:val="001C3CA1"/>
    <w:rsid w:val="001C4133"/>
    <w:rsid w:val="001C6E09"/>
    <w:rsid w:val="001D0CF9"/>
    <w:rsid w:val="001D181A"/>
    <w:rsid w:val="001D24E7"/>
    <w:rsid w:val="001D2ED5"/>
    <w:rsid w:val="001D2F4A"/>
    <w:rsid w:val="001D52F9"/>
    <w:rsid w:val="001D54DF"/>
    <w:rsid w:val="001D588A"/>
    <w:rsid w:val="001D76B2"/>
    <w:rsid w:val="001E1512"/>
    <w:rsid w:val="001E404E"/>
    <w:rsid w:val="001E4D86"/>
    <w:rsid w:val="001E4E9C"/>
    <w:rsid w:val="001E659F"/>
    <w:rsid w:val="001E6C9D"/>
    <w:rsid w:val="001E70F4"/>
    <w:rsid w:val="001E7380"/>
    <w:rsid w:val="001E7944"/>
    <w:rsid w:val="001F019D"/>
    <w:rsid w:val="001F1455"/>
    <w:rsid w:val="001F2780"/>
    <w:rsid w:val="001F3AA8"/>
    <w:rsid w:val="001F4084"/>
    <w:rsid w:val="001F446B"/>
    <w:rsid w:val="001F4591"/>
    <w:rsid w:val="001F6DFB"/>
    <w:rsid w:val="00203972"/>
    <w:rsid w:val="00203FAE"/>
    <w:rsid w:val="00204506"/>
    <w:rsid w:val="0020746A"/>
    <w:rsid w:val="002111A5"/>
    <w:rsid w:val="0021210C"/>
    <w:rsid w:val="00213817"/>
    <w:rsid w:val="00214D09"/>
    <w:rsid w:val="002152F5"/>
    <w:rsid w:val="002156CC"/>
    <w:rsid w:val="00217B5F"/>
    <w:rsid w:val="00222828"/>
    <w:rsid w:val="00224503"/>
    <w:rsid w:val="002264CA"/>
    <w:rsid w:val="00227E43"/>
    <w:rsid w:val="00230792"/>
    <w:rsid w:val="00231487"/>
    <w:rsid w:val="00232A9A"/>
    <w:rsid w:val="00233BD6"/>
    <w:rsid w:val="00234BBE"/>
    <w:rsid w:val="00234E76"/>
    <w:rsid w:val="002356F2"/>
    <w:rsid w:val="002365EF"/>
    <w:rsid w:val="00236A90"/>
    <w:rsid w:val="00237067"/>
    <w:rsid w:val="002403D8"/>
    <w:rsid w:val="00242C5F"/>
    <w:rsid w:val="002436E4"/>
    <w:rsid w:val="00243DEE"/>
    <w:rsid w:val="00247CEC"/>
    <w:rsid w:val="00250616"/>
    <w:rsid w:val="00250B1B"/>
    <w:rsid w:val="00250B1F"/>
    <w:rsid w:val="002527BF"/>
    <w:rsid w:val="00255545"/>
    <w:rsid w:val="002578BE"/>
    <w:rsid w:val="00260E31"/>
    <w:rsid w:val="002615B0"/>
    <w:rsid w:val="00261FB8"/>
    <w:rsid w:val="002635F8"/>
    <w:rsid w:val="00264D44"/>
    <w:rsid w:val="00265E74"/>
    <w:rsid w:val="00265F56"/>
    <w:rsid w:val="00266603"/>
    <w:rsid w:val="00271DDF"/>
    <w:rsid w:val="00272691"/>
    <w:rsid w:val="00272A21"/>
    <w:rsid w:val="0027545A"/>
    <w:rsid w:val="002776C0"/>
    <w:rsid w:val="00284E6B"/>
    <w:rsid w:val="00285E35"/>
    <w:rsid w:val="00287702"/>
    <w:rsid w:val="00290B9C"/>
    <w:rsid w:val="002916CF"/>
    <w:rsid w:val="002947B2"/>
    <w:rsid w:val="00295711"/>
    <w:rsid w:val="00296C30"/>
    <w:rsid w:val="00296E11"/>
    <w:rsid w:val="002A246A"/>
    <w:rsid w:val="002A3AC0"/>
    <w:rsid w:val="002A78EC"/>
    <w:rsid w:val="002B0DA4"/>
    <w:rsid w:val="002B3D94"/>
    <w:rsid w:val="002B4B34"/>
    <w:rsid w:val="002B5B03"/>
    <w:rsid w:val="002C0283"/>
    <w:rsid w:val="002C074A"/>
    <w:rsid w:val="002C345E"/>
    <w:rsid w:val="002C4E4C"/>
    <w:rsid w:val="002C63AE"/>
    <w:rsid w:val="002C7432"/>
    <w:rsid w:val="002C76C3"/>
    <w:rsid w:val="002D0792"/>
    <w:rsid w:val="002D19E7"/>
    <w:rsid w:val="002D2C9D"/>
    <w:rsid w:val="002D36C7"/>
    <w:rsid w:val="002F0722"/>
    <w:rsid w:val="002F11A9"/>
    <w:rsid w:val="002F1B5E"/>
    <w:rsid w:val="002F5F21"/>
    <w:rsid w:val="0030346E"/>
    <w:rsid w:val="00303E1F"/>
    <w:rsid w:val="00305C5B"/>
    <w:rsid w:val="0030650A"/>
    <w:rsid w:val="0031013F"/>
    <w:rsid w:val="003104E2"/>
    <w:rsid w:val="00311BE8"/>
    <w:rsid w:val="0031602B"/>
    <w:rsid w:val="00316DAB"/>
    <w:rsid w:val="003215BB"/>
    <w:rsid w:val="00322914"/>
    <w:rsid w:val="00325A70"/>
    <w:rsid w:val="00325DEF"/>
    <w:rsid w:val="00326979"/>
    <w:rsid w:val="003270D6"/>
    <w:rsid w:val="003272B7"/>
    <w:rsid w:val="00330F17"/>
    <w:rsid w:val="00340704"/>
    <w:rsid w:val="00342458"/>
    <w:rsid w:val="00342F86"/>
    <w:rsid w:val="003431B9"/>
    <w:rsid w:val="003436F1"/>
    <w:rsid w:val="00344EBB"/>
    <w:rsid w:val="00350AC2"/>
    <w:rsid w:val="0035217C"/>
    <w:rsid w:val="00353653"/>
    <w:rsid w:val="003537D4"/>
    <w:rsid w:val="003545C2"/>
    <w:rsid w:val="00354FBD"/>
    <w:rsid w:val="003637E7"/>
    <w:rsid w:val="00365FD0"/>
    <w:rsid w:val="00366E4A"/>
    <w:rsid w:val="00373620"/>
    <w:rsid w:val="0037399E"/>
    <w:rsid w:val="00373FFD"/>
    <w:rsid w:val="00374629"/>
    <w:rsid w:val="00374A20"/>
    <w:rsid w:val="00377356"/>
    <w:rsid w:val="003776B5"/>
    <w:rsid w:val="003844C7"/>
    <w:rsid w:val="0039175C"/>
    <w:rsid w:val="00392CD6"/>
    <w:rsid w:val="00394E0C"/>
    <w:rsid w:val="003A18E7"/>
    <w:rsid w:val="003A1C56"/>
    <w:rsid w:val="003A2057"/>
    <w:rsid w:val="003A370C"/>
    <w:rsid w:val="003A4745"/>
    <w:rsid w:val="003A64A2"/>
    <w:rsid w:val="003A65EC"/>
    <w:rsid w:val="003B0414"/>
    <w:rsid w:val="003B0DCE"/>
    <w:rsid w:val="003B1DBC"/>
    <w:rsid w:val="003B4800"/>
    <w:rsid w:val="003B54F5"/>
    <w:rsid w:val="003B7CF5"/>
    <w:rsid w:val="003C2E17"/>
    <w:rsid w:val="003C36D9"/>
    <w:rsid w:val="003C398F"/>
    <w:rsid w:val="003C428F"/>
    <w:rsid w:val="003C4861"/>
    <w:rsid w:val="003C4AF1"/>
    <w:rsid w:val="003C6683"/>
    <w:rsid w:val="003C7BD6"/>
    <w:rsid w:val="003D022B"/>
    <w:rsid w:val="003D1560"/>
    <w:rsid w:val="003D6045"/>
    <w:rsid w:val="003D7778"/>
    <w:rsid w:val="003D7C37"/>
    <w:rsid w:val="003E04B8"/>
    <w:rsid w:val="003E433E"/>
    <w:rsid w:val="003E6C59"/>
    <w:rsid w:val="003E6E3B"/>
    <w:rsid w:val="003F1193"/>
    <w:rsid w:val="003F29CE"/>
    <w:rsid w:val="003F3098"/>
    <w:rsid w:val="003F4333"/>
    <w:rsid w:val="003F4AC0"/>
    <w:rsid w:val="003F4E09"/>
    <w:rsid w:val="003F713F"/>
    <w:rsid w:val="0040103F"/>
    <w:rsid w:val="00401F2A"/>
    <w:rsid w:val="004023B7"/>
    <w:rsid w:val="00402FEB"/>
    <w:rsid w:val="004031A1"/>
    <w:rsid w:val="004032C9"/>
    <w:rsid w:val="004056FA"/>
    <w:rsid w:val="00406716"/>
    <w:rsid w:val="00407A2E"/>
    <w:rsid w:val="00407F54"/>
    <w:rsid w:val="00410747"/>
    <w:rsid w:val="00410BEF"/>
    <w:rsid w:val="00411E92"/>
    <w:rsid w:val="0041376D"/>
    <w:rsid w:val="00413B8F"/>
    <w:rsid w:val="00414B3E"/>
    <w:rsid w:val="00415A84"/>
    <w:rsid w:val="004201D6"/>
    <w:rsid w:val="00421074"/>
    <w:rsid w:val="004242D4"/>
    <w:rsid w:val="00425430"/>
    <w:rsid w:val="004262BD"/>
    <w:rsid w:val="00427881"/>
    <w:rsid w:val="00433594"/>
    <w:rsid w:val="004336D8"/>
    <w:rsid w:val="0043505E"/>
    <w:rsid w:val="004351D5"/>
    <w:rsid w:val="00436F22"/>
    <w:rsid w:val="00437D18"/>
    <w:rsid w:val="004424B5"/>
    <w:rsid w:val="004449C6"/>
    <w:rsid w:val="004462BF"/>
    <w:rsid w:val="004506C5"/>
    <w:rsid w:val="0045182B"/>
    <w:rsid w:val="00452387"/>
    <w:rsid w:val="004559DD"/>
    <w:rsid w:val="00457E54"/>
    <w:rsid w:val="004608D3"/>
    <w:rsid w:val="00460DC3"/>
    <w:rsid w:val="00461AC9"/>
    <w:rsid w:val="00461B09"/>
    <w:rsid w:val="00465256"/>
    <w:rsid w:val="00466DE9"/>
    <w:rsid w:val="00467000"/>
    <w:rsid w:val="00467A01"/>
    <w:rsid w:val="00470477"/>
    <w:rsid w:val="00470589"/>
    <w:rsid w:val="00470921"/>
    <w:rsid w:val="00470A63"/>
    <w:rsid w:val="0047145E"/>
    <w:rsid w:val="00473A74"/>
    <w:rsid w:val="0047454F"/>
    <w:rsid w:val="00474748"/>
    <w:rsid w:val="004760CF"/>
    <w:rsid w:val="004769F6"/>
    <w:rsid w:val="00482E5C"/>
    <w:rsid w:val="004830BA"/>
    <w:rsid w:val="004830F0"/>
    <w:rsid w:val="004842B4"/>
    <w:rsid w:val="00485A5C"/>
    <w:rsid w:val="00486B18"/>
    <w:rsid w:val="00487486"/>
    <w:rsid w:val="00490AE7"/>
    <w:rsid w:val="004945BF"/>
    <w:rsid w:val="0049487D"/>
    <w:rsid w:val="004967AA"/>
    <w:rsid w:val="00497A8B"/>
    <w:rsid w:val="00497BBC"/>
    <w:rsid w:val="004A478C"/>
    <w:rsid w:val="004A4B3F"/>
    <w:rsid w:val="004A5987"/>
    <w:rsid w:val="004A70D6"/>
    <w:rsid w:val="004B1CEB"/>
    <w:rsid w:val="004B2B7C"/>
    <w:rsid w:val="004B3EF7"/>
    <w:rsid w:val="004B4F5E"/>
    <w:rsid w:val="004B63D1"/>
    <w:rsid w:val="004B693C"/>
    <w:rsid w:val="004C162C"/>
    <w:rsid w:val="004C49A1"/>
    <w:rsid w:val="004C704A"/>
    <w:rsid w:val="004D07A9"/>
    <w:rsid w:val="004D4DD1"/>
    <w:rsid w:val="004D594F"/>
    <w:rsid w:val="004E0FCA"/>
    <w:rsid w:val="004E30E8"/>
    <w:rsid w:val="004E5037"/>
    <w:rsid w:val="004E55BB"/>
    <w:rsid w:val="004E5848"/>
    <w:rsid w:val="004E65E0"/>
    <w:rsid w:val="004F0A33"/>
    <w:rsid w:val="004F2329"/>
    <w:rsid w:val="004F2E9D"/>
    <w:rsid w:val="004F59ED"/>
    <w:rsid w:val="004F5F73"/>
    <w:rsid w:val="004F5FB3"/>
    <w:rsid w:val="004F6C40"/>
    <w:rsid w:val="0050125D"/>
    <w:rsid w:val="00501FF0"/>
    <w:rsid w:val="00504864"/>
    <w:rsid w:val="00505784"/>
    <w:rsid w:val="00506DE9"/>
    <w:rsid w:val="005079A4"/>
    <w:rsid w:val="005107D1"/>
    <w:rsid w:val="005118E9"/>
    <w:rsid w:val="00512CA1"/>
    <w:rsid w:val="00514D35"/>
    <w:rsid w:val="00515F40"/>
    <w:rsid w:val="005178F4"/>
    <w:rsid w:val="0052138D"/>
    <w:rsid w:val="00522C33"/>
    <w:rsid w:val="00523B4D"/>
    <w:rsid w:val="00524E73"/>
    <w:rsid w:val="00525372"/>
    <w:rsid w:val="00526A52"/>
    <w:rsid w:val="00527546"/>
    <w:rsid w:val="00534170"/>
    <w:rsid w:val="00534B58"/>
    <w:rsid w:val="005352F8"/>
    <w:rsid w:val="005357E7"/>
    <w:rsid w:val="00536988"/>
    <w:rsid w:val="005370A5"/>
    <w:rsid w:val="00540296"/>
    <w:rsid w:val="005409BB"/>
    <w:rsid w:val="00542463"/>
    <w:rsid w:val="005425DF"/>
    <w:rsid w:val="005431A6"/>
    <w:rsid w:val="00546150"/>
    <w:rsid w:val="005477CD"/>
    <w:rsid w:val="00553ABC"/>
    <w:rsid w:val="005543FE"/>
    <w:rsid w:val="00566947"/>
    <w:rsid w:val="00566F21"/>
    <w:rsid w:val="0056737D"/>
    <w:rsid w:val="00571210"/>
    <w:rsid w:val="00572E28"/>
    <w:rsid w:val="005731F2"/>
    <w:rsid w:val="0057489D"/>
    <w:rsid w:val="005748D9"/>
    <w:rsid w:val="005750E2"/>
    <w:rsid w:val="00577536"/>
    <w:rsid w:val="00577F3E"/>
    <w:rsid w:val="00580D72"/>
    <w:rsid w:val="005900FC"/>
    <w:rsid w:val="00592861"/>
    <w:rsid w:val="005A40E9"/>
    <w:rsid w:val="005B31DA"/>
    <w:rsid w:val="005B36BE"/>
    <w:rsid w:val="005B3A4F"/>
    <w:rsid w:val="005C0F7E"/>
    <w:rsid w:val="005C4717"/>
    <w:rsid w:val="005C4E05"/>
    <w:rsid w:val="005C75B8"/>
    <w:rsid w:val="005D116B"/>
    <w:rsid w:val="005D327B"/>
    <w:rsid w:val="005D4441"/>
    <w:rsid w:val="005D5C09"/>
    <w:rsid w:val="005D7AC6"/>
    <w:rsid w:val="005E2788"/>
    <w:rsid w:val="005E2B95"/>
    <w:rsid w:val="005E337F"/>
    <w:rsid w:val="005E49E4"/>
    <w:rsid w:val="005E51B9"/>
    <w:rsid w:val="005F170D"/>
    <w:rsid w:val="005F1D5C"/>
    <w:rsid w:val="005F27E9"/>
    <w:rsid w:val="005F34AB"/>
    <w:rsid w:val="005F4C1B"/>
    <w:rsid w:val="005F7370"/>
    <w:rsid w:val="005F77F4"/>
    <w:rsid w:val="00601859"/>
    <w:rsid w:val="0060195B"/>
    <w:rsid w:val="006020FB"/>
    <w:rsid w:val="00602C7C"/>
    <w:rsid w:val="00602E94"/>
    <w:rsid w:val="00606979"/>
    <w:rsid w:val="00614579"/>
    <w:rsid w:val="00620A3B"/>
    <w:rsid w:val="00620D4C"/>
    <w:rsid w:val="0062112D"/>
    <w:rsid w:val="00622195"/>
    <w:rsid w:val="00623596"/>
    <w:rsid w:val="00625E6B"/>
    <w:rsid w:val="00626D31"/>
    <w:rsid w:val="00627537"/>
    <w:rsid w:val="006276C7"/>
    <w:rsid w:val="0063108B"/>
    <w:rsid w:val="00632585"/>
    <w:rsid w:val="006341C5"/>
    <w:rsid w:val="00634770"/>
    <w:rsid w:val="00636E9D"/>
    <w:rsid w:val="0064408B"/>
    <w:rsid w:val="00646BE7"/>
    <w:rsid w:val="00647250"/>
    <w:rsid w:val="006472E1"/>
    <w:rsid w:val="0065141F"/>
    <w:rsid w:val="00651547"/>
    <w:rsid w:val="006518B3"/>
    <w:rsid w:val="00651CE0"/>
    <w:rsid w:val="00652865"/>
    <w:rsid w:val="0065417A"/>
    <w:rsid w:val="00655007"/>
    <w:rsid w:val="00657B11"/>
    <w:rsid w:val="00661D65"/>
    <w:rsid w:val="0066289C"/>
    <w:rsid w:val="006637B9"/>
    <w:rsid w:val="00663C42"/>
    <w:rsid w:val="006650AE"/>
    <w:rsid w:val="006650B1"/>
    <w:rsid w:val="006654DE"/>
    <w:rsid w:val="006660AE"/>
    <w:rsid w:val="006669F0"/>
    <w:rsid w:val="006674EB"/>
    <w:rsid w:val="00667F14"/>
    <w:rsid w:val="00675057"/>
    <w:rsid w:val="00675E81"/>
    <w:rsid w:val="00675EE4"/>
    <w:rsid w:val="00676D2E"/>
    <w:rsid w:val="00680AC3"/>
    <w:rsid w:val="00680DEF"/>
    <w:rsid w:val="00682597"/>
    <w:rsid w:val="00683AC2"/>
    <w:rsid w:val="00683CCC"/>
    <w:rsid w:val="0068511B"/>
    <w:rsid w:val="00686650"/>
    <w:rsid w:val="00686D8D"/>
    <w:rsid w:val="00687D79"/>
    <w:rsid w:val="00690133"/>
    <w:rsid w:val="00690CFB"/>
    <w:rsid w:val="00692984"/>
    <w:rsid w:val="0069339A"/>
    <w:rsid w:val="00693E0C"/>
    <w:rsid w:val="00694670"/>
    <w:rsid w:val="00697015"/>
    <w:rsid w:val="006A4B70"/>
    <w:rsid w:val="006A7345"/>
    <w:rsid w:val="006A7B2F"/>
    <w:rsid w:val="006B2B35"/>
    <w:rsid w:val="006B3435"/>
    <w:rsid w:val="006B61A7"/>
    <w:rsid w:val="006B63E7"/>
    <w:rsid w:val="006B7E59"/>
    <w:rsid w:val="006C039A"/>
    <w:rsid w:val="006C17F3"/>
    <w:rsid w:val="006C30DF"/>
    <w:rsid w:val="006C5C80"/>
    <w:rsid w:val="006C5F00"/>
    <w:rsid w:val="006D0227"/>
    <w:rsid w:val="006D13A0"/>
    <w:rsid w:val="006D2B01"/>
    <w:rsid w:val="006D3DF6"/>
    <w:rsid w:val="006D44DB"/>
    <w:rsid w:val="006D5E58"/>
    <w:rsid w:val="006D7468"/>
    <w:rsid w:val="006D7D06"/>
    <w:rsid w:val="006E19A8"/>
    <w:rsid w:val="006E2BD1"/>
    <w:rsid w:val="006E3A7A"/>
    <w:rsid w:val="006E52FF"/>
    <w:rsid w:val="006E5607"/>
    <w:rsid w:val="006E6C27"/>
    <w:rsid w:val="006E7B9E"/>
    <w:rsid w:val="006F1C1E"/>
    <w:rsid w:val="006F245B"/>
    <w:rsid w:val="0070207A"/>
    <w:rsid w:val="00702552"/>
    <w:rsid w:val="007040B1"/>
    <w:rsid w:val="00710118"/>
    <w:rsid w:val="00711569"/>
    <w:rsid w:val="00712002"/>
    <w:rsid w:val="00712672"/>
    <w:rsid w:val="00716EE5"/>
    <w:rsid w:val="0072135C"/>
    <w:rsid w:val="007229FE"/>
    <w:rsid w:val="00722CD2"/>
    <w:rsid w:val="00723133"/>
    <w:rsid w:val="00726C5D"/>
    <w:rsid w:val="00730501"/>
    <w:rsid w:val="00730D40"/>
    <w:rsid w:val="00734388"/>
    <w:rsid w:val="007429BD"/>
    <w:rsid w:val="00743BFB"/>
    <w:rsid w:val="00744F8C"/>
    <w:rsid w:val="007477AD"/>
    <w:rsid w:val="00751048"/>
    <w:rsid w:val="00753952"/>
    <w:rsid w:val="00753DE5"/>
    <w:rsid w:val="00753E50"/>
    <w:rsid w:val="007552DD"/>
    <w:rsid w:val="0075742A"/>
    <w:rsid w:val="0076093C"/>
    <w:rsid w:val="00760F70"/>
    <w:rsid w:val="00765B4D"/>
    <w:rsid w:val="00766D8D"/>
    <w:rsid w:val="00771265"/>
    <w:rsid w:val="00772253"/>
    <w:rsid w:val="00775C87"/>
    <w:rsid w:val="0077648E"/>
    <w:rsid w:val="0077759C"/>
    <w:rsid w:val="00782FAB"/>
    <w:rsid w:val="0078346C"/>
    <w:rsid w:val="0078582A"/>
    <w:rsid w:val="00785E78"/>
    <w:rsid w:val="00787ED0"/>
    <w:rsid w:val="007908C4"/>
    <w:rsid w:val="007938A3"/>
    <w:rsid w:val="00793FEF"/>
    <w:rsid w:val="007947CE"/>
    <w:rsid w:val="00794FA5"/>
    <w:rsid w:val="00796A41"/>
    <w:rsid w:val="007A1329"/>
    <w:rsid w:val="007A18C0"/>
    <w:rsid w:val="007A2E3C"/>
    <w:rsid w:val="007A5748"/>
    <w:rsid w:val="007A5C90"/>
    <w:rsid w:val="007A6AD1"/>
    <w:rsid w:val="007A79DF"/>
    <w:rsid w:val="007B1B81"/>
    <w:rsid w:val="007B2E8D"/>
    <w:rsid w:val="007B65C2"/>
    <w:rsid w:val="007B785B"/>
    <w:rsid w:val="007B7A7D"/>
    <w:rsid w:val="007C12BD"/>
    <w:rsid w:val="007C1AC8"/>
    <w:rsid w:val="007C387C"/>
    <w:rsid w:val="007C426C"/>
    <w:rsid w:val="007C4A8F"/>
    <w:rsid w:val="007C52A9"/>
    <w:rsid w:val="007C5AF0"/>
    <w:rsid w:val="007C6225"/>
    <w:rsid w:val="007D53EC"/>
    <w:rsid w:val="007E12DF"/>
    <w:rsid w:val="007E19F9"/>
    <w:rsid w:val="007E20B1"/>
    <w:rsid w:val="007E3CD0"/>
    <w:rsid w:val="007F0142"/>
    <w:rsid w:val="007F16DA"/>
    <w:rsid w:val="007F21C4"/>
    <w:rsid w:val="007F5C20"/>
    <w:rsid w:val="007F6981"/>
    <w:rsid w:val="00800CC1"/>
    <w:rsid w:val="00802645"/>
    <w:rsid w:val="0080277B"/>
    <w:rsid w:val="00802E9E"/>
    <w:rsid w:val="008047FB"/>
    <w:rsid w:val="008048BB"/>
    <w:rsid w:val="00805C13"/>
    <w:rsid w:val="008071A6"/>
    <w:rsid w:val="00811EC4"/>
    <w:rsid w:val="008127EF"/>
    <w:rsid w:val="0081375D"/>
    <w:rsid w:val="00820B34"/>
    <w:rsid w:val="00822B53"/>
    <w:rsid w:val="008247D1"/>
    <w:rsid w:val="008256E7"/>
    <w:rsid w:val="00830B4E"/>
    <w:rsid w:val="00832808"/>
    <w:rsid w:val="00833303"/>
    <w:rsid w:val="00834734"/>
    <w:rsid w:val="0083549C"/>
    <w:rsid w:val="008367EA"/>
    <w:rsid w:val="00836995"/>
    <w:rsid w:val="00840ACA"/>
    <w:rsid w:val="00840D19"/>
    <w:rsid w:val="008418D5"/>
    <w:rsid w:val="00842FB0"/>
    <w:rsid w:val="00843147"/>
    <w:rsid w:val="00843704"/>
    <w:rsid w:val="0084495F"/>
    <w:rsid w:val="00845729"/>
    <w:rsid w:val="008508AB"/>
    <w:rsid w:val="00852342"/>
    <w:rsid w:val="008523D0"/>
    <w:rsid w:val="00853704"/>
    <w:rsid w:val="00853AAC"/>
    <w:rsid w:val="00860248"/>
    <w:rsid w:val="00861982"/>
    <w:rsid w:val="00862075"/>
    <w:rsid w:val="00864C07"/>
    <w:rsid w:val="00866FE4"/>
    <w:rsid w:val="008709A7"/>
    <w:rsid w:val="00870E53"/>
    <w:rsid w:val="00872AF0"/>
    <w:rsid w:val="00872F23"/>
    <w:rsid w:val="0087324E"/>
    <w:rsid w:val="00875D3B"/>
    <w:rsid w:val="0087780D"/>
    <w:rsid w:val="008831A4"/>
    <w:rsid w:val="00883947"/>
    <w:rsid w:val="0088557E"/>
    <w:rsid w:val="00887A7C"/>
    <w:rsid w:val="00890153"/>
    <w:rsid w:val="00894D73"/>
    <w:rsid w:val="00895DCD"/>
    <w:rsid w:val="00896160"/>
    <w:rsid w:val="008A010B"/>
    <w:rsid w:val="008A4DFF"/>
    <w:rsid w:val="008A57EC"/>
    <w:rsid w:val="008B0DBA"/>
    <w:rsid w:val="008B4026"/>
    <w:rsid w:val="008B4966"/>
    <w:rsid w:val="008B6EA9"/>
    <w:rsid w:val="008C25C5"/>
    <w:rsid w:val="008C3464"/>
    <w:rsid w:val="008C34B8"/>
    <w:rsid w:val="008C407E"/>
    <w:rsid w:val="008C5E1E"/>
    <w:rsid w:val="008C5F1A"/>
    <w:rsid w:val="008C6AE4"/>
    <w:rsid w:val="008D1207"/>
    <w:rsid w:val="008D3513"/>
    <w:rsid w:val="008D3986"/>
    <w:rsid w:val="008D46DF"/>
    <w:rsid w:val="008D5D9E"/>
    <w:rsid w:val="008D74C9"/>
    <w:rsid w:val="008E1AB7"/>
    <w:rsid w:val="008E2CC9"/>
    <w:rsid w:val="008E423B"/>
    <w:rsid w:val="008E51E9"/>
    <w:rsid w:val="008E5A3F"/>
    <w:rsid w:val="008F1547"/>
    <w:rsid w:val="008F3356"/>
    <w:rsid w:val="008F38B8"/>
    <w:rsid w:val="008F3CFA"/>
    <w:rsid w:val="008F4B3C"/>
    <w:rsid w:val="008F6348"/>
    <w:rsid w:val="00901FEC"/>
    <w:rsid w:val="0090203A"/>
    <w:rsid w:val="00902054"/>
    <w:rsid w:val="00903D35"/>
    <w:rsid w:val="0090406D"/>
    <w:rsid w:val="0091087B"/>
    <w:rsid w:val="00911D7F"/>
    <w:rsid w:val="009131F4"/>
    <w:rsid w:val="00913839"/>
    <w:rsid w:val="00914711"/>
    <w:rsid w:val="00914DFD"/>
    <w:rsid w:val="009162C8"/>
    <w:rsid w:val="00916733"/>
    <w:rsid w:val="0092135A"/>
    <w:rsid w:val="009225B7"/>
    <w:rsid w:val="0092574C"/>
    <w:rsid w:val="00925F09"/>
    <w:rsid w:val="0093040C"/>
    <w:rsid w:val="0093310C"/>
    <w:rsid w:val="0093340D"/>
    <w:rsid w:val="009340A4"/>
    <w:rsid w:val="009345A6"/>
    <w:rsid w:val="00935255"/>
    <w:rsid w:val="00937150"/>
    <w:rsid w:val="009410C4"/>
    <w:rsid w:val="00943BCC"/>
    <w:rsid w:val="00944BBD"/>
    <w:rsid w:val="009451E2"/>
    <w:rsid w:val="00947ACE"/>
    <w:rsid w:val="00951442"/>
    <w:rsid w:val="009521FB"/>
    <w:rsid w:val="00953AD8"/>
    <w:rsid w:val="0095577C"/>
    <w:rsid w:val="00957258"/>
    <w:rsid w:val="0096061E"/>
    <w:rsid w:val="00960E03"/>
    <w:rsid w:val="00963968"/>
    <w:rsid w:val="00964844"/>
    <w:rsid w:val="00966D57"/>
    <w:rsid w:val="0097117B"/>
    <w:rsid w:val="00971E5D"/>
    <w:rsid w:val="00971F86"/>
    <w:rsid w:val="009767D8"/>
    <w:rsid w:val="00977CDE"/>
    <w:rsid w:val="00983639"/>
    <w:rsid w:val="00984E8D"/>
    <w:rsid w:val="00984F05"/>
    <w:rsid w:val="00990927"/>
    <w:rsid w:val="009911D9"/>
    <w:rsid w:val="00991695"/>
    <w:rsid w:val="00991806"/>
    <w:rsid w:val="0099299D"/>
    <w:rsid w:val="00995C6C"/>
    <w:rsid w:val="00997AA1"/>
    <w:rsid w:val="009A031E"/>
    <w:rsid w:val="009A0655"/>
    <w:rsid w:val="009A18BE"/>
    <w:rsid w:val="009A22C1"/>
    <w:rsid w:val="009A50BB"/>
    <w:rsid w:val="009B1061"/>
    <w:rsid w:val="009B1C92"/>
    <w:rsid w:val="009B2B4A"/>
    <w:rsid w:val="009B3412"/>
    <w:rsid w:val="009B3689"/>
    <w:rsid w:val="009B3CF3"/>
    <w:rsid w:val="009B4944"/>
    <w:rsid w:val="009B569D"/>
    <w:rsid w:val="009B6351"/>
    <w:rsid w:val="009B7C04"/>
    <w:rsid w:val="009C2AAD"/>
    <w:rsid w:val="009C3F71"/>
    <w:rsid w:val="009C42B0"/>
    <w:rsid w:val="009C48EA"/>
    <w:rsid w:val="009C5DD8"/>
    <w:rsid w:val="009C5F68"/>
    <w:rsid w:val="009D02B0"/>
    <w:rsid w:val="009D17AF"/>
    <w:rsid w:val="009D2C43"/>
    <w:rsid w:val="009D506A"/>
    <w:rsid w:val="009D64BE"/>
    <w:rsid w:val="009D6517"/>
    <w:rsid w:val="009D675E"/>
    <w:rsid w:val="009D6A57"/>
    <w:rsid w:val="009E039D"/>
    <w:rsid w:val="009E11C5"/>
    <w:rsid w:val="009E1852"/>
    <w:rsid w:val="009E4298"/>
    <w:rsid w:val="009E4353"/>
    <w:rsid w:val="009F1694"/>
    <w:rsid w:val="009F7816"/>
    <w:rsid w:val="00A00459"/>
    <w:rsid w:val="00A028FF"/>
    <w:rsid w:val="00A029B0"/>
    <w:rsid w:val="00A0598A"/>
    <w:rsid w:val="00A10242"/>
    <w:rsid w:val="00A122B3"/>
    <w:rsid w:val="00A15292"/>
    <w:rsid w:val="00A1696D"/>
    <w:rsid w:val="00A2040F"/>
    <w:rsid w:val="00A2064E"/>
    <w:rsid w:val="00A21DD1"/>
    <w:rsid w:val="00A22D1B"/>
    <w:rsid w:val="00A24850"/>
    <w:rsid w:val="00A24DDF"/>
    <w:rsid w:val="00A259A6"/>
    <w:rsid w:val="00A27C6B"/>
    <w:rsid w:val="00A335D6"/>
    <w:rsid w:val="00A339D3"/>
    <w:rsid w:val="00A346BE"/>
    <w:rsid w:val="00A41EAB"/>
    <w:rsid w:val="00A43EE1"/>
    <w:rsid w:val="00A44247"/>
    <w:rsid w:val="00A45B88"/>
    <w:rsid w:val="00A50D87"/>
    <w:rsid w:val="00A50E5A"/>
    <w:rsid w:val="00A56E2D"/>
    <w:rsid w:val="00A57777"/>
    <w:rsid w:val="00A64939"/>
    <w:rsid w:val="00A654FA"/>
    <w:rsid w:val="00A71463"/>
    <w:rsid w:val="00A76874"/>
    <w:rsid w:val="00A76D04"/>
    <w:rsid w:val="00A823D6"/>
    <w:rsid w:val="00A840BC"/>
    <w:rsid w:val="00A8533E"/>
    <w:rsid w:val="00A86942"/>
    <w:rsid w:val="00A86C8B"/>
    <w:rsid w:val="00A87660"/>
    <w:rsid w:val="00A939A1"/>
    <w:rsid w:val="00A972AA"/>
    <w:rsid w:val="00AA0505"/>
    <w:rsid w:val="00AA1987"/>
    <w:rsid w:val="00AA210A"/>
    <w:rsid w:val="00AA21C2"/>
    <w:rsid w:val="00AA2D2C"/>
    <w:rsid w:val="00AA52B9"/>
    <w:rsid w:val="00AA5392"/>
    <w:rsid w:val="00AA5BEA"/>
    <w:rsid w:val="00AB09CC"/>
    <w:rsid w:val="00AB0CD4"/>
    <w:rsid w:val="00AB1D7A"/>
    <w:rsid w:val="00AB2B4B"/>
    <w:rsid w:val="00AB3C2D"/>
    <w:rsid w:val="00AC0D31"/>
    <w:rsid w:val="00AC304C"/>
    <w:rsid w:val="00AC31A9"/>
    <w:rsid w:val="00AC5510"/>
    <w:rsid w:val="00AC5ABE"/>
    <w:rsid w:val="00AD0202"/>
    <w:rsid w:val="00AD02C2"/>
    <w:rsid w:val="00AD3309"/>
    <w:rsid w:val="00AD51A0"/>
    <w:rsid w:val="00AD5D77"/>
    <w:rsid w:val="00AD60EA"/>
    <w:rsid w:val="00AD6C32"/>
    <w:rsid w:val="00AD6C62"/>
    <w:rsid w:val="00AD7EFD"/>
    <w:rsid w:val="00AE226B"/>
    <w:rsid w:val="00AE294F"/>
    <w:rsid w:val="00AE6592"/>
    <w:rsid w:val="00AE6815"/>
    <w:rsid w:val="00AF2CF3"/>
    <w:rsid w:val="00AF32F5"/>
    <w:rsid w:val="00AF4C7A"/>
    <w:rsid w:val="00AF4D92"/>
    <w:rsid w:val="00AF5901"/>
    <w:rsid w:val="00AF5C0C"/>
    <w:rsid w:val="00AF6305"/>
    <w:rsid w:val="00AF7B18"/>
    <w:rsid w:val="00B0312B"/>
    <w:rsid w:val="00B0423C"/>
    <w:rsid w:val="00B04D25"/>
    <w:rsid w:val="00B06422"/>
    <w:rsid w:val="00B0788C"/>
    <w:rsid w:val="00B10939"/>
    <w:rsid w:val="00B12208"/>
    <w:rsid w:val="00B12ED0"/>
    <w:rsid w:val="00B12FCF"/>
    <w:rsid w:val="00B16C50"/>
    <w:rsid w:val="00B175D1"/>
    <w:rsid w:val="00B179BB"/>
    <w:rsid w:val="00B2087A"/>
    <w:rsid w:val="00B2253B"/>
    <w:rsid w:val="00B22717"/>
    <w:rsid w:val="00B271D4"/>
    <w:rsid w:val="00B27C98"/>
    <w:rsid w:val="00B304E5"/>
    <w:rsid w:val="00B31B42"/>
    <w:rsid w:val="00B31B5A"/>
    <w:rsid w:val="00B334F0"/>
    <w:rsid w:val="00B37A04"/>
    <w:rsid w:val="00B42471"/>
    <w:rsid w:val="00B44911"/>
    <w:rsid w:val="00B455D9"/>
    <w:rsid w:val="00B45C13"/>
    <w:rsid w:val="00B45D25"/>
    <w:rsid w:val="00B47401"/>
    <w:rsid w:val="00B47560"/>
    <w:rsid w:val="00B475DD"/>
    <w:rsid w:val="00B52427"/>
    <w:rsid w:val="00B52473"/>
    <w:rsid w:val="00B5721E"/>
    <w:rsid w:val="00B574F7"/>
    <w:rsid w:val="00B57C5B"/>
    <w:rsid w:val="00B57E1E"/>
    <w:rsid w:val="00B63DBE"/>
    <w:rsid w:val="00B707C5"/>
    <w:rsid w:val="00B72EBC"/>
    <w:rsid w:val="00B73CE6"/>
    <w:rsid w:val="00B74117"/>
    <w:rsid w:val="00B75978"/>
    <w:rsid w:val="00B7652D"/>
    <w:rsid w:val="00B77F78"/>
    <w:rsid w:val="00B81BAE"/>
    <w:rsid w:val="00B8569B"/>
    <w:rsid w:val="00B86ECE"/>
    <w:rsid w:val="00B912CF"/>
    <w:rsid w:val="00B91F4D"/>
    <w:rsid w:val="00B9599A"/>
    <w:rsid w:val="00B960AA"/>
    <w:rsid w:val="00BA0DB8"/>
    <w:rsid w:val="00BA3E4C"/>
    <w:rsid w:val="00BA3F2D"/>
    <w:rsid w:val="00BB0568"/>
    <w:rsid w:val="00BB1577"/>
    <w:rsid w:val="00BB2746"/>
    <w:rsid w:val="00BB2814"/>
    <w:rsid w:val="00BB5278"/>
    <w:rsid w:val="00BC2433"/>
    <w:rsid w:val="00BC249E"/>
    <w:rsid w:val="00BC2D0D"/>
    <w:rsid w:val="00BC3D49"/>
    <w:rsid w:val="00BC7FA5"/>
    <w:rsid w:val="00BD3190"/>
    <w:rsid w:val="00BD52C8"/>
    <w:rsid w:val="00BD54E2"/>
    <w:rsid w:val="00BD54FE"/>
    <w:rsid w:val="00BD56DD"/>
    <w:rsid w:val="00BD7E1F"/>
    <w:rsid w:val="00BE0043"/>
    <w:rsid w:val="00BE0ADD"/>
    <w:rsid w:val="00BE1787"/>
    <w:rsid w:val="00BE1A2E"/>
    <w:rsid w:val="00BE2D23"/>
    <w:rsid w:val="00BE3E7D"/>
    <w:rsid w:val="00BE51CA"/>
    <w:rsid w:val="00BE5659"/>
    <w:rsid w:val="00BE6560"/>
    <w:rsid w:val="00BE78AD"/>
    <w:rsid w:val="00BE7A64"/>
    <w:rsid w:val="00BE7DC8"/>
    <w:rsid w:val="00BF407D"/>
    <w:rsid w:val="00BF4A8D"/>
    <w:rsid w:val="00BF5712"/>
    <w:rsid w:val="00BF6C2E"/>
    <w:rsid w:val="00C010BD"/>
    <w:rsid w:val="00C03CDD"/>
    <w:rsid w:val="00C11CD2"/>
    <w:rsid w:val="00C11F15"/>
    <w:rsid w:val="00C12E6E"/>
    <w:rsid w:val="00C13C4F"/>
    <w:rsid w:val="00C16414"/>
    <w:rsid w:val="00C16CD6"/>
    <w:rsid w:val="00C17C78"/>
    <w:rsid w:val="00C23AB1"/>
    <w:rsid w:val="00C25505"/>
    <w:rsid w:val="00C25FAB"/>
    <w:rsid w:val="00C323EC"/>
    <w:rsid w:val="00C32A72"/>
    <w:rsid w:val="00C330A2"/>
    <w:rsid w:val="00C368CE"/>
    <w:rsid w:val="00C3743C"/>
    <w:rsid w:val="00C37B6E"/>
    <w:rsid w:val="00C41E50"/>
    <w:rsid w:val="00C42A9F"/>
    <w:rsid w:val="00C44206"/>
    <w:rsid w:val="00C460E5"/>
    <w:rsid w:val="00C46839"/>
    <w:rsid w:val="00C50A4C"/>
    <w:rsid w:val="00C51FCA"/>
    <w:rsid w:val="00C56A3F"/>
    <w:rsid w:val="00C56EE3"/>
    <w:rsid w:val="00C577ED"/>
    <w:rsid w:val="00C65A00"/>
    <w:rsid w:val="00C663B4"/>
    <w:rsid w:val="00C66556"/>
    <w:rsid w:val="00C7152B"/>
    <w:rsid w:val="00C71DEC"/>
    <w:rsid w:val="00C758B9"/>
    <w:rsid w:val="00C75DD4"/>
    <w:rsid w:val="00C8076F"/>
    <w:rsid w:val="00C80E87"/>
    <w:rsid w:val="00C84C8F"/>
    <w:rsid w:val="00C85795"/>
    <w:rsid w:val="00C86DFD"/>
    <w:rsid w:val="00C91320"/>
    <w:rsid w:val="00C9161F"/>
    <w:rsid w:val="00C91710"/>
    <w:rsid w:val="00C95828"/>
    <w:rsid w:val="00CA05A3"/>
    <w:rsid w:val="00CA0F5C"/>
    <w:rsid w:val="00CA1CA8"/>
    <w:rsid w:val="00CA296E"/>
    <w:rsid w:val="00CA3349"/>
    <w:rsid w:val="00CA4473"/>
    <w:rsid w:val="00CA5CC2"/>
    <w:rsid w:val="00CA6AAC"/>
    <w:rsid w:val="00CA6AB0"/>
    <w:rsid w:val="00CB0AE3"/>
    <w:rsid w:val="00CB0ECD"/>
    <w:rsid w:val="00CB16D0"/>
    <w:rsid w:val="00CB371E"/>
    <w:rsid w:val="00CB4173"/>
    <w:rsid w:val="00CB5D9F"/>
    <w:rsid w:val="00CB5FCD"/>
    <w:rsid w:val="00CB7660"/>
    <w:rsid w:val="00CC0DE5"/>
    <w:rsid w:val="00CC1A43"/>
    <w:rsid w:val="00CC2931"/>
    <w:rsid w:val="00CC45A0"/>
    <w:rsid w:val="00CC5AFD"/>
    <w:rsid w:val="00CC6A14"/>
    <w:rsid w:val="00CC6B35"/>
    <w:rsid w:val="00CC76FB"/>
    <w:rsid w:val="00CC7A63"/>
    <w:rsid w:val="00CD0401"/>
    <w:rsid w:val="00CD1D5A"/>
    <w:rsid w:val="00CD2E00"/>
    <w:rsid w:val="00CD4E23"/>
    <w:rsid w:val="00CD539C"/>
    <w:rsid w:val="00CD53EE"/>
    <w:rsid w:val="00CE1853"/>
    <w:rsid w:val="00CE2EA2"/>
    <w:rsid w:val="00CE3D8E"/>
    <w:rsid w:val="00CE485B"/>
    <w:rsid w:val="00CE4CAB"/>
    <w:rsid w:val="00CF1596"/>
    <w:rsid w:val="00CF1B9B"/>
    <w:rsid w:val="00CF2B93"/>
    <w:rsid w:val="00CF78A1"/>
    <w:rsid w:val="00D004A7"/>
    <w:rsid w:val="00D02257"/>
    <w:rsid w:val="00D032B3"/>
    <w:rsid w:val="00D10501"/>
    <w:rsid w:val="00D11742"/>
    <w:rsid w:val="00D11DCE"/>
    <w:rsid w:val="00D1639C"/>
    <w:rsid w:val="00D16A69"/>
    <w:rsid w:val="00D17F7A"/>
    <w:rsid w:val="00D217A2"/>
    <w:rsid w:val="00D2315C"/>
    <w:rsid w:val="00D25D69"/>
    <w:rsid w:val="00D2640F"/>
    <w:rsid w:val="00D26B73"/>
    <w:rsid w:val="00D308C4"/>
    <w:rsid w:val="00D30E3E"/>
    <w:rsid w:val="00D313EF"/>
    <w:rsid w:val="00D355C2"/>
    <w:rsid w:val="00D37211"/>
    <w:rsid w:val="00D374AF"/>
    <w:rsid w:val="00D37988"/>
    <w:rsid w:val="00D37CC0"/>
    <w:rsid w:val="00D435DB"/>
    <w:rsid w:val="00D4372E"/>
    <w:rsid w:val="00D47DEB"/>
    <w:rsid w:val="00D50459"/>
    <w:rsid w:val="00D50BD9"/>
    <w:rsid w:val="00D52534"/>
    <w:rsid w:val="00D53CAC"/>
    <w:rsid w:val="00D55720"/>
    <w:rsid w:val="00D5665E"/>
    <w:rsid w:val="00D60461"/>
    <w:rsid w:val="00D606CA"/>
    <w:rsid w:val="00D61CEE"/>
    <w:rsid w:val="00D64AC6"/>
    <w:rsid w:val="00D64B75"/>
    <w:rsid w:val="00D654EF"/>
    <w:rsid w:val="00D6703A"/>
    <w:rsid w:val="00D70E09"/>
    <w:rsid w:val="00D70FC3"/>
    <w:rsid w:val="00D71882"/>
    <w:rsid w:val="00D80934"/>
    <w:rsid w:val="00D81BAC"/>
    <w:rsid w:val="00D8401A"/>
    <w:rsid w:val="00D85ABA"/>
    <w:rsid w:val="00D8676E"/>
    <w:rsid w:val="00D86AD9"/>
    <w:rsid w:val="00D878F1"/>
    <w:rsid w:val="00D9333A"/>
    <w:rsid w:val="00D96BF3"/>
    <w:rsid w:val="00DA08AA"/>
    <w:rsid w:val="00DA1C60"/>
    <w:rsid w:val="00DA381B"/>
    <w:rsid w:val="00DA3919"/>
    <w:rsid w:val="00DA3A07"/>
    <w:rsid w:val="00DA51C5"/>
    <w:rsid w:val="00DA56E2"/>
    <w:rsid w:val="00DA60E9"/>
    <w:rsid w:val="00DA6F13"/>
    <w:rsid w:val="00DA777B"/>
    <w:rsid w:val="00DB073D"/>
    <w:rsid w:val="00DB56AB"/>
    <w:rsid w:val="00DB5908"/>
    <w:rsid w:val="00DB5936"/>
    <w:rsid w:val="00DB6348"/>
    <w:rsid w:val="00DB6DDC"/>
    <w:rsid w:val="00DB735A"/>
    <w:rsid w:val="00DB7421"/>
    <w:rsid w:val="00DB7E30"/>
    <w:rsid w:val="00DC0B38"/>
    <w:rsid w:val="00DC1986"/>
    <w:rsid w:val="00DC1996"/>
    <w:rsid w:val="00DC24EA"/>
    <w:rsid w:val="00DC3F3B"/>
    <w:rsid w:val="00DC4C00"/>
    <w:rsid w:val="00DC4FF9"/>
    <w:rsid w:val="00DC52FD"/>
    <w:rsid w:val="00DC585F"/>
    <w:rsid w:val="00DC75FF"/>
    <w:rsid w:val="00DC7834"/>
    <w:rsid w:val="00DD129F"/>
    <w:rsid w:val="00DE2121"/>
    <w:rsid w:val="00DE36D1"/>
    <w:rsid w:val="00DE619F"/>
    <w:rsid w:val="00DF4106"/>
    <w:rsid w:val="00DF564B"/>
    <w:rsid w:val="00DF585B"/>
    <w:rsid w:val="00DF68BE"/>
    <w:rsid w:val="00DF68CA"/>
    <w:rsid w:val="00DF6B7B"/>
    <w:rsid w:val="00E008EF"/>
    <w:rsid w:val="00E009D0"/>
    <w:rsid w:val="00E00F86"/>
    <w:rsid w:val="00E01FF0"/>
    <w:rsid w:val="00E027DA"/>
    <w:rsid w:val="00E0359D"/>
    <w:rsid w:val="00E03EC5"/>
    <w:rsid w:val="00E045E3"/>
    <w:rsid w:val="00E06F17"/>
    <w:rsid w:val="00E073B0"/>
    <w:rsid w:val="00E07685"/>
    <w:rsid w:val="00E10499"/>
    <w:rsid w:val="00E10516"/>
    <w:rsid w:val="00E10C88"/>
    <w:rsid w:val="00E11637"/>
    <w:rsid w:val="00E13C88"/>
    <w:rsid w:val="00E16F79"/>
    <w:rsid w:val="00E21147"/>
    <w:rsid w:val="00E216A6"/>
    <w:rsid w:val="00E2282A"/>
    <w:rsid w:val="00E22DA2"/>
    <w:rsid w:val="00E239EB"/>
    <w:rsid w:val="00E246FD"/>
    <w:rsid w:val="00E24DA0"/>
    <w:rsid w:val="00E258B6"/>
    <w:rsid w:val="00E27248"/>
    <w:rsid w:val="00E275E8"/>
    <w:rsid w:val="00E3000A"/>
    <w:rsid w:val="00E347FA"/>
    <w:rsid w:val="00E3542A"/>
    <w:rsid w:val="00E359A7"/>
    <w:rsid w:val="00E36AB7"/>
    <w:rsid w:val="00E37863"/>
    <w:rsid w:val="00E37CD8"/>
    <w:rsid w:val="00E424E1"/>
    <w:rsid w:val="00E43834"/>
    <w:rsid w:val="00E44A08"/>
    <w:rsid w:val="00E44DF8"/>
    <w:rsid w:val="00E4563F"/>
    <w:rsid w:val="00E468C6"/>
    <w:rsid w:val="00E46F2F"/>
    <w:rsid w:val="00E502D5"/>
    <w:rsid w:val="00E53BCA"/>
    <w:rsid w:val="00E546A3"/>
    <w:rsid w:val="00E559D8"/>
    <w:rsid w:val="00E55A84"/>
    <w:rsid w:val="00E61057"/>
    <w:rsid w:val="00E610CE"/>
    <w:rsid w:val="00E61826"/>
    <w:rsid w:val="00E61A51"/>
    <w:rsid w:val="00E62130"/>
    <w:rsid w:val="00E635CC"/>
    <w:rsid w:val="00E651B0"/>
    <w:rsid w:val="00E6577A"/>
    <w:rsid w:val="00E677C6"/>
    <w:rsid w:val="00E71C14"/>
    <w:rsid w:val="00E72B65"/>
    <w:rsid w:val="00E75A75"/>
    <w:rsid w:val="00E81426"/>
    <w:rsid w:val="00E85C48"/>
    <w:rsid w:val="00E915A8"/>
    <w:rsid w:val="00E94057"/>
    <w:rsid w:val="00E94636"/>
    <w:rsid w:val="00E947F9"/>
    <w:rsid w:val="00E955EE"/>
    <w:rsid w:val="00E96C63"/>
    <w:rsid w:val="00E97C78"/>
    <w:rsid w:val="00EA0608"/>
    <w:rsid w:val="00EA357A"/>
    <w:rsid w:val="00EA369E"/>
    <w:rsid w:val="00EA3C1F"/>
    <w:rsid w:val="00EA5FA4"/>
    <w:rsid w:val="00EB06D4"/>
    <w:rsid w:val="00EB24BF"/>
    <w:rsid w:val="00EB7174"/>
    <w:rsid w:val="00EC0E87"/>
    <w:rsid w:val="00EC2A95"/>
    <w:rsid w:val="00EC2E91"/>
    <w:rsid w:val="00EC3107"/>
    <w:rsid w:val="00EC44A0"/>
    <w:rsid w:val="00EC4F90"/>
    <w:rsid w:val="00EC50FE"/>
    <w:rsid w:val="00EC569E"/>
    <w:rsid w:val="00ED0514"/>
    <w:rsid w:val="00ED0AFC"/>
    <w:rsid w:val="00ED10C4"/>
    <w:rsid w:val="00ED137A"/>
    <w:rsid w:val="00ED22C2"/>
    <w:rsid w:val="00ED299E"/>
    <w:rsid w:val="00ED4B12"/>
    <w:rsid w:val="00ED589B"/>
    <w:rsid w:val="00ED6896"/>
    <w:rsid w:val="00ED7B0C"/>
    <w:rsid w:val="00EE5F20"/>
    <w:rsid w:val="00EF0BC6"/>
    <w:rsid w:val="00EF4B85"/>
    <w:rsid w:val="00EF679F"/>
    <w:rsid w:val="00F00368"/>
    <w:rsid w:val="00F017C6"/>
    <w:rsid w:val="00F01974"/>
    <w:rsid w:val="00F036C6"/>
    <w:rsid w:val="00F03A79"/>
    <w:rsid w:val="00F03F10"/>
    <w:rsid w:val="00F07451"/>
    <w:rsid w:val="00F1195B"/>
    <w:rsid w:val="00F11B53"/>
    <w:rsid w:val="00F14B9D"/>
    <w:rsid w:val="00F14E55"/>
    <w:rsid w:val="00F16577"/>
    <w:rsid w:val="00F176EF"/>
    <w:rsid w:val="00F17A11"/>
    <w:rsid w:val="00F17DDC"/>
    <w:rsid w:val="00F20390"/>
    <w:rsid w:val="00F205B6"/>
    <w:rsid w:val="00F21456"/>
    <w:rsid w:val="00F22235"/>
    <w:rsid w:val="00F22426"/>
    <w:rsid w:val="00F231C8"/>
    <w:rsid w:val="00F30A51"/>
    <w:rsid w:val="00F30DA7"/>
    <w:rsid w:val="00F313A9"/>
    <w:rsid w:val="00F35C3A"/>
    <w:rsid w:val="00F35FE6"/>
    <w:rsid w:val="00F40695"/>
    <w:rsid w:val="00F40AB9"/>
    <w:rsid w:val="00F43F56"/>
    <w:rsid w:val="00F452C7"/>
    <w:rsid w:val="00F46F86"/>
    <w:rsid w:val="00F47058"/>
    <w:rsid w:val="00F475E6"/>
    <w:rsid w:val="00F504FE"/>
    <w:rsid w:val="00F51B2A"/>
    <w:rsid w:val="00F542A3"/>
    <w:rsid w:val="00F54C6F"/>
    <w:rsid w:val="00F56007"/>
    <w:rsid w:val="00F56F7B"/>
    <w:rsid w:val="00F57877"/>
    <w:rsid w:val="00F61583"/>
    <w:rsid w:val="00F6284E"/>
    <w:rsid w:val="00F63097"/>
    <w:rsid w:val="00F64210"/>
    <w:rsid w:val="00F64234"/>
    <w:rsid w:val="00F64742"/>
    <w:rsid w:val="00F64838"/>
    <w:rsid w:val="00F660F6"/>
    <w:rsid w:val="00F66D67"/>
    <w:rsid w:val="00F73E6E"/>
    <w:rsid w:val="00F74847"/>
    <w:rsid w:val="00F74A17"/>
    <w:rsid w:val="00F7778F"/>
    <w:rsid w:val="00F812B5"/>
    <w:rsid w:val="00F829DD"/>
    <w:rsid w:val="00F82B3E"/>
    <w:rsid w:val="00F8305B"/>
    <w:rsid w:val="00F83BAC"/>
    <w:rsid w:val="00F86138"/>
    <w:rsid w:val="00F86559"/>
    <w:rsid w:val="00F879B1"/>
    <w:rsid w:val="00F90783"/>
    <w:rsid w:val="00F91DFE"/>
    <w:rsid w:val="00F93EBC"/>
    <w:rsid w:val="00F9488C"/>
    <w:rsid w:val="00FA06A2"/>
    <w:rsid w:val="00FA1CF9"/>
    <w:rsid w:val="00FA23FD"/>
    <w:rsid w:val="00FA3DE0"/>
    <w:rsid w:val="00FA4285"/>
    <w:rsid w:val="00FA4F1B"/>
    <w:rsid w:val="00FA547B"/>
    <w:rsid w:val="00FB08CA"/>
    <w:rsid w:val="00FB3F43"/>
    <w:rsid w:val="00FC294D"/>
    <w:rsid w:val="00FD0096"/>
    <w:rsid w:val="00FD41D4"/>
    <w:rsid w:val="00FD479D"/>
    <w:rsid w:val="00FD532B"/>
    <w:rsid w:val="00FD5C58"/>
    <w:rsid w:val="00FD604C"/>
    <w:rsid w:val="00FD61A1"/>
    <w:rsid w:val="00FD6BAC"/>
    <w:rsid w:val="00FD6E9F"/>
    <w:rsid w:val="00FD7D66"/>
    <w:rsid w:val="00FE16CE"/>
    <w:rsid w:val="00FE2A3D"/>
    <w:rsid w:val="00FE3807"/>
    <w:rsid w:val="00FE5DFA"/>
    <w:rsid w:val="00FE639B"/>
    <w:rsid w:val="00FE7C21"/>
    <w:rsid w:val="00FF169B"/>
    <w:rsid w:val="00FF25FA"/>
    <w:rsid w:val="00FF4674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9339A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A44247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A44247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1209B5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unhideWhenUsed/>
    <w:rsid w:val="001209B5"/>
    <w:rPr>
      <w:color w:val="954F72"/>
      <w:u w:val="single"/>
    </w:rPr>
  </w:style>
  <w:style w:type="paragraph" w:customStyle="1" w:styleId="msonormal0">
    <w:name w:val="msonormal"/>
    <w:basedOn w:val="prastasis"/>
    <w:rsid w:val="001209B5"/>
    <w:pP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1209B5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7">
    <w:name w:val="xl67"/>
    <w:basedOn w:val="prastasis"/>
    <w:rsid w:val="001209B5"/>
    <w:pPr>
      <w:spacing w:before="100" w:beforeAutospacing="1" w:after="100" w:afterAutospacing="1"/>
    </w:pPr>
    <w:rPr>
      <w:sz w:val="18"/>
      <w:szCs w:val="18"/>
      <w:lang w:eastAsia="lt-LT"/>
    </w:rPr>
  </w:style>
  <w:style w:type="paragraph" w:customStyle="1" w:styleId="xl68">
    <w:name w:val="xl68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69">
    <w:name w:val="xl69"/>
    <w:basedOn w:val="prastasis"/>
    <w:rsid w:val="001209B5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0">
    <w:name w:val="xl70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71">
    <w:name w:val="xl71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2">
    <w:name w:val="xl72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3">
    <w:name w:val="xl7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4">
    <w:name w:val="xl74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5">
    <w:name w:val="xl75"/>
    <w:basedOn w:val="prastasis"/>
    <w:rsid w:val="001209B5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6">
    <w:name w:val="xl76"/>
    <w:basedOn w:val="prastasis"/>
    <w:rsid w:val="001209B5"/>
    <w:pPr>
      <w:pBdr>
        <w:top w:val="single" w:sz="4" w:space="0" w:color="auto"/>
        <w:left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8">
    <w:name w:val="xl78"/>
    <w:basedOn w:val="prastasis"/>
    <w:rsid w:val="001209B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79">
    <w:name w:val="xl79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1209B5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1">
    <w:name w:val="xl81"/>
    <w:basedOn w:val="prastasis"/>
    <w:rsid w:val="001209B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3">
    <w:name w:val="xl83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4">
    <w:name w:val="xl84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5">
    <w:name w:val="xl85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88">
    <w:name w:val="xl88"/>
    <w:basedOn w:val="prastasis"/>
    <w:rsid w:val="001209B5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89">
    <w:name w:val="xl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0">
    <w:name w:val="xl90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91">
    <w:name w:val="xl91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92">
    <w:name w:val="xl92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3">
    <w:name w:val="xl9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4">
    <w:name w:val="xl94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5">
    <w:name w:val="xl9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6">
    <w:name w:val="xl9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97">
    <w:name w:val="xl97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98">
    <w:name w:val="xl98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9">
    <w:name w:val="xl99"/>
    <w:basedOn w:val="prastasis"/>
    <w:rsid w:val="001209B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01">
    <w:name w:val="xl101"/>
    <w:basedOn w:val="prastasis"/>
    <w:rsid w:val="001209B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02">
    <w:name w:val="xl102"/>
    <w:basedOn w:val="prastasis"/>
    <w:rsid w:val="001209B5"/>
    <w:pP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3">
    <w:name w:val="xl103"/>
    <w:basedOn w:val="prastasis"/>
    <w:rsid w:val="001209B5"/>
    <w:pPr>
      <w:pBdr>
        <w:lef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04">
    <w:name w:val="xl10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5">
    <w:name w:val="xl105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106">
    <w:name w:val="xl106"/>
    <w:basedOn w:val="prastasis"/>
    <w:rsid w:val="001209B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1209B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9">
    <w:name w:val="xl109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0">
    <w:name w:val="xl110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1">
    <w:name w:val="xl111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2">
    <w:name w:val="xl112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1209B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4">
    <w:name w:val="xl114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6">
    <w:name w:val="xl11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8">
    <w:name w:val="xl11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9">
    <w:name w:val="xl11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1">
    <w:name w:val="xl12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4">
    <w:name w:val="xl124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6">
    <w:name w:val="xl12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27">
    <w:name w:val="xl12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8">
    <w:name w:val="xl12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29">
    <w:name w:val="xl12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32">
    <w:name w:val="xl13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33">
    <w:name w:val="xl133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34">
    <w:name w:val="xl134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5">
    <w:name w:val="xl135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lt-LT"/>
    </w:rPr>
  </w:style>
  <w:style w:type="paragraph" w:customStyle="1" w:styleId="xl136">
    <w:name w:val="xl136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7">
    <w:name w:val="xl137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39">
    <w:name w:val="xl139"/>
    <w:basedOn w:val="prastasis"/>
    <w:rsid w:val="001209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40">
    <w:name w:val="xl140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41">
    <w:name w:val="xl14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44">
    <w:name w:val="xl144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46">
    <w:name w:val="xl14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7">
    <w:name w:val="xl147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8">
    <w:name w:val="xl148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9">
    <w:name w:val="xl149"/>
    <w:basedOn w:val="prastasis"/>
    <w:rsid w:val="001209B5"/>
    <w:pPr>
      <w:pBdr>
        <w:bottom w:val="single" w:sz="4" w:space="0" w:color="000000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0">
    <w:name w:val="xl150"/>
    <w:basedOn w:val="prastasis"/>
    <w:rsid w:val="001209B5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1">
    <w:name w:val="xl151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2">
    <w:name w:val="xl15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3">
    <w:name w:val="xl153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54">
    <w:name w:val="xl154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5">
    <w:name w:val="xl155"/>
    <w:basedOn w:val="prastasis"/>
    <w:rsid w:val="001209B5"/>
    <w:pP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156">
    <w:name w:val="xl156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7">
    <w:name w:val="xl157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8">
    <w:name w:val="xl15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59">
    <w:name w:val="xl15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60">
    <w:name w:val="xl160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1">
    <w:name w:val="xl16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2">
    <w:name w:val="xl16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63">
    <w:name w:val="xl163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64">
    <w:name w:val="xl164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65">
    <w:name w:val="xl16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66">
    <w:name w:val="xl16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7">
    <w:name w:val="xl167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8">
    <w:name w:val="xl168"/>
    <w:basedOn w:val="prastasis"/>
    <w:rsid w:val="001209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69">
    <w:name w:val="xl169"/>
    <w:basedOn w:val="prastasis"/>
    <w:rsid w:val="001209B5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0">
    <w:name w:val="xl170"/>
    <w:basedOn w:val="prastasis"/>
    <w:rsid w:val="001209B5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1">
    <w:name w:val="xl17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72">
    <w:name w:val="xl17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73">
    <w:name w:val="xl173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74">
    <w:name w:val="xl174"/>
    <w:basedOn w:val="prastasis"/>
    <w:rsid w:val="001209B5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75">
    <w:name w:val="xl175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76">
    <w:name w:val="xl176"/>
    <w:basedOn w:val="prastasis"/>
    <w:rsid w:val="001209B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77">
    <w:name w:val="xl177"/>
    <w:basedOn w:val="prastasis"/>
    <w:rsid w:val="001209B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78">
    <w:name w:val="xl178"/>
    <w:basedOn w:val="prastasis"/>
    <w:rsid w:val="001209B5"/>
    <w:pP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79">
    <w:name w:val="xl179"/>
    <w:basedOn w:val="prastasis"/>
    <w:rsid w:val="001209B5"/>
    <w:pP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1">
    <w:name w:val="xl18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83">
    <w:name w:val="xl18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84">
    <w:name w:val="xl184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85">
    <w:name w:val="xl185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7">
    <w:name w:val="xl187"/>
    <w:basedOn w:val="prastasis"/>
    <w:rsid w:val="001209B5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8">
    <w:name w:val="xl188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89">
    <w:name w:val="xl189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90">
    <w:name w:val="xl190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91">
    <w:name w:val="xl191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2">
    <w:name w:val="xl192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193">
    <w:name w:val="xl193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94">
    <w:name w:val="xl194"/>
    <w:basedOn w:val="prastasis"/>
    <w:rsid w:val="001209B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5">
    <w:name w:val="xl195"/>
    <w:basedOn w:val="prastasis"/>
    <w:rsid w:val="001209B5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6">
    <w:name w:val="xl196"/>
    <w:basedOn w:val="prastasis"/>
    <w:rsid w:val="001209B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97">
    <w:name w:val="xl197"/>
    <w:basedOn w:val="prastasis"/>
    <w:rsid w:val="001209B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98">
    <w:name w:val="xl198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99">
    <w:name w:val="xl199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00">
    <w:name w:val="xl200"/>
    <w:basedOn w:val="prastasis"/>
    <w:rsid w:val="001209B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1">
    <w:name w:val="xl201"/>
    <w:basedOn w:val="prastasis"/>
    <w:rsid w:val="001209B5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2">
    <w:name w:val="xl202"/>
    <w:basedOn w:val="prastasis"/>
    <w:rsid w:val="001209B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1209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204">
    <w:name w:val="xl204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05">
    <w:name w:val="xl205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06">
    <w:name w:val="xl206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07">
    <w:name w:val="xl207"/>
    <w:basedOn w:val="prastasis"/>
    <w:rsid w:val="001209B5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08">
    <w:name w:val="xl20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09">
    <w:name w:val="xl209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10">
    <w:name w:val="xl210"/>
    <w:basedOn w:val="prastasis"/>
    <w:rsid w:val="001209B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11">
    <w:name w:val="xl211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12">
    <w:name w:val="xl212"/>
    <w:basedOn w:val="prastasis"/>
    <w:rsid w:val="001209B5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3">
    <w:name w:val="xl213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4">
    <w:name w:val="xl214"/>
    <w:basedOn w:val="prastasis"/>
    <w:rsid w:val="001209B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16">
    <w:name w:val="xl216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17">
    <w:name w:val="xl217"/>
    <w:basedOn w:val="prastasis"/>
    <w:rsid w:val="001209B5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8">
    <w:name w:val="xl218"/>
    <w:basedOn w:val="prastasis"/>
    <w:rsid w:val="001209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19">
    <w:name w:val="xl219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0">
    <w:name w:val="xl220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21">
    <w:name w:val="xl221"/>
    <w:basedOn w:val="prastasis"/>
    <w:rsid w:val="001209B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2">
    <w:name w:val="xl222"/>
    <w:basedOn w:val="prastasis"/>
    <w:rsid w:val="001209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23">
    <w:name w:val="xl223"/>
    <w:basedOn w:val="prastasis"/>
    <w:rsid w:val="001209B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24">
    <w:name w:val="xl224"/>
    <w:basedOn w:val="prastasis"/>
    <w:rsid w:val="003A1C5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5">
    <w:name w:val="xl225"/>
    <w:basedOn w:val="prastasis"/>
    <w:rsid w:val="003A1C5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26">
    <w:name w:val="xl226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27">
    <w:name w:val="xl227"/>
    <w:basedOn w:val="prastasis"/>
    <w:rsid w:val="003A1C56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28">
    <w:name w:val="xl228"/>
    <w:basedOn w:val="prastasis"/>
    <w:rsid w:val="003A1C56"/>
    <w:pPr>
      <w:pBdr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29">
    <w:name w:val="xl229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0">
    <w:name w:val="xl230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31">
    <w:name w:val="xl231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2">
    <w:name w:val="xl232"/>
    <w:basedOn w:val="prastasis"/>
    <w:rsid w:val="003A1C56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3">
    <w:name w:val="xl233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4">
    <w:name w:val="xl234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35">
    <w:name w:val="xl235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6">
    <w:name w:val="xl236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lang w:eastAsia="lt-LT"/>
    </w:rPr>
  </w:style>
  <w:style w:type="paragraph" w:customStyle="1" w:styleId="xl237">
    <w:name w:val="xl237"/>
    <w:basedOn w:val="prastasis"/>
    <w:rsid w:val="003A1C5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38">
    <w:name w:val="xl238"/>
    <w:basedOn w:val="prastasis"/>
    <w:rsid w:val="003A1C56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39">
    <w:name w:val="xl239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0">
    <w:name w:val="xl240"/>
    <w:basedOn w:val="prastasis"/>
    <w:rsid w:val="003A1C5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41">
    <w:name w:val="xl241"/>
    <w:basedOn w:val="prastasis"/>
    <w:rsid w:val="003A1C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772253"/>
    <w:rPr>
      <w:rFonts w:ascii="TimesLT" w:hAnsi="TimesLT"/>
      <w:sz w:val="24"/>
      <w:lang w:eastAsia="en-US"/>
    </w:rPr>
  </w:style>
  <w:style w:type="paragraph" w:customStyle="1" w:styleId="xl242">
    <w:name w:val="xl24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43">
    <w:name w:val="xl24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44">
    <w:name w:val="xl24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245">
    <w:name w:val="xl245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46">
    <w:name w:val="xl246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7">
    <w:name w:val="xl247"/>
    <w:basedOn w:val="prastasis"/>
    <w:rsid w:val="00D61CEE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48">
    <w:name w:val="xl248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49">
    <w:name w:val="xl249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0">
    <w:name w:val="xl25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1">
    <w:name w:val="xl25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2">
    <w:name w:val="xl252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3">
    <w:name w:val="xl25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54">
    <w:name w:val="xl25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255">
    <w:name w:val="xl25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56">
    <w:name w:val="xl256"/>
    <w:basedOn w:val="prastasis"/>
    <w:rsid w:val="00D61CE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57">
    <w:name w:val="xl257"/>
    <w:basedOn w:val="prastasis"/>
    <w:rsid w:val="00D61CEE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58">
    <w:name w:val="xl258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259">
    <w:name w:val="xl25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0">
    <w:name w:val="xl26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61">
    <w:name w:val="xl261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2">
    <w:name w:val="xl262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3">
    <w:name w:val="xl263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4">
    <w:name w:val="xl26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5">
    <w:name w:val="xl26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66">
    <w:name w:val="xl266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7">
    <w:name w:val="xl267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68">
    <w:name w:val="xl26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69">
    <w:name w:val="xl269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0">
    <w:name w:val="xl27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71">
    <w:name w:val="xl27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2">
    <w:name w:val="xl27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3">
    <w:name w:val="xl273"/>
    <w:basedOn w:val="prastasis"/>
    <w:rsid w:val="00D61CEE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4">
    <w:name w:val="xl274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5">
    <w:name w:val="xl275"/>
    <w:basedOn w:val="prastasis"/>
    <w:rsid w:val="00D61CEE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276">
    <w:name w:val="xl276"/>
    <w:basedOn w:val="prastasis"/>
    <w:rsid w:val="00D61CEE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7">
    <w:name w:val="xl27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78">
    <w:name w:val="xl278"/>
    <w:basedOn w:val="prastasis"/>
    <w:rsid w:val="00D61C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279">
    <w:name w:val="xl279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280">
    <w:name w:val="xl280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1">
    <w:name w:val="xl281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2">
    <w:name w:val="xl282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3">
    <w:name w:val="xl283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284">
    <w:name w:val="xl284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285">
    <w:name w:val="xl285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86">
    <w:name w:val="xl286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87">
    <w:name w:val="xl28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8">
    <w:name w:val="xl288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89">
    <w:name w:val="xl289"/>
    <w:basedOn w:val="prastasis"/>
    <w:rsid w:val="00D61CEE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290">
    <w:name w:val="xl290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242424"/>
      <w:lang w:eastAsia="lt-LT"/>
    </w:rPr>
  </w:style>
  <w:style w:type="paragraph" w:customStyle="1" w:styleId="xl291">
    <w:name w:val="xl291"/>
    <w:basedOn w:val="prastasis"/>
    <w:rsid w:val="00D61C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2">
    <w:name w:val="xl292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3">
    <w:name w:val="xl293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4">
    <w:name w:val="xl294"/>
    <w:basedOn w:val="prastasis"/>
    <w:rsid w:val="00D61C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5">
    <w:name w:val="xl295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296">
    <w:name w:val="xl296"/>
    <w:basedOn w:val="prastasis"/>
    <w:rsid w:val="00D61CEE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297">
    <w:name w:val="xl297"/>
    <w:basedOn w:val="prastasis"/>
    <w:rsid w:val="00D61CEE"/>
    <w:pPr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8">
    <w:name w:val="xl298"/>
    <w:basedOn w:val="prastasis"/>
    <w:rsid w:val="00D61CEE"/>
    <w:pPr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299">
    <w:name w:val="xl299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0">
    <w:name w:val="xl300"/>
    <w:basedOn w:val="prastasis"/>
    <w:rsid w:val="00D61CE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1">
    <w:name w:val="xl301"/>
    <w:basedOn w:val="prastasis"/>
    <w:rsid w:val="00D61CEE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02">
    <w:name w:val="xl302"/>
    <w:basedOn w:val="prastasis"/>
    <w:rsid w:val="00D61CE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303">
    <w:name w:val="xl303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4">
    <w:name w:val="xl304"/>
    <w:basedOn w:val="prastasis"/>
    <w:rsid w:val="00D61C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5">
    <w:name w:val="xl305"/>
    <w:basedOn w:val="prastasis"/>
    <w:rsid w:val="00D61CE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06">
    <w:name w:val="xl306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7">
    <w:name w:val="xl307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08">
    <w:name w:val="xl308"/>
    <w:basedOn w:val="prastasis"/>
    <w:rsid w:val="00D61CE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09">
    <w:name w:val="xl309"/>
    <w:basedOn w:val="prastasis"/>
    <w:rsid w:val="00D61CEE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0">
    <w:name w:val="xl310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1">
    <w:name w:val="xl311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2">
    <w:name w:val="xl312"/>
    <w:basedOn w:val="prastasis"/>
    <w:rsid w:val="00D61CEE"/>
    <w:pPr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13">
    <w:name w:val="xl313"/>
    <w:basedOn w:val="prastasis"/>
    <w:rsid w:val="00D61CEE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314">
    <w:name w:val="xl314"/>
    <w:basedOn w:val="prastasis"/>
    <w:rsid w:val="00D61CEE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5">
    <w:name w:val="xl315"/>
    <w:basedOn w:val="prastasis"/>
    <w:rsid w:val="00D61CEE"/>
    <w:pPr>
      <w:pBdr>
        <w:top w:val="dotted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16">
    <w:name w:val="xl316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17">
    <w:name w:val="xl317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18">
    <w:name w:val="xl318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19">
    <w:name w:val="xl319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0">
    <w:name w:val="xl320"/>
    <w:basedOn w:val="prastasis"/>
    <w:rsid w:val="00D61CEE"/>
    <w:pPr>
      <w:pBdr>
        <w:top w:val="dotted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1">
    <w:name w:val="xl321"/>
    <w:basedOn w:val="prastasis"/>
    <w:rsid w:val="00D61CE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22">
    <w:name w:val="xl322"/>
    <w:basedOn w:val="prastasis"/>
    <w:rsid w:val="00D61CE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3">
    <w:name w:val="xl323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4">
    <w:name w:val="xl324"/>
    <w:basedOn w:val="prastasis"/>
    <w:rsid w:val="00D61C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5">
    <w:name w:val="xl325"/>
    <w:basedOn w:val="prastasis"/>
    <w:rsid w:val="00D61CE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6">
    <w:name w:val="xl326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7">
    <w:name w:val="xl327"/>
    <w:basedOn w:val="prastasis"/>
    <w:rsid w:val="00D61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328">
    <w:name w:val="xl328"/>
    <w:basedOn w:val="prastasis"/>
    <w:rsid w:val="00811EC4"/>
    <w:pPr>
      <w:pBdr>
        <w:top w:val="dotted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29">
    <w:name w:val="xl329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0">
    <w:name w:val="xl33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31">
    <w:name w:val="xl331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2">
    <w:name w:val="xl332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3">
    <w:name w:val="xl333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4">
    <w:name w:val="xl334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35">
    <w:name w:val="xl335"/>
    <w:basedOn w:val="prastasis"/>
    <w:rsid w:val="00811EC4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color w:val="444444"/>
      <w:lang w:eastAsia="lt-LT"/>
    </w:rPr>
  </w:style>
  <w:style w:type="paragraph" w:customStyle="1" w:styleId="xl336">
    <w:name w:val="xl336"/>
    <w:basedOn w:val="prastasis"/>
    <w:rsid w:val="00811EC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37">
    <w:name w:val="xl337"/>
    <w:basedOn w:val="prastasis"/>
    <w:rsid w:val="00811EC4"/>
    <w:pPr>
      <w:pBdr>
        <w:top w:val="dotted" w:sz="4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38">
    <w:name w:val="xl338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39">
    <w:name w:val="xl339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0">
    <w:name w:val="xl340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41">
    <w:name w:val="xl341"/>
    <w:basedOn w:val="prastasis"/>
    <w:rsid w:val="00811EC4"/>
    <w:pPr>
      <w:pBdr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2">
    <w:name w:val="xl34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3">
    <w:name w:val="xl343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44">
    <w:name w:val="xl344"/>
    <w:basedOn w:val="prastasis"/>
    <w:rsid w:val="00811EC4"/>
    <w:pP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5">
    <w:name w:val="xl345"/>
    <w:basedOn w:val="prastasis"/>
    <w:rsid w:val="00811EC4"/>
    <w:pPr>
      <w:pBdr>
        <w:top w:val="dotted" w:sz="4" w:space="0" w:color="auto"/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6">
    <w:name w:val="xl346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347">
    <w:name w:val="xl347"/>
    <w:basedOn w:val="prastasis"/>
    <w:rsid w:val="00811EC4"/>
    <w:pPr>
      <w:pBdr>
        <w:lef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8">
    <w:name w:val="xl348"/>
    <w:basedOn w:val="prastasis"/>
    <w:rsid w:val="00811EC4"/>
    <w:pPr>
      <w:pBdr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49">
    <w:name w:val="xl349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0">
    <w:name w:val="xl350"/>
    <w:basedOn w:val="prastasis"/>
    <w:rsid w:val="00811EC4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1">
    <w:name w:val="xl351"/>
    <w:basedOn w:val="prastasis"/>
    <w:rsid w:val="00811EC4"/>
    <w:pP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2">
    <w:name w:val="xl352"/>
    <w:basedOn w:val="prastasis"/>
    <w:rsid w:val="00811EC4"/>
    <w:pPr>
      <w:pBdr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353">
    <w:name w:val="xl353"/>
    <w:basedOn w:val="prastasis"/>
    <w:rsid w:val="00811EC4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rFonts w:ascii="Arial" w:hAnsi="Arial" w:cs="Arial"/>
      <w:lang w:eastAsia="lt-LT"/>
    </w:rPr>
  </w:style>
  <w:style w:type="paragraph" w:customStyle="1" w:styleId="xl354">
    <w:name w:val="xl354"/>
    <w:basedOn w:val="prastasis"/>
    <w:rsid w:val="00811EC4"/>
    <w:pPr>
      <w:pBdr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355">
    <w:name w:val="xl355"/>
    <w:basedOn w:val="prastasis"/>
    <w:rsid w:val="00811EC4"/>
    <w:pPr>
      <w:pBdr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356">
    <w:name w:val="xl356"/>
    <w:basedOn w:val="prastasis"/>
    <w:rsid w:val="00811EC4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357">
    <w:name w:val="xl357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8">
    <w:name w:val="xl358"/>
    <w:basedOn w:val="prastasis"/>
    <w:rsid w:val="00811E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  <w:style w:type="paragraph" w:customStyle="1" w:styleId="xl359">
    <w:name w:val="xl359"/>
    <w:basedOn w:val="prastasis"/>
    <w:rsid w:val="00811EC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40</TotalTime>
  <Pages>9</Pages>
  <Words>8541</Words>
  <Characters>4869</Characters>
  <Application>Microsoft Office Word</Application>
  <DocSecurity>0</DocSecurity>
  <Lines>40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Irena Gailiuvienė</cp:lastModifiedBy>
  <cp:revision>37</cp:revision>
  <cp:lastPrinted>2024-12-04T07:38:00Z</cp:lastPrinted>
  <dcterms:created xsi:type="dcterms:W3CDTF">2026-08-06T11:54:00Z</dcterms:created>
  <dcterms:modified xsi:type="dcterms:W3CDTF">2026-08-06T13:48:00Z</dcterms:modified>
</cp:coreProperties>
</file>