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10EBED10" w:rsidR="00EB06D4" w:rsidRPr="00EB06D4" w:rsidRDefault="00234E76" w:rsidP="00A44247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3E7A2F52" w:rsidR="00EB06D4" w:rsidRPr="00FE7C21" w:rsidRDefault="00CB7660" w:rsidP="008B4966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FD0096">
        <w:rPr>
          <w:spacing w:val="20"/>
        </w:rPr>
        <w:t>KLAIPĖDOS RAJONO SAVIVALDYBĖS 202</w:t>
      </w:r>
      <w:r w:rsidR="00DC7834">
        <w:rPr>
          <w:spacing w:val="20"/>
        </w:rPr>
        <w:t>6</w:t>
      </w:r>
      <w:r w:rsidR="00AF2CF3">
        <w:rPr>
          <w:rFonts w:ascii="Century Gothic" w:hAnsi="Century Gothic"/>
          <w:spacing w:val="20"/>
        </w:rPr>
        <w:t>−</w:t>
      </w:r>
      <w:r w:rsidR="00F64234">
        <w:rPr>
          <w:spacing w:val="20"/>
        </w:rPr>
        <w:t>202</w:t>
      </w:r>
      <w:r w:rsidR="00DC7834">
        <w:rPr>
          <w:spacing w:val="20"/>
        </w:rPr>
        <w:t>8</w:t>
      </w:r>
      <w:r w:rsidR="00FD0096">
        <w:rPr>
          <w:spacing w:val="20"/>
        </w:rPr>
        <w:t xml:space="preserve"> METŲ BIUDŽETO PATIKSLINIMO</w:t>
      </w:r>
    </w:p>
    <w:p w14:paraId="01BC177C" w14:textId="67FA989A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DC7834">
        <w:rPr>
          <w:rFonts w:ascii="Arial" w:hAnsi="Arial" w:cs="Arial"/>
          <w:caps/>
        </w:rPr>
        <w:t>6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08345A">
        <w:rPr>
          <w:rFonts w:ascii="Arial" w:hAnsi="Arial" w:cs="Arial"/>
        </w:rPr>
        <w:t>rug</w:t>
      </w:r>
      <w:r w:rsidR="00845F83">
        <w:rPr>
          <w:rFonts w:ascii="Arial" w:hAnsi="Arial" w:cs="Arial"/>
        </w:rPr>
        <w:t>sėjo</w:t>
      </w:r>
      <w:r w:rsidR="00FA06A2">
        <w:rPr>
          <w:rFonts w:ascii="Arial" w:hAnsi="Arial" w:cs="Arial"/>
        </w:rPr>
        <w:t xml:space="preserve">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1146FAAD" w:rsidR="00EB06D4" w:rsidRPr="00EB06D4" w:rsidRDefault="00EB06D4" w:rsidP="00DB593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0734AC" w:rsidRPr="00890D92">
        <w:rPr>
          <w:rFonts w:ascii="Arial" w:hAnsi="Arial" w:cs="Arial"/>
        </w:rPr>
        <w:t>15 straipsnio 2 dalies 12 punktu</w:t>
      </w:r>
      <w:r w:rsidR="00C44206">
        <w:rPr>
          <w:rFonts w:ascii="Arial" w:hAnsi="Arial" w:cs="Arial"/>
        </w:rPr>
        <w:t xml:space="preserve">, </w:t>
      </w:r>
      <w:r w:rsidRPr="00203972">
        <w:rPr>
          <w:rFonts w:ascii="Arial" w:hAnsi="Arial" w:cs="Arial"/>
          <w:spacing w:val="20"/>
        </w:rPr>
        <w:t>nusprendžia:</w:t>
      </w:r>
    </w:p>
    <w:p w14:paraId="2E658288" w14:textId="6CE9A9B3" w:rsidR="00D81BAC" w:rsidRDefault="00B87317" w:rsidP="00DB7421">
      <w:pPr>
        <w:pStyle w:val="Betarp"/>
        <w:numPr>
          <w:ilvl w:val="0"/>
          <w:numId w:val="13"/>
        </w:numPr>
        <w:spacing w:line="276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Sumažinti</w:t>
      </w:r>
      <w:r w:rsidR="00743BFB" w:rsidRPr="004822D8">
        <w:rPr>
          <w:rFonts w:ascii="Arial" w:hAnsi="Arial" w:cs="Arial"/>
        </w:rPr>
        <w:t xml:space="preserve"> Klaipėdos rajono savivaldybės 202</w:t>
      </w:r>
      <w:r w:rsidR="009C5F68">
        <w:rPr>
          <w:rFonts w:ascii="Arial" w:hAnsi="Arial" w:cs="Arial"/>
        </w:rPr>
        <w:t>6</w:t>
      </w:r>
      <w:r w:rsidR="003A64A2">
        <w:rPr>
          <w:rFonts w:ascii="Arial" w:hAnsi="Arial" w:cs="Arial"/>
        </w:rPr>
        <w:t xml:space="preserve"> </w:t>
      </w:r>
      <w:r w:rsidR="00743BFB" w:rsidRPr="004822D8">
        <w:rPr>
          <w:rFonts w:ascii="Arial" w:hAnsi="Arial" w:cs="Arial"/>
        </w:rPr>
        <w:t xml:space="preserve">metų biudžeto pajamas </w:t>
      </w:r>
      <w:r>
        <w:rPr>
          <w:rFonts w:ascii="Arial" w:hAnsi="Arial" w:cs="Arial"/>
        </w:rPr>
        <w:t>951,007</w:t>
      </w:r>
      <w:r w:rsidR="00E13C88">
        <w:rPr>
          <w:rFonts w:ascii="Arial" w:hAnsi="Arial" w:cs="Arial"/>
        </w:rPr>
        <w:t xml:space="preserve"> tūkst. eurų, </w:t>
      </w:r>
      <w:r w:rsidR="00EB24BF">
        <w:rPr>
          <w:rFonts w:ascii="Arial" w:hAnsi="Arial" w:cs="Arial"/>
        </w:rPr>
        <w:t xml:space="preserve">skolintas lėšas </w:t>
      </w:r>
      <w:r w:rsidR="00033D64">
        <w:rPr>
          <w:rFonts w:ascii="Arial" w:hAnsi="Arial" w:cs="Arial"/>
        </w:rPr>
        <w:t>152,8</w:t>
      </w:r>
      <w:r w:rsidR="00EB24BF">
        <w:rPr>
          <w:rFonts w:ascii="Arial" w:hAnsi="Arial" w:cs="Arial"/>
        </w:rPr>
        <w:t xml:space="preserve"> tūkst. eurų</w:t>
      </w:r>
      <w:r w:rsidR="00D81BAC">
        <w:rPr>
          <w:rFonts w:ascii="Arial" w:hAnsi="Arial" w:cs="Arial"/>
        </w:rPr>
        <w:t>.</w:t>
      </w:r>
    </w:p>
    <w:p w14:paraId="60CB1661" w14:textId="178DAC19" w:rsidR="00EB06D4" w:rsidRPr="00EB06D4" w:rsidRDefault="00BF14B1" w:rsidP="00213817">
      <w:pPr>
        <w:pStyle w:val="Betarp"/>
        <w:numPr>
          <w:ilvl w:val="0"/>
          <w:numId w:val="13"/>
        </w:numPr>
        <w:spacing w:line="276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Sumažinti</w:t>
      </w:r>
      <w:r w:rsidR="00D81BAC">
        <w:rPr>
          <w:rFonts w:ascii="Arial" w:hAnsi="Arial" w:cs="Arial"/>
        </w:rPr>
        <w:t xml:space="preserve"> Klaipėdos rajono savivaldybės</w:t>
      </w:r>
      <w:r w:rsidR="00743BFB" w:rsidRPr="004822D8">
        <w:rPr>
          <w:rFonts w:ascii="Arial" w:hAnsi="Arial" w:cs="Arial"/>
        </w:rPr>
        <w:t xml:space="preserve"> </w:t>
      </w:r>
      <w:r w:rsidR="00DB7421">
        <w:rPr>
          <w:rFonts w:ascii="Arial" w:hAnsi="Arial" w:cs="Arial"/>
        </w:rPr>
        <w:t xml:space="preserve">2026 metų biudžeto </w:t>
      </w:r>
      <w:r w:rsidR="00743BFB" w:rsidRPr="004822D8">
        <w:rPr>
          <w:rFonts w:ascii="Arial" w:hAnsi="Arial" w:cs="Arial"/>
        </w:rPr>
        <w:t xml:space="preserve">asignavimus </w:t>
      </w:r>
      <w:r>
        <w:rPr>
          <w:rFonts w:ascii="Arial" w:hAnsi="Arial" w:cs="Arial"/>
        </w:rPr>
        <w:t>1103,807</w:t>
      </w:r>
      <w:r w:rsidR="00743BFB">
        <w:rPr>
          <w:rFonts w:ascii="Arial" w:hAnsi="Arial" w:cs="Arial"/>
        </w:rPr>
        <w:t xml:space="preserve"> </w:t>
      </w:r>
      <w:r w:rsidR="00743BFB" w:rsidRPr="004822D8">
        <w:rPr>
          <w:rFonts w:ascii="Arial" w:hAnsi="Arial" w:cs="Arial"/>
        </w:rPr>
        <w:t xml:space="preserve">tūkst. </w:t>
      </w:r>
      <w:r w:rsidR="00743BFB" w:rsidRPr="000D331B">
        <w:rPr>
          <w:rFonts w:ascii="Arial" w:hAnsi="Arial" w:cs="Arial"/>
        </w:rPr>
        <w:t>eurų</w:t>
      </w:r>
      <w:r w:rsidR="00914711">
        <w:rPr>
          <w:rFonts w:ascii="Arial" w:hAnsi="Arial" w:cs="Arial"/>
        </w:rPr>
        <w:t xml:space="preserve"> (priedas pridedamas)</w:t>
      </w:r>
      <w:r w:rsidR="00234E76" w:rsidRPr="000D331B">
        <w:rPr>
          <w:rFonts w:ascii="Arial" w:hAnsi="Arial" w:cs="Arial"/>
        </w:rPr>
        <w:t>.</w:t>
      </w:r>
      <w:r w:rsidR="003B7CF5" w:rsidRPr="000D331B">
        <w:rPr>
          <w:rFonts w:ascii="Arial" w:hAnsi="Arial" w:cs="Arial"/>
        </w:rPr>
        <w:t xml:space="preserve">    </w:t>
      </w:r>
    </w:p>
    <w:p w14:paraId="3D2CF4FF" w14:textId="7E932631" w:rsidR="00EB06D4" w:rsidRDefault="00090D24" w:rsidP="00DB5936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EB06D4" w:rsidRPr="00EB06D4">
        <w:rPr>
          <w:rFonts w:ascii="Arial" w:hAnsi="Arial" w:cs="Arial"/>
        </w:rPr>
        <w:t xml:space="preserve">. </w:t>
      </w:r>
      <w:r w:rsidR="00E44A08" w:rsidRPr="00DE7F8A">
        <w:rPr>
          <w:rFonts w:ascii="Arial" w:hAnsi="Arial" w:cs="Arial"/>
        </w:rPr>
        <w:t>Pakeisti Klaipėdos rajono savivaldybės tarybos 202</w:t>
      </w:r>
      <w:r w:rsidR="009B4944">
        <w:rPr>
          <w:rFonts w:ascii="Arial" w:hAnsi="Arial" w:cs="Arial"/>
        </w:rPr>
        <w:t>6</w:t>
      </w:r>
      <w:r w:rsidR="00E44A08" w:rsidRPr="00DE7F8A">
        <w:rPr>
          <w:rFonts w:ascii="Arial" w:hAnsi="Arial" w:cs="Arial"/>
        </w:rPr>
        <w:t xml:space="preserve"> m. sausio </w:t>
      </w:r>
      <w:r w:rsidR="009B4944">
        <w:rPr>
          <w:rFonts w:ascii="Arial" w:hAnsi="Arial" w:cs="Arial"/>
        </w:rPr>
        <w:t>29</w:t>
      </w:r>
      <w:r w:rsidR="00E44A08" w:rsidRPr="00DE7F8A">
        <w:rPr>
          <w:rFonts w:ascii="Arial" w:hAnsi="Arial" w:cs="Arial"/>
        </w:rPr>
        <w:t xml:space="preserve"> d. sprendimo Nr. T11-</w:t>
      </w:r>
      <w:r w:rsidR="009B4944">
        <w:rPr>
          <w:rFonts w:ascii="Arial" w:hAnsi="Arial" w:cs="Arial"/>
        </w:rPr>
        <w:t>32</w:t>
      </w:r>
      <w:r w:rsidR="00E44A08" w:rsidRPr="00DE7F8A">
        <w:rPr>
          <w:rFonts w:ascii="Arial" w:hAnsi="Arial" w:cs="Arial"/>
        </w:rPr>
        <w:t xml:space="preserve"> </w:t>
      </w:r>
      <w:r w:rsidR="00E44A08">
        <w:rPr>
          <w:rFonts w:ascii="Arial" w:hAnsi="Arial" w:cs="Arial"/>
        </w:rPr>
        <w:t>„</w:t>
      </w:r>
      <w:r w:rsidR="00E44A08" w:rsidRPr="00DE7F8A">
        <w:rPr>
          <w:rFonts w:ascii="Arial" w:hAnsi="Arial" w:cs="Arial"/>
        </w:rPr>
        <w:t>Dėl Klaipėdos rajono savivaldybės 202</w:t>
      </w:r>
      <w:r w:rsidR="009B4944">
        <w:rPr>
          <w:rFonts w:ascii="Arial" w:hAnsi="Arial" w:cs="Arial"/>
        </w:rPr>
        <w:t>6</w:t>
      </w:r>
      <w:r w:rsidR="00AF2CF3">
        <w:rPr>
          <w:rFonts w:ascii="Century Gothic" w:hAnsi="Century Gothic" w:cs="Arial"/>
        </w:rPr>
        <w:t>−</w:t>
      </w:r>
      <w:r w:rsidR="00875D3B">
        <w:rPr>
          <w:rFonts w:ascii="Arial" w:hAnsi="Arial" w:cs="Arial"/>
        </w:rPr>
        <w:t>202</w:t>
      </w:r>
      <w:r w:rsidR="009B4944">
        <w:rPr>
          <w:rFonts w:ascii="Arial" w:hAnsi="Arial" w:cs="Arial"/>
        </w:rPr>
        <w:t>8</w:t>
      </w:r>
      <w:r w:rsidR="00E44A08" w:rsidRPr="00DE7F8A">
        <w:rPr>
          <w:rFonts w:ascii="Arial" w:hAnsi="Arial" w:cs="Arial"/>
        </w:rPr>
        <w:t xml:space="preserve"> metų biudžeto patvirtinimo“</w:t>
      </w:r>
      <w:r w:rsidR="003844C7">
        <w:rPr>
          <w:rFonts w:ascii="Arial" w:hAnsi="Arial" w:cs="Arial"/>
        </w:rPr>
        <w:t xml:space="preserve"> 1</w:t>
      </w:r>
      <w:r w:rsidR="00914711">
        <w:rPr>
          <w:rFonts w:ascii="Arial" w:hAnsi="Arial" w:cs="Arial"/>
        </w:rPr>
        <w:t>,</w:t>
      </w:r>
      <w:r w:rsidR="00346BB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</w:t>
      </w:r>
      <w:r w:rsidR="00CF0C09">
        <w:rPr>
          <w:rFonts w:ascii="Arial" w:hAnsi="Arial" w:cs="Arial"/>
        </w:rPr>
        <w:t>, 3</w:t>
      </w:r>
      <w:r w:rsidR="003844C7">
        <w:rPr>
          <w:rFonts w:ascii="Arial" w:hAnsi="Arial" w:cs="Arial"/>
        </w:rPr>
        <w:t xml:space="preserve"> ir 4 priedus ir išdėstyti juos nauja redakcija</w:t>
      </w:r>
      <w:r w:rsidR="00514D35">
        <w:rPr>
          <w:rFonts w:ascii="Arial" w:hAnsi="Arial" w:cs="Arial"/>
        </w:rPr>
        <w:t xml:space="preserve"> (priedai pridedami)</w:t>
      </w:r>
      <w:r w:rsidR="003844C7">
        <w:rPr>
          <w:rFonts w:ascii="Arial" w:hAnsi="Arial" w:cs="Arial"/>
        </w:rPr>
        <w:t>.</w:t>
      </w:r>
    </w:p>
    <w:p w14:paraId="7B6A3138" w14:textId="2DC4136F" w:rsidR="00EB06D4" w:rsidRPr="00234E76" w:rsidRDefault="00090D24" w:rsidP="007E12DF">
      <w:pPr>
        <w:pStyle w:val="Betarp"/>
        <w:spacing w:after="12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4</w:t>
      </w:r>
      <w:r w:rsidR="00753E50">
        <w:rPr>
          <w:rFonts w:ascii="Arial" w:hAnsi="Arial" w:cs="Arial"/>
        </w:rPr>
        <w:t xml:space="preserve">. </w:t>
      </w:r>
      <w:r w:rsidR="00EB06D4" w:rsidRPr="00EB06D4">
        <w:rPr>
          <w:rFonts w:ascii="Arial" w:hAnsi="Arial" w:cs="Arial"/>
        </w:rPr>
        <w:t>Skelbti šį sprendimą Teisės aktų registre.</w:t>
      </w:r>
    </w:p>
    <w:p w14:paraId="7B916AEA" w14:textId="3E0C705A" w:rsidR="00EB06D4" w:rsidRPr="00234E76" w:rsidRDefault="00EB06D4" w:rsidP="00BB2814">
      <w:pPr>
        <w:tabs>
          <w:tab w:val="left" w:pos="3450"/>
        </w:tabs>
        <w:spacing w:before="600"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031AE55F" w:rsidR="00EB06D4" w:rsidRPr="00234E76" w:rsidRDefault="00EB06D4" w:rsidP="00BB2814">
      <w:pPr>
        <w:tabs>
          <w:tab w:val="left" w:pos="7500"/>
        </w:tabs>
        <w:spacing w:before="840" w:after="12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 xml:space="preserve">TEIKIA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0F0FB6FF" w:rsidR="00234E76" w:rsidRPr="00832808" w:rsidRDefault="00EB06D4" w:rsidP="00E53BCA">
      <w:pPr>
        <w:tabs>
          <w:tab w:val="left" w:pos="9639"/>
          <w:tab w:val="left" w:pos="9720"/>
        </w:tabs>
        <w:spacing w:after="120" w:line="276" w:lineRule="auto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PARENGĖ </w:t>
      </w:r>
      <w:r w:rsidR="00BC3D49">
        <w:rPr>
          <w:rFonts w:ascii="Arial" w:hAnsi="Arial" w:cs="Arial"/>
        </w:rPr>
        <w:t>I. Gailiuvienė</w:t>
      </w:r>
    </w:p>
    <w:p w14:paraId="586B8254" w14:textId="2F73A8DB" w:rsidR="00234E76" w:rsidRPr="00694670" w:rsidRDefault="00234E76" w:rsidP="00234E76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694670">
        <w:rPr>
          <w:rFonts w:ascii="Arial" w:hAnsi="Arial" w:cs="Arial"/>
        </w:rPr>
        <w:t xml:space="preserve">SUDERINTA: </w:t>
      </w:r>
    </w:p>
    <w:p w14:paraId="314C4EBE" w14:textId="1DCDB133" w:rsidR="00DD129F" w:rsidRDefault="00325DEF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G. Kuzminskienė</w:t>
      </w:r>
    </w:p>
    <w:p w14:paraId="2B4B413C" w14:textId="58C24E8D" w:rsidR="00BB2814" w:rsidRPr="00694670" w:rsidRDefault="00013C8B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Jasas</w:t>
      </w:r>
    </w:p>
    <w:p w14:paraId="7C138A85" w14:textId="6FA652BF" w:rsidR="00BB2814" w:rsidRPr="00694670" w:rsidRDefault="00C3743C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Kubilius</w:t>
      </w:r>
    </w:p>
    <w:p w14:paraId="28D2E487" w14:textId="5DA201C4" w:rsidR="00CF0C09" w:rsidRDefault="00CF0C09" w:rsidP="0083549C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M. Šatkus</w:t>
      </w:r>
    </w:p>
    <w:p w14:paraId="470B1AE4" w14:textId="728CD1B0" w:rsidR="00B73CE6" w:rsidRDefault="007226EA" w:rsidP="0083549C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J. Bardauskas</w:t>
      </w:r>
    </w:p>
    <w:p w14:paraId="278115ED" w14:textId="450DD280" w:rsidR="00B73CE6" w:rsidRDefault="00802645" w:rsidP="0083549C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R. Lei</w:t>
      </w:r>
      <w:r w:rsidR="00B7652D">
        <w:rPr>
          <w:rFonts w:ascii="Arial" w:hAnsi="Arial" w:cs="Arial"/>
        </w:rPr>
        <w:t>mantas</w:t>
      </w:r>
    </w:p>
    <w:p w14:paraId="5AA559D3" w14:textId="32C5EF59" w:rsidR="00214D09" w:rsidRDefault="00B73CE6" w:rsidP="0083549C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B. Markauskas</w:t>
      </w:r>
      <w:r w:rsidR="00214D09">
        <w:rPr>
          <w:rFonts w:ascii="Arial" w:hAnsi="Arial" w:cs="Arial"/>
        </w:rPr>
        <w:br w:type="page"/>
      </w:r>
    </w:p>
    <w:p w14:paraId="181AAB2A" w14:textId="15130310" w:rsidR="00EB06D4" w:rsidRPr="00FE7C21" w:rsidRDefault="00FE7C21" w:rsidP="00DF4106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FE7C21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FE7C21">
        <w:rPr>
          <w:rFonts w:ascii="Arial" w:hAnsi="Arial" w:cs="Arial"/>
          <w:b/>
          <w:bCs/>
          <w:color w:val="auto"/>
        </w:rPr>
        <w:br/>
      </w:r>
      <w:r w:rsidRPr="00FE7C21">
        <w:rPr>
          <w:rFonts w:ascii="Arial" w:eastAsiaTheme="minorHAnsi" w:hAnsi="Arial" w:cs="Arial"/>
          <w:b/>
          <w:bCs/>
          <w:color w:val="auto"/>
        </w:rPr>
        <w:t>DĖL TARYBOS SPRENDIMO „</w:t>
      </w:r>
      <w:r w:rsidRPr="00FE7C21">
        <w:rPr>
          <w:rFonts w:ascii="Arial" w:hAnsi="Arial" w:cs="Arial"/>
          <w:b/>
          <w:bCs/>
          <w:color w:val="auto"/>
        </w:rPr>
        <w:t xml:space="preserve">DĖL </w:t>
      </w:r>
      <w:r w:rsidR="003B4800" w:rsidRPr="00DE7F8A">
        <w:rPr>
          <w:rFonts w:ascii="Arial" w:hAnsi="Arial" w:cs="Arial"/>
          <w:b/>
          <w:bCs/>
          <w:color w:val="auto"/>
        </w:rPr>
        <w:t>KLAIPĖDOS RAJONO SAVIVALDYBĖS 202</w:t>
      </w:r>
      <w:r w:rsidR="004201D6">
        <w:rPr>
          <w:rFonts w:ascii="Arial" w:hAnsi="Arial" w:cs="Arial"/>
          <w:b/>
          <w:bCs/>
          <w:color w:val="auto"/>
        </w:rPr>
        <w:t>6</w:t>
      </w:r>
      <w:r w:rsidR="00BB2814">
        <w:rPr>
          <w:rFonts w:ascii="Arial" w:hAnsi="Arial" w:cs="Arial"/>
          <w:b/>
          <w:bCs/>
          <w:color w:val="auto"/>
        </w:rPr>
        <w:t>– 202</w:t>
      </w:r>
      <w:r w:rsidR="004201D6">
        <w:rPr>
          <w:rFonts w:ascii="Arial" w:hAnsi="Arial" w:cs="Arial"/>
          <w:b/>
          <w:bCs/>
          <w:color w:val="auto"/>
        </w:rPr>
        <w:t>8</w:t>
      </w:r>
      <w:r w:rsidR="003B4800" w:rsidRPr="00DE7F8A">
        <w:rPr>
          <w:rFonts w:ascii="Arial" w:hAnsi="Arial" w:cs="Arial"/>
          <w:b/>
          <w:bCs/>
          <w:color w:val="auto"/>
        </w:rPr>
        <w:t xml:space="preserve"> METŲ BIUDŽETO PATIKSLIN</w:t>
      </w:r>
      <w:r w:rsidR="007226EA">
        <w:rPr>
          <w:rFonts w:ascii="Arial" w:hAnsi="Arial" w:cs="Arial"/>
          <w:b/>
          <w:bCs/>
          <w:color w:val="auto"/>
        </w:rPr>
        <w:t>10</w:t>
      </w:r>
      <w:r w:rsidR="003B4800" w:rsidRPr="00DE7F8A">
        <w:rPr>
          <w:rFonts w:ascii="Arial" w:hAnsi="Arial" w:cs="Arial"/>
          <w:b/>
          <w:bCs/>
          <w:color w:val="auto"/>
        </w:rPr>
        <w:t>MO</w:t>
      </w:r>
      <w:r w:rsidR="00203972">
        <w:rPr>
          <w:rFonts w:ascii="Arial" w:hAnsi="Arial" w:cs="Arial"/>
          <w:b/>
          <w:bCs/>
          <w:color w:val="auto"/>
        </w:rPr>
        <w:t>“</w:t>
      </w:r>
      <w:r w:rsidRPr="00FE7C21">
        <w:rPr>
          <w:rFonts w:ascii="Arial" w:hAnsi="Arial" w:cs="Arial"/>
          <w:b/>
          <w:bCs/>
          <w:color w:val="auto"/>
        </w:rPr>
        <w:t xml:space="preserve"> PROJEKTO</w:t>
      </w:r>
    </w:p>
    <w:p w14:paraId="5D597026" w14:textId="43637523" w:rsidR="00FE7C21" w:rsidRDefault="00EB06D4" w:rsidP="00DF4106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4201D6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6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7226EA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rugsėjo</w:t>
      </w:r>
      <w:r w:rsidR="00836995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0261B0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10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d.</w:t>
      </w:r>
    </w:p>
    <w:p w14:paraId="6950A6D9" w14:textId="77777777" w:rsidR="00984F05" w:rsidRDefault="00FC294D" w:rsidP="001D52F9">
      <w:pPr>
        <w:pStyle w:val="Sraopastraipa"/>
        <w:tabs>
          <w:tab w:val="num" w:pos="567"/>
          <w:tab w:val="left" w:pos="851"/>
        </w:tabs>
        <w:spacing w:after="120" w:line="276" w:lineRule="auto"/>
        <w:ind w:left="284" w:hanging="284"/>
        <w:jc w:val="both"/>
        <w:rPr>
          <w:rFonts w:ascii="Arial" w:hAnsi="Arial" w:cs="Arial"/>
          <w:bCs/>
        </w:rPr>
      </w:pPr>
      <w:r w:rsidRPr="00984F05">
        <w:rPr>
          <w:rFonts w:ascii="Arial" w:hAnsi="Arial" w:cs="Arial"/>
          <w:b/>
        </w:rPr>
        <w:t>1. Parengto sprendimo projekto tikslai, uždaviniai (ko šiuo sprendimu norima pasiekti):</w:t>
      </w:r>
      <w:r w:rsidRPr="00C86DFD">
        <w:rPr>
          <w:rFonts w:ascii="Arial" w:hAnsi="Arial" w:cs="Arial"/>
          <w:bCs/>
        </w:rPr>
        <w:t xml:space="preserve"> </w:t>
      </w:r>
    </w:p>
    <w:p w14:paraId="762D7909" w14:textId="6C53C059" w:rsidR="00ED6896" w:rsidRPr="00DE7F8A" w:rsidRDefault="00ED6896" w:rsidP="00984F05">
      <w:pPr>
        <w:pStyle w:val="Sraopastraipa"/>
        <w:tabs>
          <w:tab w:val="num" w:pos="567"/>
          <w:tab w:val="left" w:pos="851"/>
        </w:tabs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Parengto sprendimo projekto tikslas – patikslinti 202</w:t>
      </w:r>
      <w:r w:rsidR="004201D6">
        <w:rPr>
          <w:rFonts w:ascii="Arial" w:hAnsi="Arial" w:cs="Arial"/>
          <w:bCs/>
        </w:rPr>
        <w:t>6</w:t>
      </w:r>
      <w:r w:rsidR="00BB2814">
        <w:rPr>
          <w:rFonts w:ascii="Arial" w:hAnsi="Arial" w:cs="Arial"/>
          <w:bCs/>
        </w:rPr>
        <w:t>–202</w:t>
      </w:r>
      <w:r w:rsidR="004201D6">
        <w:rPr>
          <w:rFonts w:ascii="Arial" w:hAnsi="Arial" w:cs="Arial"/>
          <w:bCs/>
        </w:rPr>
        <w:t>8</w:t>
      </w:r>
      <w:r w:rsidR="00BB2814">
        <w:rPr>
          <w:rFonts w:ascii="Arial" w:hAnsi="Arial" w:cs="Arial"/>
          <w:bCs/>
        </w:rPr>
        <w:t xml:space="preserve"> </w:t>
      </w:r>
      <w:r w:rsidRPr="00DE7F8A">
        <w:rPr>
          <w:rFonts w:ascii="Arial" w:hAnsi="Arial" w:cs="Arial"/>
          <w:bCs/>
        </w:rPr>
        <w:t>metų Savivaldybės biudžetą.</w:t>
      </w:r>
    </w:p>
    <w:p w14:paraId="207E2219" w14:textId="77777777" w:rsidR="00AD0202" w:rsidRPr="00DE7F8A" w:rsidRDefault="00FC294D" w:rsidP="00F57877">
      <w:pPr>
        <w:pStyle w:val="Pagrindiniotekstotrauka"/>
        <w:tabs>
          <w:tab w:val="left" w:pos="540"/>
          <w:tab w:val="right" w:pos="9639"/>
        </w:tabs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84F05">
        <w:rPr>
          <w:rFonts w:ascii="Arial" w:hAnsi="Arial" w:cs="Arial"/>
          <w:b/>
        </w:rPr>
        <w:t>2. Kaip šiuo metu yra teisiškai reglamentuojami projekte aptariami klausimai:</w:t>
      </w:r>
      <w:r w:rsidRPr="00C86DFD">
        <w:rPr>
          <w:rFonts w:ascii="Arial" w:hAnsi="Arial" w:cs="Arial"/>
          <w:bCs/>
        </w:rPr>
        <w:t xml:space="preserve"> </w:t>
      </w:r>
      <w:r w:rsidR="00AD0202" w:rsidRPr="00DE7F8A">
        <w:rPr>
          <w:rFonts w:ascii="Arial" w:hAnsi="Arial" w:cs="Arial"/>
        </w:rPr>
        <w:t xml:space="preserve">Vadovaujantis Lietuvos Respublikos vietos savivaldos įstatymo 15 straipsnio 2 dalies 12 punktu, sprendimą dėl savivaldybės biudžeto tikslinimo priima Savivaldybės taryba. </w:t>
      </w:r>
      <w:r w:rsidR="00AD0202" w:rsidRPr="006648BB">
        <w:rPr>
          <w:rFonts w:ascii="Arial" w:hAnsi="Arial" w:cs="Arial"/>
        </w:rPr>
        <w:t>Dotacijų sumas teisės aktais skiria valstybės institucijos.</w:t>
      </w:r>
    </w:p>
    <w:p w14:paraId="44CD2B72" w14:textId="77777777" w:rsidR="006A7345" w:rsidRPr="00984F05" w:rsidRDefault="00FC294D" w:rsidP="00E27248">
      <w:pPr>
        <w:pStyle w:val="Pagrindiniotekstotrauka"/>
        <w:tabs>
          <w:tab w:val="left" w:pos="0"/>
          <w:tab w:val="left" w:pos="142"/>
          <w:tab w:val="left" w:pos="851"/>
        </w:tabs>
        <w:spacing w:after="0" w:line="276" w:lineRule="auto"/>
        <w:ind w:left="284" w:hanging="284"/>
        <w:jc w:val="both"/>
        <w:rPr>
          <w:rFonts w:ascii="Arial" w:hAnsi="Arial" w:cs="Arial"/>
          <w:b/>
        </w:rPr>
      </w:pPr>
      <w:r w:rsidRPr="00984F05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  <w:r w:rsidR="006A7345" w:rsidRPr="00984F05">
        <w:rPr>
          <w:rFonts w:ascii="Arial" w:hAnsi="Arial" w:cs="Arial"/>
          <w:b/>
        </w:rPr>
        <w:t xml:space="preserve"> </w:t>
      </w:r>
    </w:p>
    <w:p w14:paraId="73C1C690" w14:textId="5D5EFC57" w:rsidR="006A7345" w:rsidRPr="00DE7F8A" w:rsidRDefault="006A7345" w:rsidP="00F57877">
      <w:pPr>
        <w:pStyle w:val="Pagrindiniotekstotrauka"/>
        <w:tabs>
          <w:tab w:val="left" w:pos="284"/>
          <w:tab w:val="left" w:pos="851"/>
        </w:tabs>
        <w:spacing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 xml:space="preserve">Naujų teisinio reguliavimo priemonių nesiūloma. Bus užtikrintas biudžetinių įstaigų </w:t>
      </w:r>
      <w:r w:rsidR="00E027DA">
        <w:rPr>
          <w:rFonts w:ascii="Arial" w:hAnsi="Arial" w:cs="Arial"/>
          <w:bCs/>
        </w:rPr>
        <w:t xml:space="preserve">   </w:t>
      </w:r>
      <w:r w:rsidRPr="00DE7F8A">
        <w:rPr>
          <w:rFonts w:ascii="Arial" w:hAnsi="Arial" w:cs="Arial"/>
          <w:bCs/>
        </w:rPr>
        <w:t>finansavimas</w:t>
      </w:r>
      <w:r w:rsidR="004B693C">
        <w:rPr>
          <w:rFonts w:ascii="Arial" w:hAnsi="Arial" w:cs="Arial"/>
          <w:bCs/>
        </w:rPr>
        <w:t>.</w:t>
      </w:r>
      <w:r w:rsidRPr="00DE7F8A">
        <w:rPr>
          <w:rFonts w:ascii="Arial" w:hAnsi="Arial" w:cs="Arial"/>
          <w:bCs/>
        </w:rPr>
        <w:t xml:space="preserve"> </w:t>
      </w:r>
    </w:p>
    <w:p w14:paraId="603BB890" w14:textId="77777777" w:rsidR="00410BEF" w:rsidRPr="00984F05" w:rsidRDefault="00FC294D" w:rsidP="00E27248">
      <w:pPr>
        <w:spacing w:line="276" w:lineRule="auto"/>
        <w:ind w:left="284" w:hanging="284"/>
        <w:jc w:val="both"/>
        <w:rPr>
          <w:rFonts w:ascii="Arial" w:hAnsi="Arial" w:cs="Arial"/>
          <w:b/>
        </w:rPr>
      </w:pPr>
      <w:r w:rsidRPr="00984F05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984F05">
        <w:rPr>
          <w:rFonts w:ascii="Arial" w:hAnsi="Arial" w:cs="Arial"/>
          <w:b/>
        </w:rPr>
        <w:t>sprendimą ir kokių priemonių būtina imtis, siekiant išvengti neigiamų pasekmių:</w:t>
      </w:r>
      <w:r w:rsidR="00410BEF" w:rsidRPr="00984F05">
        <w:rPr>
          <w:rFonts w:ascii="Arial" w:hAnsi="Arial" w:cs="Arial"/>
          <w:b/>
        </w:rPr>
        <w:t xml:space="preserve"> </w:t>
      </w:r>
    </w:p>
    <w:p w14:paraId="539F447E" w14:textId="499E7D5A" w:rsidR="00410BEF" w:rsidRPr="00DE7F8A" w:rsidRDefault="00410BEF" w:rsidP="00F57877">
      <w:pPr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Neigiamų pasekmių nenumatoma.</w:t>
      </w:r>
    </w:p>
    <w:p w14:paraId="515AC9AC" w14:textId="77777777" w:rsidR="00592861" w:rsidRPr="00984F05" w:rsidRDefault="00FC294D" w:rsidP="00E27248">
      <w:pPr>
        <w:tabs>
          <w:tab w:val="left" w:pos="851"/>
        </w:tabs>
        <w:spacing w:line="276" w:lineRule="auto"/>
        <w:ind w:left="284" w:hanging="284"/>
        <w:jc w:val="both"/>
        <w:rPr>
          <w:rFonts w:ascii="Arial" w:hAnsi="Arial" w:cs="Arial"/>
          <w:b/>
          <w:color w:val="000000"/>
        </w:rPr>
      </w:pPr>
      <w:r w:rsidRPr="00984F05">
        <w:rPr>
          <w:rFonts w:ascii="Arial" w:hAnsi="Arial" w:cs="Arial"/>
          <w:b/>
          <w:caps/>
          <w:color w:val="000000"/>
        </w:rPr>
        <w:t>5. A</w:t>
      </w:r>
      <w:r w:rsidRPr="00984F05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="00592861" w:rsidRPr="00984F05">
        <w:rPr>
          <w:rFonts w:ascii="Arial" w:hAnsi="Arial" w:cs="Arial"/>
          <w:b/>
          <w:color w:val="000000"/>
        </w:rPr>
        <w:t xml:space="preserve"> </w:t>
      </w:r>
    </w:p>
    <w:p w14:paraId="6DCE4674" w14:textId="43E9D1A7" w:rsidR="00592861" w:rsidRPr="00DE7F8A" w:rsidRDefault="00592861" w:rsidP="00F57877">
      <w:pPr>
        <w:tabs>
          <w:tab w:val="left" w:pos="851"/>
        </w:tabs>
        <w:spacing w:after="120" w:line="276" w:lineRule="auto"/>
        <w:ind w:left="284"/>
        <w:jc w:val="both"/>
        <w:rPr>
          <w:rFonts w:ascii="Arial" w:hAnsi="Arial" w:cs="Arial"/>
          <w:bCs/>
          <w:color w:val="000000"/>
        </w:rPr>
      </w:pPr>
      <w:r w:rsidRPr="00DE7F8A">
        <w:rPr>
          <w:rFonts w:ascii="Arial" w:hAnsi="Arial" w:cs="Arial"/>
          <w:bCs/>
          <w:color w:val="000000"/>
        </w:rPr>
        <w:t xml:space="preserve">Sprendimo projektas neprieštarauja Lietuvos Respublikos lygių galimybių įstatymui ir </w:t>
      </w:r>
      <w:r w:rsidR="00F57877">
        <w:rPr>
          <w:rFonts w:ascii="Arial" w:hAnsi="Arial" w:cs="Arial"/>
          <w:bCs/>
          <w:color w:val="000000"/>
        </w:rPr>
        <w:t xml:space="preserve">  </w:t>
      </w:r>
      <w:r w:rsidRPr="00DE7F8A">
        <w:rPr>
          <w:rFonts w:ascii="Arial" w:hAnsi="Arial" w:cs="Arial"/>
          <w:bCs/>
          <w:color w:val="000000"/>
        </w:rPr>
        <w:t>atitinka lygių galimybių principus.</w:t>
      </w:r>
    </w:p>
    <w:p w14:paraId="0F829E90" w14:textId="77777777" w:rsidR="00722CD2" w:rsidRPr="00984F05" w:rsidRDefault="00FC294D" w:rsidP="002C345E">
      <w:pPr>
        <w:spacing w:line="276" w:lineRule="auto"/>
        <w:ind w:left="284" w:hanging="284"/>
        <w:jc w:val="both"/>
        <w:rPr>
          <w:rStyle w:val="FontStyle150"/>
          <w:rFonts w:ascii="Arial" w:hAnsi="Arial" w:cs="Arial"/>
          <w:b/>
          <w:sz w:val="24"/>
          <w:szCs w:val="24"/>
        </w:rPr>
      </w:pPr>
      <w:r w:rsidRPr="00984F05">
        <w:rPr>
          <w:rStyle w:val="FontStyle150"/>
          <w:rFonts w:ascii="Arial" w:hAnsi="Arial" w:cs="Arial"/>
          <w:b/>
          <w:sz w:val="24"/>
          <w:szCs w:val="24"/>
        </w:rPr>
        <w:t>6. Kokius teisės aktus būtina pakeisti ar panaikinti, priėmus teikiamą Savivaldybės tarybos sprendimą:</w:t>
      </w:r>
      <w:r w:rsidR="00592861" w:rsidRPr="00984F05">
        <w:rPr>
          <w:rStyle w:val="FontStyle150"/>
          <w:rFonts w:ascii="Arial" w:hAnsi="Arial" w:cs="Arial"/>
          <w:b/>
          <w:sz w:val="24"/>
          <w:szCs w:val="24"/>
        </w:rPr>
        <w:t xml:space="preserve"> </w:t>
      </w:r>
    </w:p>
    <w:p w14:paraId="4F44A028" w14:textId="0F9984A6" w:rsidR="00722CD2" w:rsidRPr="00DE7F8A" w:rsidRDefault="00722CD2" w:rsidP="002C345E">
      <w:pPr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Kitų teisės aktų keisti nereikės.</w:t>
      </w:r>
    </w:p>
    <w:p w14:paraId="5D76158D" w14:textId="5A2AFC8F" w:rsidR="004462BF" w:rsidRPr="00DE7F8A" w:rsidRDefault="00FC294D" w:rsidP="002C345E">
      <w:pPr>
        <w:spacing w:before="120" w:after="120" w:line="276" w:lineRule="auto"/>
        <w:ind w:left="284" w:hanging="284"/>
        <w:contextualSpacing/>
        <w:jc w:val="both"/>
        <w:rPr>
          <w:rFonts w:ascii="Arial" w:hAnsi="Arial" w:cs="Arial"/>
          <w:bCs/>
        </w:rPr>
      </w:pPr>
      <w:r w:rsidRPr="00E27248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 w:rsidR="00722CD2">
        <w:rPr>
          <w:rFonts w:ascii="Arial" w:hAnsi="Arial" w:cs="Arial"/>
          <w:bCs/>
        </w:rPr>
        <w:t xml:space="preserve"> </w:t>
      </w:r>
      <w:r w:rsidR="00ED7B0C">
        <w:rPr>
          <w:rFonts w:ascii="Arial" w:hAnsi="Arial" w:cs="Arial"/>
          <w:bCs/>
        </w:rPr>
        <w:t>Biudžetas tikslinamas</w:t>
      </w:r>
      <w:r w:rsidR="00995C6C">
        <w:rPr>
          <w:rFonts w:ascii="Arial" w:hAnsi="Arial" w:cs="Arial"/>
          <w:bCs/>
        </w:rPr>
        <w:t xml:space="preserve"> valstybės institucijoms priėmus teisės aktus dėl dotacijų skyrimo</w:t>
      </w:r>
      <w:r w:rsidR="007A79DF">
        <w:rPr>
          <w:rFonts w:ascii="Arial" w:hAnsi="Arial" w:cs="Arial"/>
          <w:bCs/>
        </w:rPr>
        <w:t xml:space="preserve"> ir at</w:t>
      </w:r>
      <w:r w:rsidR="00BE0ADD">
        <w:rPr>
          <w:rFonts w:ascii="Arial" w:hAnsi="Arial" w:cs="Arial"/>
          <w:bCs/>
        </w:rPr>
        <w:t>sižvelgiant į asignavimų valdytojų pateiktus prašymus</w:t>
      </w:r>
      <w:r w:rsidR="002635F8">
        <w:rPr>
          <w:rFonts w:ascii="Arial" w:hAnsi="Arial" w:cs="Arial"/>
          <w:bCs/>
        </w:rPr>
        <w:t>.</w:t>
      </w:r>
      <w:r w:rsidR="00AA52B9">
        <w:rPr>
          <w:rFonts w:ascii="Arial" w:hAnsi="Arial" w:cs="Arial"/>
          <w:bCs/>
        </w:rPr>
        <w:t xml:space="preserve"> </w:t>
      </w:r>
      <w:r w:rsidR="00AA52B9" w:rsidRPr="00DE7F8A">
        <w:rPr>
          <w:rFonts w:ascii="Arial" w:hAnsi="Arial" w:cs="Arial"/>
          <w:bCs/>
        </w:rPr>
        <w:t>Biudžetinių įstaigų ir Savivaldybės administracijos skyrių pateiktas poreikis dėl Strateginio veiklos plano priemonių ir biudžeto tikslinimo svarstytas Strateginio planavimo darbo grupės posėdyje.</w:t>
      </w:r>
    </w:p>
    <w:p w14:paraId="38A40BF1" w14:textId="77777777" w:rsidR="004462BF" w:rsidRPr="002C345E" w:rsidRDefault="00FC294D" w:rsidP="00C41E50">
      <w:pPr>
        <w:autoSpaceDE w:val="0"/>
        <w:autoSpaceDN w:val="0"/>
        <w:adjustRightInd w:val="0"/>
        <w:spacing w:line="276" w:lineRule="auto"/>
        <w:ind w:left="142" w:hanging="142"/>
        <w:jc w:val="both"/>
        <w:rPr>
          <w:rFonts w:ascii="Arial" w:hAnsi="Arial" w:cs="Arial"/>
          <w:b/>
        </w:rPr>
      </w:pPr>
      <w:r w:rsidRPr="002C345E">
        <w:rPr>
          <w:rFonts w:ascii="Arial" w:hAnsi="Arial" w:cs="Arial"/>
          <w:b/>
        </w:rPr>
        <w:t>8. Sprendimo įgyvendinimui reikalingos lėšos (ekonominiai apskaičiavimai), finansavimo šaltiniai:</w:t>
      </w:r>
      <w:r w:rsidR="004462BF" w:rsidRPr="002C345E">
        <w:rPr>
          <w:rFonts w:ascii="Arial" w:hAnsi="Arial" w:cs="Arial"/>
          <w:b/>
        </w:rPr>
        <w:t xml:space="preserve"> </w:t>
      </w:r>
    </w:p>
    <w:p w14:paraId="6BF11B64" w14:textId="788BB22E" w:rsidR="002E777F" w:rsidRDefault="004462BF" w:rsidP="00F17DDC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</w:rPr>
      </w:pPr>
      <w:r w:rsidRPr="002E777F">
        <w:rPr>
          <w:rFonts w:ascii="Arial" w:hAnsi="Arial" w:cs="Arial"/>
        </w:rPr>
        <w:t>Biudžeto pajam</w:t>
      </w:r>
      <w:r w:rsidR="004351D5" w:rsidRPr="002E777F">
        <w:rPr>
          <w:rFonts w:ascii="Arial" w:hAnsi="Arial" w:cs="Arial"/>
        </w:rPr>
        <w:t>ų</w:t>
      </w:r>
      <w:r w:rsidRPr="002E777F">
        <w:rPr>
          <w:rFonts w:ascii="Arial" w:hAnsi="Arial" w:cs="Arial"/>
        </w:rPr>
        <w:t xml:space="preserve"> </w:t>
      </w:r>
      <w:r w:rsidR="004351D5" w:rsidRPr="002E777F">
        <w:rPr>
          <w:rFonts w:ascii="Arial" w:hAnsi="Arial" w:cs="Arial"/>
        </w:rPr>
        <w:t>pakeitimai pateikiami lentelė</w:t>
      </w:r>
      <w:r w:rsidR="0069339A" w:rsidRPr="002E777F">
        <w:rPr>
          <w:rFonts w:ascii="Arial" w:hAnsi="Arial" w:cs="Arial"/>
        </w:rPr>
        <w:t>j</w:t>
      </w:r>
      <w:r w:rsidR="004351D5" w:rsidRPr="002E777F">
        <w:rPr>
          <w:rFonts w:ascii="Arial" w:hAnsi="Arial" w:cs="Arial"/>
        </w:rPr>
        <w:t>e: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800"/>
        <w:gridCol w:w="6740"/>
        <w:gridCol w:w="2099"/>
      </w:tblGrid>
      <w:tr w:rsidR="002E777F" w14:paraId="07D6B8BF" w14:textId="77777777" w:rsidTr="002E777F">
        <w:trPr>
          <w:trHeight w:val="31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0D95C" w14:textId="77777777" w:rsidR="002E777F" w:rsidRDefault="002E777F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F5472" w14:textId="77777777" w:rsidR="002E777F" w:rsidRDefault="002E777F">
            <w:pPr>
              <w:rPr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771D5" w14:textId="77777777" w:rsidR="002E777F" w:rsidRDefault="002E777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tūkst. eurų</w:t>
            </w:r>
          </w:p>
        </w:tc>
      </w:tr>
      <w:tr w:rsidR="002E777F" w14:paraId="4AAC6CF5" w14:textId="77777777" w:rsidTr="002E777F">
        <w:trPr>
          <w:trHeight w:val="63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A2BFC" w14:textId="77777777" w:rsidR="002E777F" w:rsidRDefault="002E777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65005" w14:textId="77777777" w:rsidR="002E777F" w:rsidRDefault="002E77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Pajamos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891C1" w14:textId="77777777" w:rsidR="002E777F" w:rsidRDefault="002E777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2026 m.</w:t>
            </w:r>
          </w:p>
        </w:tc>
      </w:tr>
      <w:tr w:rsidR="002E777F" w14:paraId="1F9B0662" w14:textId="77777777" w:rsidTr="002E777F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CD6A8" w14:textId="77777777" w:rsidR="002E777F" w:rsidRDefault="002E777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9.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3DB33" w14:textId="77777777" w:rsidR="002E777F" w:rsidRDefault="002E777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KITOS PAJAMOS (15)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D0A25" w14:textId="77777777" w:rsidR="002E777F" w:rsidRDefault="002E77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13,5</w:t>
            </w:r>
          </w:p>
        </w:tc>
      </w:tr>
      <w:tr w:rsidR="002E777F" w14:paraId="4B49200D" w14:textId="77777777" w:rsidTr="002E777F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0A862" w14:textId="77777777" w:rsidR="002E777F" w:rsidRDefault="002E777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875B8" w14:textId="77777777" w:rsidR="002E777F" w:rsidRDefault="002E777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Pajamos už prekes ir paslaugas (16)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8DD93" w14:textId="77777777" w:rsidR="002E777F" w:rsidRDefault="002E77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13,5</w:t>
            </w:r>
          </w:p>
        </w:tc>
      </w:tr>
      <w:tr w:rsidR="002E777F" w14:paraId="385C5322" w14:textId="77777777" w:rsidTr="002E777F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F6FC8" w14:textId="77777777" w:rsidR="002E777F" w:rsidRDefault="002E777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03C6D" w14:textId="77777777" w:rsidR="002E777F" w:rsidRDefault="002E777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Biudžetinių įstaigų pajamos už prekes ir paslaugas, iš jų: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AE33B" w14:textId="77777777" w:rsidR="002E777F" w:rsidRDefault="002E777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13,5</w:t>
            </w:r>
          </w:p>
        </w:tc>
      </w:tr>
      <w:tr w:rsidR="002E777F" w14:paraId="4632E130" w14:textId="77777777" w:rsidTr="002E777F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E0D34" w14:textId="77777777" w:rsidR="002E777F" w:rsidRDefault="002E777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16.1.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D532A" w14:textId="77777777" w:rsidR="002E777F" w:rsidRDefault="002E777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Pajamos už ilgalaikio ir trumpalaikio materialiojo turto nuomą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C52D7" w14:textId="77777777" w:rsidR="002E777F" w:rsidRDefault="002E777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</w:tr>
      <w:tr w:rsidR="002E777F" w14:paraId="5D93213F" w14:textId="77777777" w:rsidTr="002E777F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5DB89" w14:textId="77777777" w:rsidR="002E777F" w:rsidRDefault="002E777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16.2.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3DC3A" w14:textId="77777777" w:rsidR="002E777F" w:rsidRDefault="002E777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Pajamos už prekes ir paslaugas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48584" w14:textId="77777777" w:rsidR="002E777F" w:rsidRDefault="002E777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8,5</w:t>
            </w:r>
          </w:p>
        </w:tc>
      </w:tr>
      <w:tr w:rsidR="002E777F" w14:paraId="7CB7DC39" w14:textId="77777777" w:rsidTr="002E777F">
        <w:trPr>
          <w:trHeight w:val="6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F574F" w14:textId="77777777" w:rsidR="002E777F" w:rsidRDefault="002E777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22. 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56157" w14:textId="77777777" w:rsidR="002E777F" w:rsidRDefault="002E777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IŠ VISO PAJAMŲ SAVARANKIŠKOSIOMS FUNKCIJOMS VYKDYTI (9)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43953" w14:textId="77777777" w:rsidR="002E777F" w:rsidRDefault="002E77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13,5</w:t>
            </w:r>
          </w:p>
        </w:tc>
      </w:tr>
      <w:tr w:rsidR="002E777F" w14:paraId="01EA26C9" w14:textId="77777777" w:rsidTr="002E777F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863F4" w14:textId="77777777" w:rsidR="002E777F" w:rsidRDefault="002E777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23.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F5B2F" w14:textId="77777777" w:rsidR="002E777F" w:rsidRDefault="002E777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DOTACIJOS (24+30)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A0839" w14:textId="77777777" w:rsidR="002E777F" w:rsidRDefault="002E77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-964,507</w:t>
            </w:r>
          </w:p>
        </w:tc>
      </w:tr>
      <w:tr w:rsidR="002E777F" w14:paraId="63B39751" w14:textId="77777777" w:rsidTr="002E777F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EA9B7" w14:textId="77777777" w:rsidR="002E777F" w:rsidRDefault="002E777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24.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189E8" w14:textId="77777777" w:rsidR="002E777F" w:rsidRDefault="002E777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VALSTYBĖS BIUDŽETO DOTACIJOS (25+29)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44B25" w14:textId="77777777" w:rsidR="002E777F" w:rsidRDefault="002E777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19,393</w:t>
            </w:r>
          </w:p>
        </w:tc>
      </w:tr>
      <w:tr w:rsidR="002E777F" w14:paraId="3F64DAA5" w14:textId="77777777" w:rsidTr="002E777F">
        <w:trPr>
          <w:trHeight w:val="6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0E633" w14:textId="77777777" w:rsidR="002E777F" w:rsidRDefault="002E777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C2252" w14:textId="77777777" w:rsidR="002E777F" w:rsidRDefault="002E777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Valstybinėms (valstybės perduotoms savivaldybėms) funkcijoms vykdyti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D7DEE" w14:textId="77777777" w:rsidR="002E777F" w:rsidRDefault="002E777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-150,000</w:t>
            </w:r>
          </w:p>
        </w:tc>
      </w:tr>
      <w:tr w:rsidR="002E777F" w14:paraId="12E28AAF" w14:textId="77777777" w:rsidTr="002E777F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4B4D9" w14:textId="77777777" w:rsidR="002E777F" w:rsidRDefault="002E777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AB88E" w14:textId="77777777" w:rsidR="002E777F" w:rsidRDefault="002E777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Kitos dotacijos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7039D" w14:textId="77777777" w:rsidR="002E777F" w:rsidRDefault="002E777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169,393</w:t>
            </w:r>
          </w:p>
        </w:tc>
      </w:tr>
      <w:tr w:rsidR="002E777F" w14:paraId="15267632" w14:textId="77777777" w:rsidTr="002E777F">
        <w:trPr>
          <w:trHeight w:val="960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EF1D97" w14:textId="77777777" w:rsidR="002E777F" w:rsidRDefault="002E777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30.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B4EDE4E" w14:textId="77777777" w:rsidR="002E777F" w:rsidRDefault="002E777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DOTACIJA SAVIVALDYBĖMS IŠ EUROPOS SĄJUNGOS, KITOS TARPTAUTINĖS FINANSINĖS PARAMOS IR BENDROJO FINANSAVIMO LĖŠŲ 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B335DF" w14:textId="77777777" w:rsidR="002E777F" w:rsidRDefault="002E777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-983,900</w:t>
            </w:r>
          </w:p>
        </w:tc>
      </w:tr>
      <w:tr w:rsidR="002E777F" w14:paraId="139277A2" w14:textId="77777777" w:rsidTr="002E777F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108E5" w14:textId="77777777" w:rsidR="002E777F" w:rsidRDefault="002E777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31. 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F23E3" w14:textId="77777777" w:rsidR="002E777F" w:rsidRDefault="002E777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IŠ VISO (22+23)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0AE7B" w14:textId="77777777" w:rsidR="002E777F" w:rsidRDefault="002E777F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-951,007</w:t>
            </w:r>
          </w:p>
        </w:tc>
      </w:tr>
    </w:tbl>
    <w:p w14:paraId="688C6E70" w14:textId="77777777" w:rsidR="00B22D81" w:rsidRDefault="00B22D81" w:rsidP="00B22D81">
      <w:pPr>
        <w:autoSpaceDE w:val="0"/>
        <w:autoSpaceDN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Skolintų lėšų pakeitimai pateikiami lentelėje:</w:t>
      </w:r>
    </w:p>
    <w:tbl>
      <w:tblPr>
        <w:tblW w:w="8700" w:type="dxa"/>
        <w:tblLook w:val="04A0" w:firstRow="1" w:lastRow="0" w:firstColumn="1" w:lastColumn="0" w:noHBand="0" w:noVBand="1"/>
      </w:tblPr>
      <w:tblGrid>
        <w:gridCol w:w="1260"/>
        <w:gridCol w:w="5700"/>
        <w:gridCol w:w="1740"/>
      </w:tblGrid>
      <w:tr w:rsidR="00A0584B" w14:paraId="1DF676C5" w14:textId="77777777" w:rsidTr="00A0584B">
        <w:trPr>
          <w:trHeight w:val="31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0569B" w14:textId="77777777" w:rsidR="00A0584B" w:rsidRDefault="00A0584B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72A5D" w14:textId="77777777" w:rsidR="00A0584B" w:rsidRDefault="00A0584B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20F226" w14:textId="77777777" w:rsidR="00A0584B" w:rsidRDefault="00A058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tūkst. eurų</w:t>
            </w:r>
          </w:p>
        </w:tc>
      </w:tr>
      <w:tr w:rsidR="00A0584B" w14:paraId="226C5BF1" w14:textId="77777777" w:rsidTr="00A0584B">
        <w:trPr>
          <w:trHeight w:val="31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72AAD" w14:textId="77777777" w:rsidR="00A0584B" w:rsidRDefault="00A0584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CF0C9" w14:textId="77777777" w:rsidR="00A0584B" w:rsidRDefault="00A0584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Lėšų pavadinimas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E22DD" w14:textId="77777777" w:rsidR="00A0584B" w:rsidRDefault="00A0584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2026 m.</w:t>
            </w:r>
          </w:p>
        </w:tc>
      </w:tr>
      <w:tr w:rsidR="00A0584B" w14:paraId="081C702A" w14:textId="77777777" w:rsidTr="00517FC8">
        <w:trPr>
          <w:trHeight w:val="136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FF65B" w14:textId="77777777" w:rsidR="00A0584B" w:rsidRDefault="00A058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6AD7AD" w14:textId="77777777" w:rsidR="00A0584B" w:rsidRDefault="00A058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0E0CB" w14:textId="77777777" w:rsidR="00A0584B" w:rsidRDefault="00A058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0584B" w14:paraId="0EC61D50" w14:textId="77777777" w:rsidTr="00A0584B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7B960" w14:textId="77777777" w:rsidR="00A0584B" w:rsidRDefault="00A0584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5F7899" w14:textId="77777777" w:rsidR="00A0584B" w:rsidRDefault="00A0584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Skolintos lėšos: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2633E" w14:textId="77777777" w:rsidR="00A0584B" w:rsidRDefault="00A0584B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-152,8</w:t>
            </w:r>
          </w:p>
        </w:tc>
      </w:tr>
      <w:tr w:rsidR="00A0584B" w14:paraId="6388F037" w14:textId="77777777" w:rsidTr="00A0584B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F4D18" w14:textId="77777777" w:rsidR="00A0584B" w:rsidRDefault="00A058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2.2.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D730E" w14:textId="77777777" w:rsidR="00A0584B" w:rsidRDefault="00A058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Skolintos lėšos prisidėjimui prie ES projektų (SL(ES))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391B1" w14:textId="77777777" w:rsidR="00A0584B" w:rsidRDefault="00A058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-152,8</w:t>
            </w:r>
          </w:p>
        </w:tc>
      </w:tr>
      <w:tr w:rsidR="00A0584B" w14:paraId="1F7CC8A9" w14:textId="77777777" w:rsidTr="00A0584B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461AC" w14:textId="77777777" w:rsidR="00A0584B" w:rsidRDefault="00A0584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Iš viso: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3C857" w14:textId="77777777" w:rsidR="00A0584B" w:rsidRDefault="00A0584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9AF09" w14:textId="77777777" w:rsidR="00A0584B" w:rsidRDefault="00A0584B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-152,8</w:t>
            </w:r>
          </w:p>
        </w:tc>
      </w:tr>
    </w:tbl>
    <w:p w14:paraId="7618F0A3" w14:textId="5DE05984" w:rsidR="00880BBD" w:rsidRDefault="007359E9" w:rsidP="00606979">
      <w:pPr>
        <w:autoSpaceDE w:val="0"/>
        <w:autoSpaceDN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Biudžetinių įstaigų p</w:t>
      </w:r>
      <w:r w:rsidR="00B22D81">
        <w:rPr>
          <w:rFonts w:ascii="Arial" w:hAnsi="Arial" w:cs="Arial"/>
        </w:rPr>
        <w:t>ajamų įmokų į savivaldybės biudžetą pakeitimai pateikiami lentelėje:</w:t>
      </w:r>
    </w:p>
    <w:tbl>
      <w:tblPr>
        <w:tblW w:w="8865" w:type="dxa"/>
        <w:tblLook w:val="04A0" w:firstRow="1" w:lastRow="0" w:firstColumn="1" w:lastColumn="0" w:noHBand="0" w:noVBand="1"/>
      </w:tblPr>
      <w:tblGrid>
        <w:gridCol w:w="550"/>
        <w:gridCol w:w="3520"/>
        <w:gridCol w:w="940"/>
        <w:gridCol w:w="1311"/>
        <w:gridCol w:w="1420"/>
        <w:gridCol w:w="1510"/>
      </w:tblGrid>
      <w:tr w:rsidR="007359E9" w14:paraId="1F59B64C" w14:textId="77777777" w:rsidTr="007359E9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8B7397" w14:textId="77777777" w:rsidR="007359E9" w:rsidRDefault="007359E9" w:rsidP="00517FC8">
            <w:pPr>
              <w:tabs>
                <w:tab w:val="left" w:pos="5103"/>
              </w:tabs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DE17CF" w14:textId="77777777" w:rsidR="007359E9" w:rsidRDefault="007359E9" w:rsidP="00517FC8">
            <w:pPr>
              <w:tabs>
                <w:tab w:val="left" w:pos="5103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4443A1" w14:textId="77777777" w:rsidR="007359E9" w:rsidRDefault="007359E9" w:rsidP="00517FC8">
            <w:pPr>
              <w:tabs>
                <w:tab w:val="left" w:pos="5103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E352D4" w14:textId="77777777" w:rsidR="007359E9" w:rsidRDefault="007359E9" w:rsidP="00517FC8">
            <w:pPr>
              <w:tabs>
                <w:tab w:val="left" w:pos="5103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6ED529B" w14:textId="77777777" w:rsidR="007359E9" w:rsidRDefault="007359E9" w:rsidP="00517FC8">
            <w:pPr>
              <w:tabs>
                <w:tab w:val="left" w:pos="510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6B1A4" w14:textId="77777777" w:rsidR="007359E9" w:rsidRDefault="007359E9" w:rsidP="00517FC8">
            <w:pPr>
              <w:tabs>
                <w:tab w:val="left" w:pos="510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tūkst. eurų</w:t>
            </w:r>
          </w:p>
        </w:tc>
      </w:tr>
      <w:tr w:rsidR="007359E9" w14:paraId="56B2E25E" w14:textId="77777777" w:rsidTr="007359E9">
        <w:trPr>
          <w:trHeight w:val="217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353A8" w14:textId="77777777" w:rsidR="007359E9" w:rsidRDefault="007359E9" w:rsidP="00517FC8">
            <w:pPr>
              <w:tabs>
                <w:tab w:val="left" w:pos="5103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Eil. Nr.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D29E7" w14:textId="77777777" w:rsidR="007359E9" w:rsidRDefault="007359E9" w:rsidP="00517FC8">
            <w:pPr>
              <w:tabs>
                <w:tab w:val="left" w:pos="5103"/>
              </w:tabs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Įstaigos pavadinimas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5D3C8B" w14:textId="77777777" w:rsidR="007359E9" w:rsidRDefault="007359E9" w:rsidP="00517FC8">
            <w:pPr>
              <w:tabs>
                <w:tab w:val="left" w:pos="510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viso: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0E847C2" w14:textId="77777777" w:rsidR="007359E9" w:rsidRDefault="007359E9" w:rsidP="00517FC8">
            <w:pPr>
              <w:tabs>
                <w:tab w:val="left" w:pos="510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Pajamos už prekes ir paslaugas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A15BE36" w14:textId="77777777" w:rsidR="007359E9" w:rsidRDefault="007359E9" w:rsidP="00517FC8">
            <w:pPr>
              <w:tabs>
                <w:tab w:val="left" w:pos="510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Įmokos už išlaikymą švietimo, socialinės apsaugos ir kitose įstaigose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EEFD0" w14:textId="77777777" w:rsidR="007359E9" w:rsidRDefault="007359E9" w:rsidP="00517FC8">
            <w:pPr>
              <w:tabs>
                <w:tab w:val="left" w:pos="510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Pajamos už ilgalaikio ir trumpalaikio materialiojo turto nuomą</w:t>
            </w:r>
          </w:p>
        </w:tc>
      </w:tr>
      <w:tr w:rsidR="007359E9" w14:paraId="59088DA0" w14:textId="77777777" w:rsidTr="007359E9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307E4" w14:textId="77777777" w:rsidR="007359E9" w:rsidRDefault="007359E9" w:rsidP="00517FC8">
            <w:pPr>
              <w:tabs>
                <w:tab w:val="left" w:pos="510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28434" w14:textId="77777777" w:rsidR="007359E9" w:rsidRDefault="007359E9" w:rsidP="00517FC8">
            <w:pPr>
              <w:tabs>
                <w:tab w:val="left" w:pos="510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69895" w14:textId="77777777" w:rsidR="007359E9" w:rsidRDefault="007359E9" w:rsidP="00517FC8">
            <w:pPr>
              <w:tabs>
                <w:tab w:val="left" w:pos="510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84FDD" w14:textId="77777777" w:rsidR="007359E9" w:rsidRDefault="007359E9" w:rsidP="00517FC8">
            <w:pPr>
              <w:tabs>
                <w:tab w:val="left" w:pos="510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CB2EA" w14:textId="77777777" w:rsidR="007359E9" w:rsidRDefault="007359E9" w:rsidP="00517FC8">
            <w:pPr>
              <w:tabs>
                <w:tab w:val="left" w:pos="510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8AED8" w14:textId="77777777" w:rsidR="007359E9" w:rsidRDefault="007359E9" w:rsidP="00517FC8">
            <w:pPr>
              <w:tabs>
                <w:tab w:val="left" w:pos="510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7359E9" w14:paraId="1FC3F4BF" w14:textId="77777777" w:rsidTr="007359E9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E2850" w14:textId="77777777" w:rsidR="007359E9" w:rsidRDefault="007359E9" w:rsidP="00517FC8">
            <w:pPr>
              <w:tabs>
                <w:tab w:val="left" w:pos="5103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D6232" w14:textId="77777777" w:rsidR="007359E9" w:rsidRDefault="007359E9" w:rsidP="00517FC8">
            <w:pPr>
              <w:tabs>
                <w:tab w:val="left" w:pos="510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Gargždų ,,Minijos"  progimnazija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3D0FE7" w14:textId="77777777" w:rsidR="007359E9" w:rsidRDefault="007359E9" w:rsidP="00517FC8">
            <w:pPr>
              <w:tabs>
                <w:tab w:val="left" w:pos="5103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7CE6F" w14:textId="77777777" w:rsidR="007359E9" w:rsidRDefault="007359E9" w:rsidP="00517FC8">
            <w:pPr>
              <w:tabs>
                <w:tab w:val="left" w:pos="5103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75709" w14:textId="77777777" w:rsidR="007359E9" w:rsidRDefault="007359E9" w:rsidP="00517FC8">
            <w:pPr>
              <w:tabs>
                <w:tab w:val="left" w:pos="5103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2BE85" w14:textId="77777777" w:rsidR="007359E9" w:rsidRDefault="007359E9" w:rsidP="00517FC8">
            <w:pPr>
              <w:tabs>
                <w:tab w:val="left" w:pos="5103"/>
              </w:tabs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7359E9" w14:paraId="5450CE65" w14:textId="77777777" w:rsidTr="007359E9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103C0" w14:textId="77777777" w:rsidR="007359E9" w:rsidRDefault="007359E9" w:rsidP="00517FC8">
            <w:pPr>
              <w:tabs>
                <w:tab w:val="left" w:pos="5103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9B7B7" w14:textId="77777777" w:rsidR="007359E9" w:rsidRDefault="007359E9" w:rsidP="00517FC8">
            <w:pPr>
              <w:tabs>
                <w:tab w:val="left" w:pos="5103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Dituvos Aleksandro Teodoro Kuršaičio pagrindinė mokykla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9AE97" w14:textId="77777777" w:rsidR="007359E9" w:rsidRDefault="007359E9" w:rsidP="00517FC8">
            <w:pPr>
              <w:tabs>
                <w:tab w:val="left" w:pos="5103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B98CB" w14:textId="77777777" w:rsidR="007359E9" w:rsidRDefault="007359E9" w:rsidP="00517FC8">
            <w:pPr>
              <w:tabs>
                <w:tab w:val="left" w:pos="5103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17798" w14:textId="77777777" w:rsidR="007359E9" w:rsidRDefault="007359E9" w:rsidP="00517FC8">
            <w:pPr>
              <w:tabs>
                <w:tab w:val="left" w:pos="5103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5BF84" w14:textId="77777777" w:rsidR="007359E9" w:rsidRDefault="007359E9" w:rsidP="00517FC8">
            <w:pPr>
              <w:tabs>
                <w:tab w:val="left" w:pos="5103"/>
              </w:tabs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3,0</w:t>
            </w:r>
          </w:p>
        </w:tc>
      </w:tr>
      <w:tr w:rsidR="007359E9" w14:paraId="4F1BD0E2" w14:textId="77777777" w:rsidTr="007359E9">
        <w:trPr>
          <w:trHeight w:val="6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ACF4F" w14:textId="77777777" w:rsidR="007359E9" w:rsidRDefault="007359E9" w:rsidP="00517FC8">
            <w:pPr>
              <w:tabs>
                <w:tab w:val="left" w:pos="510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BFE2A4" w14:textId="77777777" w:rsidR="007359E9" w:rsidRDefault="007359E9" w:rsidP="00517FC8">
            <w:pPr>
              <w:tabs>
                <w:tab w:val="left" w:pos="510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rajono etninės kultūros centras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6785B" w14:textId="77777777" w:rsidR="007359E9" w:rsidRDefault="007359E9" w:rsidP="00517FC8">
            <w:pPr>
              <w:tabs>
                <w:tab w:val="left" w:pos="5103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41F8A" w14:textId="77777777" w:rsidR="007359E9" w:rsidRDefault="007359E9" w:rsidP="00517FC8">
            <w:pPr>
              <w:tabs>
                <w:tab w:val="left" w:pos="5103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ABADC" w14:textId="77777777" w:rsidR="007359E9" w:rsidRDefault="007359E9" w:rsidP="00517FC8">
            <w:pPr>
              <w:tabs>
                <w:tab w:val="left" w:pos="510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F7FEE" w14:textId="77777777" w:rsidR="007359E9" w:rsidRDefault="007359E9" w:rsidP="00517FC8">
            <w:pPr>
              <w:tabs>
                <w:tab w:val="left" w:pos="510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359E9" w14:paraId="764990DF" w14:textId="77777777" w:rsidTr="007359E9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95F04" w14:textId="77777777" w:rsidR="007359E9" w:rsidRDefault="007359E9" w:rsidP="00517FC8">
            <w:pPr>
              <w:tabs>
                <w:tab w:val="left" w:pos="510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F1264" w14:textId="77777777" w:rsidR="007359E9" w:rsidRDefault="007359E9" w:rsidP="00517FC8">
            <w:pPr>
              <w:tabs>
                <w:tab w:val="left" w:pos="510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Vėžaičių kultūros centras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15C91" w14:textId="77777777" w:rsidR="007359E9" w:rsidRDefault="007359E9" w:rsidP="00517FC8">
            <w:pPr>
              <w:tabs>
                <w:tab w:val="left" w:pos="5103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92981" w14:textId="77777777" w:rsidR="007359E9" w:rsidRDefault="007359E9" w:rsidP="00517FC8">
            <w:pPr>
              <w:tabs>
                <w:tab w:val="left" w:pos="5103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9F309" w14:textId="77777777" w:rsidR="007359E9" w:rsidRDefault="007359E9" w:rsidP="00517FC8">
            <w:pPr>
              <w:tabs>
                <w:tab w:val="left" w:pos="510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D6A74" w14:textId="77777777" w:rsidR="007359E9" w:rsidRDefault="007359E9" w:rsidP="00517FC8">
            <w:pPr>
              <w:tabs>
                <w:tab w:val="left" w:pos="510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7359E9" w14:paraId="072DBBDD" w14:textId="77777777" w:rsidTr="007359E9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7A5B5" w14:textId="77777777" w:rsidR="007359E9" w:rsidRDefault="007359E9" w:rsidP="00517FC8">
            <w:pPr>
              <w:tabs>
                <w:tab w:val="left" w:pos="510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D03C4" w14:textId="77777777" w:rsidR="007359E9" w:rsidRDefault="007359E9" w:rsidP="00517FC8">
            <w:pPr>
              <w:tabs>
                <w:tab w:val="left" w:pos="5103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IŠ VISO PAJAMŲ: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66F83" w14:textId="77777777" w:rsidR="007359E9" w:rsidRDefault="007359E9" w:rsidP="00517FC8">
            <w:pPr>
              <w:tabs>
                <w:tab w:val="left" w:pos="5103"/>
              </w:tabs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13,5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0D16E" w14:textId="77777777" w:rsidR="007359E9" w:rsidRDefault="007359E9" w:rsidP="00517FC8">
            <w:pPr>
              <w:tabs>
                <w:tab w:val="left" w:pos="5103"/>
              </w:tabs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F1E77" w14:textId="77777777" w:rsidR="007359E9" w:rsidRDefault="007359E9" w:rsidP="00517FC8">
            <w:pPr>
              <w:tabs>
                <w:tab w:val="left" w:pos="5103"/>
              </w:tabs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062DE" w14:textId="77777777" w:rsidR="007359E9" w:rsidRDefault="007359E9" w:rsidP="00517FC8">
            <w:pPr>
              <w:tabs>
                <w:tab w:val="left" w:pos="5103"/>
              </w:tabs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5,0</w:t>
            </w:r>
          </w:p>
        </w:tc>
      </w:tr>
    </w:tbl>
    <w:p w14:paraId="399156A2" w14:textId="4D3714BE" w:rsidR="00A24DDF" w:rsidRDefault="0069339A" w:rsidP="00517FC8">
      <w:pPr>
        <w:tabs>
          <w:tab w:val="left" w:pos="5103"/>
        </w:tabs>
        <w:autoSpaceDE w:val="0"/>
        <w:autoSpaceDN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  <w:r w:rsidRPr="006648BB">
        <w:rPr>
          <w:rFonts w:ascii="Arial" w:hAnsi="Arial" w:cs="Arial"/>
        </w:rPr>
        <w:t xml:space="preserve">Biudžeto </w:t>
      </w:r>
      <w:r w:rsidR="00C9161F">
        <w:rPr>
          <w:rFonts w:ascii="Arial" w:hAnsi="Arial" w:cs="Arial"/>
        </w:rPr>
        <w:t>asignavimų</w:t>
      </w:r>
      <w:r w:rsidRPr="006648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pakeitimai pateikiami lentelėje:</w:t>
      </w:r>
    </w:p>
    <w:tbl>
      <w:tblPr>
        <w:tblW w:w="9224" w:type="dxa"/>
        <w:tblLook w:val="04A0" w:firstRow="1" w:lastRow="0" w:firstColumn="1" w:lastColumn="0" w:noHBand="0" w:noVBand="1"/>
      </w:tblPr>
      <w:tblGrid>
        <w:gridCol w:w="1540"/>
        <w:gridCol w:w="4900"/>
        <w:gridCol w:w="1550"/>
        <w:gridCol w:w="1420"/>
      </w:tblGrid>
      <w:tr w:rsidR="00415E11" w14:paraId="7423F14A" w14:textId="77777777" w:rsidTr="00415E11">
        <w:trPr>
          <w:trHeight w:val="31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4612E5" w14:textId="77777777" w:rsidR="00415E11" w:rsidRDefault="00415E11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FADD6" w14:textId="77777777" w:rsidR="00415E11" w:rsidRDefault="00415E11">
            <w:pPr>
              <w:rPr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CD1FF" w14:textId="77777777" w:rsidR="00415E11" w:rsidRDefault="00415E11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0E2A6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tūkst. eurų</w:t>
            </w:r>
          </w:p>
        </w:tc>
      </w:tr>
      <w:tr w:rsidR="00415E11" w14:paraId="4F288211" w14:textId="77777777" w:rsidTr="00415E11">
        <w:trPr>
          <w:trHeight w:val="117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EC8ECF" w14:textId="77777777" w:rsidR="00415E11" w:rsidRDefault="00415E1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Eil. Nr.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2F5679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Asignavimų valdytojo pavadinimas, programos numeris ir pavadinimas 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150712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Funkcinės klasifikacijos kodas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1055" w14:textId="77777777" w:rsidR="00415E11" w:rsidRDefault="00415E1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2026 m. </w:t>
            </w:r>
          </w:p>
        </w:tc>
      </w:tr>
      <w:tr w:rsidR="00415E11" w14:paraId="140F9234" w14:textId="77777777" w:rsidTr="00415E11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012A34F" w14:textId="77777777" w:rsidR="00415E11" w:rsidRDefault="00415E1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10056F" w14:textId="77777777" w:rsidR="00415E11" w:rsidRDefault="00415E1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FAD5733" w14:textId="77777777" w:rsidR="00415E11" w:rsidRDefault="00415E1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74499" w14:textId="77777777" w:rsidR="00415E11" w:rsidRDefault="00415E1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</w:tr>
      <w:tr w:rsidR="00415E11" w14:paraId="172BFB8D" w14:textId="77777777" w:rsidTr="00415E11">
        <w:trPr>
          <w:trHeight w:val="315"/>
        </w:trPr>
        <w:tc>
          <w:tcPr>
            <w:tcW w:w="1540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4688898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294CEF6F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,,Vaivorykštės" gimnazija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A425B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20460B" w14:textId="77777777" w:rsidR="00415E11" w:rsidRDefault="00415E1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3,840</w:t>
            </w:r>
          </w:p>
        </w:tc>
      </w:tr>
      <w:tr w:rsidR="00415E11" w14:paraId="5240FFDF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D5E04C0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6AE8F9E3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765E4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A9C8903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424359E3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2A4E84D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B70A718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BC70462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FF413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3,840</w:t>
            </w:r>
          </w:p>
        </w:tc>
      </w:tr>
      <w:tr w:rsidR="00415E11" w14:paraId="3D51C4F9" w14:textId="77777777" w:rsidTr="00415E11">
        <w:trPr>
          <w:trHeight w:val="3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DC4344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1.1.1.</w:t>
            </w:r>
          </w:p>
        </w:tc>
        <w:tc>
          <w:tcPr>
            <w:tcW w:w="49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90D4D77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6185D4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7E74F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3,840</w:t>
            </w:r>
          </w:p>
        </w:tc>
      </w:tr>
      <w:tr w:rsidR="00415E11" w14:paraId="36D4D306" w14:textId="77777777" w:rsidTr="00415E11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4FE674B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ECD4BC3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Priekulės Ievos Simonaitytės gimnazija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0556E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3A0B6A" w14:textId="77777777" w:rsidR="00415E11" w:rsidRDefault="00415E1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3,650</w:t>
            </w:r>
          </w:p>
        </w:tc>
      </w:tr>
      <w:tr w:rsidR="00415E11" w14:paraId="2E3C3034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DB06E37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0F013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186D64E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83A2A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2ACF47C2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61217A7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223691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4046F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F7AF328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3,650</w:t>
            </w:r>
          </w:p>
        </w:tc>
      </w:tr>
      <w:tr w:rsidR="00415E11" w14:paraId="64D5250B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D00ABA0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50446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A41C1AE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FF84A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3,650</w:t>
            </w:r>
          </w:p>
        </w:tc>
      </w:tr>
      <w:tr w:rsidR="00415E11" w14:paraId="76B9AEFB" w14:textId="77777777" w:rsidTr="00415E11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FFB01FE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B8855CD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Veiviržėnų Jurgio Šaulio gimnazija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05BDB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E0DE37" w14:textId="77777777" w:rsidR="00415E11" w:rsidRDefault="00415E1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2,770</w:t>
            </w:r>
          </w:p>
        </w:tc>
      </w:tr>
      <w:tr w:rsidR="00415E11" w14:paraId="065B28F3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C7ACC91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6BA68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329F88F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13214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35099630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23EAA3F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9162706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40000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2E0CC46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2,770</w:t>
            </w:r>
          </w:p>
        </w:tc>
      </w:tr>
      <w:tr w:rsidR="00415E11" w14:paraId="166EF9CE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BD3738C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49FF9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E79CC53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0872F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2,770</w:t>
            </w:r>
          </w:p>
        </w:tc>
      </w:tr>
      <w:tr w:rsidR="00415E11" w14:paraId="6A066849" w14:textId="77777777" w:rsidTr="00415E11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A72249C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7F3472B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Endriejavo pagrindinė mokykla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E15EF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09C5F71" w14:textId="77777777" w:rsidR="00415E11" w:rsidRDefault="00415E1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1,200</w:t>
            </w:r>
          </w:p>
        </w:tc>
      </w:tr>
      <w:tr w:rsidR="00415E11" w14:paraId="4D48B4C6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2DBAA7D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83B74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27D93E6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FD8B0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66BC6C41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94BEBCA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A198BE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6DB4AD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5B909DE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1,200</w:t>
            </w:r>
          </w:p>
        </w:tc>
      </w:tr>
      <w:tr w:rsidR="00415E11" w14:paraId="3868B610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1EBF4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5D086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ED7933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F6F2C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1,200</w:t>
            </w:r>
          </w:p>
        </w:tc>
      </w:tr>
      <w:tr w:rsidR="00415E11" w14:paraId="2A9DA3C7" w14:textId="77777777" w:rsidTr="00415E11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41D5DCE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5A46116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,,Minijos" progimnazija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D33C6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282845" w14:textId="77777777" w:rsidR="00415E11" w:rsidRDefault="00415E1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7,900</w:t>
            </w:r>
          </w:p>
        </w:tc>
      </w:tr>
      <w:tr w:rsidR="00415E11" w14:paraId="687B3A0F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CA0D26B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55DDD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8DEBF08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33DEB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4C1DBAED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A6F3B8C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84C4B7D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8EE40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D8E032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7,900</w:t>
            </w:r>
          </w:p>
        </w:tc>
      </w:tr>
      <w:tr w:rsidR="00415E11" w14:paraId="01423B49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B98EAFE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BE466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FF5D387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0BDE7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3,900</w:t>
            </w:r>
          </w:p>
        </w:tc>
      </w:tr>
      <w:tr w:rsidR="00415E11" w14:paraId="22FC8EC3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4E9165D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6.1.4.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D0BEC7D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lėšos už paslaugas ir nuomą (S)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C62A2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0B7EC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4,000</w:t>
            </w:r>
          </w:p>
        </w:tc>
      </w:tr>
      <w:tr w:rsidR="00415E11" w14:paraId="586A4DD1" w14:textId="77777777" w:rsidTr="00415E11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DFD80E4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146918F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Agluonėnų mokykla-darželis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ACF8C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0091B54" w14:textId="77777777" w:rsidR="00415E11" w:rsidRDefault="00415E1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1,670</w:t>
            </w:r>
          </w:p>
        </w:tc>
      </w:tr>
      <w:tr w:rsidR="00415E11" w14:paraId="7FE9AD67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1381EC6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14F38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A490784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20EAC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45CBEA2E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2AE4F37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421C221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13AF7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DFDA71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1,670</w:t>
            </w:r>
          </w:p>
        </w:tc>
      </w:tr>
      <w:tr w:rsidR="00415E11" w14:paraId="215661F3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AE3CB57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CA045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99D64D7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2438E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1,670</w:t>
            </w:r>
          </w:p>
        </w:tc>
      </w:tr>
      <w:tr w:rsidR="00415E11" w14:paraId="6A1915FB" w14:textId="77777777" w:rsidTr="00415E11">
        <w:trPr>
          <w:trHeight w:val="63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9F86612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707C42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Dituvos Aleksandro Teodoro Kuršaičio pagrindinė mokykla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BC0E7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0417FC" w14:textId="77777777" w:rsidR="00415E11" w:rsidRDefault="00415E1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11,600</w:t>
            </w:r>
          </w:p>
        </w:tc>
      </w:tr>
      <w:tr w:rsidR="00415E11" w14:paraId="18F8B893" w14:textId="77777777" w:rsidTr="00415E11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F6D2C8D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30C6A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F102DA0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33B5B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415E11" w14:paraId="4BBE3A06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8CDA0D1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39F3B5C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4EC33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DD627B5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11,600</w:t>
            </w:r>
          </w:p>
        </w:tc>
      </w:tr>
      <w:tr w:rsidR="00415E11" w14:paraId="7F730C55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BC4C7FA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8ACD2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44AB673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64288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8,600</w:t>
            </w:r>
          </w:p>
        </w:tc>
      </w:tr>
      <w:tr w:rsidR="00415E11" w14:paraId="26047A88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7BAD0A2B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8.1.3.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386C1194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lėšos už paslaugas ir nuomą (S)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4EB1B48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25BB1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3,000</w:t>
            </w:r>
          </w:p>
        </w:tc>
      </w:tr>
      <w:tr w:rsidR="00415E11" w14:paraId="7C45031C" w14:textId="77777777" w:rsidTr="00415E11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4DD7618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084386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Dovilų pagrindinė mokykla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32620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8AA672D" w14:textId="77777777" w:rsidR="00415E11" w:rsidRDefault="00415E1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6,200</w:t>
            </w:r>
          </w:p>
        </w:tc>
      </w:tr>
      <w:tr w:rsidR="00415E11" w14:paraId="1B639FA2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E953A3C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813BF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B4A5B49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CAB47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47B1633D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7EFBF59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38CADB3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062DF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F0E03B8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6,200</w:t>
            </w:r>
          </w:p>
        </w:tc>
      </w:tr>
      <w:tr w:rsidR="00415E11" w14:paraId="14623788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B38FA3E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5099E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4AEDE39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FF2CC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6,200</w:t>
            </w:r>
          </w:p>
        </w:tc>
      </w:tr>
      <w:tr w:rsidR="00415E11" w14:paraId="3F859EB2" w14:textId="77777777" w:rsidTr="00415E11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6F91175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C1F800E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Kretingalės pagrindinė mokykla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08F07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BAF6C" w14:textId="77777777" w:rsidR="00415E11" w:rsidRDefault="00415E1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24,800</w:t>
            </w:r>
          </w:p>
        </w:tc>
      </w:tr>
      <w:tr w:rsidR="00415E11" w14:paraId="18908C79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425F20D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398F7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0D01711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1D11F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4DE093C1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C69BB52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F442FEC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F69BE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CB88559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24,800</w:t>
            </w:r>
          </w:p>
        </w:tc>
      </w:tr>
      <w:tr w:rsidR="00415E11" w14:paraId="76A982E7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B9126A9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4E92D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7F23DA2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36B55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24,800</w:t>
            </w:r>
          </w:p>
        </w:tc>
      </w:tr>
      <w:tr w:rsidR="00415E11" w14:paraId="32A7B05D" w14:textId="77777777" w:rsidTr="00415E11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FCEC1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12.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B9F3F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Plikių Ievos Labutytės pagrindinė mokykla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92B9E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B56A4" w14:textId="77777777" w:rsidR="00415E11" w:rsidRDefault="00415E1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22,990</w:t>
            </w:r>
          </w:p>
        </w:tc>
      </w:tr>
      <w:tr w:rsidR="00415E11" w14:paraId="43305242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625B115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4F8A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68343F6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4D3249C" w14:textId="77777777" w:rsidR="00415E11" w:rsidRDefault="00415E1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415E11" w14:paraId="4EC5A958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FD082CC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D369743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5C64C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A52D40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22,990</w:t>
            </w:r>
          </w:p>
        </w:tc>
      </w:tr>
      <w:tr w:rsidR="00415E11" w14:paraId="26F2BA2F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FFE7E8C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971B7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99C3D70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DE83A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22,990</w:t>
            </w:r>
          </w:p>
        </w:tc>
      </w:tr>
      <w:tr w:rsidR="00415E11" w14:paraId="6E9DD353" w14:textId="77777777" w:rsidTr="00415E11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8DD70FE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244AAE5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Vėžaičių pagrindinė mokykla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CFF3D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89E4D" w14:textId="77777777" w:rsidR="00415E11" w:rsidRDefault="00415E1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4,200</w:t>
            </w:r>
          </w:p>
        </w:tc>
      </w:tr>
      <w:tr w:rsidR="00415E11" w14:paraId="0F0C0BF7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7C111D0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51961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E3B5648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A0343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58A7D1A2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C33C86A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99C6180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540EC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4A853E8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4,200</w:t>
            </w:r>
          </w:p>
        </w:tc>
      </w:tr>
      <w:tr w:rsidR="00415E11" w14:paraId="3A3ABBF3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9221256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648F4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6C99F12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834B3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4,200</w:t>
            </w:r>
          </w:p>
        </w:tc>
      </w:tr>
      <w:tr w:rsidR="00415E11" w14:paraId="2459E441" w14:textId="77777777" w:rsidTr="00415E11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A493C1B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93C80D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Slengių mokykla-daugiafunkcis centras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E7875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F100342" w14:textId="77777777" w:rsidR="00415E11" w:rsidRDefault="00415E1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12,500</w:t>
            </w:r>
          </w:p>
        </w:tc>
      </w:tr>
      <w:tr w:rsidR="00415E11" w14:paraId="7CC82496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7964D09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60751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4239F59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4C28A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7CC3634C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5308362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2D07DD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38B24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24DC677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12,500</w:t>
            </w:r>
          </w:p>
        </w:tc>
      </w:tr>
      <w:tr w:rsidR="00415E11" w14:paraId="30D8ADF2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EC550EC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E574F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B2848FD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50333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12,500</w:t>
            </w:r>
          </w:p>
        </w:tc>
      </w:tr>
      <w:tr w:rsidR="00415E11" w14:paraId="4A78FE57" w14:textId="77777777" w:rsidTr="00415E11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395DE68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81E5D1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lopšelis-darželis ,,Saulutė"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A58F2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130378" w14:textId="77777777" w:rsidR="00415E11" w:rsidRDefault="00415E1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5,630</w:t>
            </w:r>
          </w:p>
        </w:tc>
      </w:tr>
      <w:tr w:rsidR="00415E11" w14:paraId="16DAD28F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EC23117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1FEE6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AFC723A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70F82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1BEF1704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3CC73D1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83F7C9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5B236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5529371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5,630</w:t>
            </w:r>
          </w:p>
        </w:tc>
      </w:tr>
      <w:tr w:rsidR="00415E11" w14:paraId="6D4FF624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E52BA70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72731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13747BD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7D555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5,630</w:t>
            </w:r>
          </w:p>
        </w:tc>
      </w:tr>
      <w:tr w:rsidR="00415E11" w14:paraId="74483D97" w14:textId="77777777" w:rsidTr="00415E11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A2C23C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0234B7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lopšelis-darželis ,,Naminukas"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AD1DCE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15D5310" w14:textId="77777777" w:rsidR="00415E11" w:rsidRDefault="00415E1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4,000</w:t>
            </w:r>
          </w:p>
        </w:tc>
      </w:tr>
      <w:tr w:rsidR="00415E11" w14:paraId="5D48A81B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26FAD37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4D073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DCDB1D5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BFAFE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59E59FD5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765F8BD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E0437D6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EEA06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CC4EDD9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4,000</w:t>
            </w:r>
          </w:p>
        </w:tc>
      </w:tr>
      <w:tr w:rsidR="00415E11" w14:paraId="3A52FC76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9318DE9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E142F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5F94888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0741B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4,000</w:t>
            </w:r>
          </w:p>
        </w:tc>
      </w:tr>
      <w:tr w:rsidR="00415E11" w14:paraId="45D7CC27" w14:textId="77777777" w:rsidTr="00415E11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CAC0DBE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97E175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muzikos mokykla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0F828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2CE848" w14:textId="77777777" w:rsidR="00415E11" w:rsidRDefault="00415E1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4,140</w:t>
            </w:r>
          </w:p>
        </w:tc>
      </w:tr>
      <w:tr w:rsidR="00415E11" w14:paraId="0F901924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2BFBE47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34F8F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13FE968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A1E0F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6541CF3C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6213EF0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785441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51DFF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19CBE6B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4,140</w:t>
            </w:r>
          </w:p>
        </w:tc>
      </w:tr>
      <w:tr w:rsidR="00415E11" w14:paraId="3C29314F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8B80BC3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7FEF3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EC7237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67BD4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4,140</w:t>
            </w:r>
          </w:p>
        </w:tc>
      </w:tr>
      <w:tr w:rsidR="00415E11" w14:paraId="2A6E4966" w14:textId="77777777" w:rsidTr="00415E11">
        <w:trPr>
          <w:trHeight w:val="63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3556D82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56C47B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vaikų ir jaunimo laisvalaikio centras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C7B9F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FDF73E8" w14:textId="77777777" w:rsidR="00415E11" w:rsidRDefault="00415E1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1,680</w:t>
            </w:r>
          </w:p>
        </w:tc>
      </w:tr>
      <w:tr w:rsidR="00415E11" w14:paraId="2E17A366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40297C8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5C9AB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196822E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D0F7B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617ED042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BE43EFE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51864A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9B3EC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B986C48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1,680</w:t>
            </w:r>
          </w:p>
        </w:tc>
      </w:tr>
      <w:tr w:rsidR="00415E11" w14:paraId="66BFB5B9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086677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FD20D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3A0900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81B65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1,680</w:t>
            </w:r>
          </w:p>
        </w:tc>
      </w:tr>
      <w:tr w:rsidR="00415E11" w14:paraId="68953422" w14:textId="77777777" w:rsidTr="00415E11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3AB77B6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C6479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Pedagoginė psichologinė tarnyba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0474A41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9F8605B" w14:textId="77777777" w:rsidR="00415E11" w:rsidRDefault="00415E1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2,400</w:t>
            </w:r>
          </w:p>
        </w:tc>
      </w:tr>
      <w:tr w:rsidR="00415E11" w14:paraId="10E1B0D5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DFB95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0A946F1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9134DC9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C07BD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4E8793D5" w14:textId="77777777" w:rsidTr="00415E11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49A6AF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C501B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AE9EF0E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B84BE5C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2,400</w:t>
            </w:r>
          </w:p>
        </w:tc>
      </w:tr>
      <w:tr w:rsidR="00415E11" w14:paraId="5D8C1CCA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F2600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24.1.1.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BA19CC1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20747EB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ED7DC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2,400</w:t>
            </w:r>
          </w:p>
        </w:tc>
      </w:tr>
      <w:tr w:rsidR="00415E11" w14:paraId="715CE08F" w14:textId="77777777" w:rsidTr="00415E11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339539D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498CE5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Gargždų socialinių paslaugų centras 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F0563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6E526D" w14:textId="77777777" w:rsidR="00415E11" w:rsidRDefault="00415E1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0,430</w:t>
            </w:r>
          </w:p>
        </w:tc>
      </w:tr>
      <w:tr w:rsidR="00415E11" w14:paraId="33B6FD29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31FBA4C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AC243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03B5736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D8869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212D4755" w14:textId="77777777" w:rsidTr="00415E11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ADFA5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380276F0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5. Socialinės apsaugos ir NVO politikos programa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99F4A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D80CC60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0,430</w:t>
            </w:r>
          </w:p>
        </w:tc>
      </w:tr>
      <w:tr w:rsidR="00415E11" w14:paraId="0832D822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1165427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28.1.3.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A758ED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kita dotacija (VBD, VBD(UK))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0B4023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82F7F" w14:textId="77777777" w:rsidR="00415E11" w:rsidRDefault="00415E1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0,430</w:t>
            </w:r>
          </w:p>
        </w:tc>
      </w:tr>
      <w:tr w:rsidR="00415E11" w14:paraId="7A91B99E" w14:textId="77777777" w:rsidTr="00415E11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19A3E49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34.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543742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Gargždų kultūros centras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8B66A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DAFFBC" w14:textId="77777777" w:rsidR="00415E11" w:rsidRDefault="00415E1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4,400</w:t>
            </w:r>
          </w:p>
        </w:tc>
      </w:tr>
      <w:tr w:rsidR="00415E11" w14:paraId="65AF5E3A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38AD8EF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13073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89C8DA2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2623B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38902C24" w14:textId="77777777" w:rsidTr="00415E11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3BECD63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9D9FB2D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5. Socialinės apsaugos ir NVO politikos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5A744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46EC534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4,400</w:t>
            </w:r>
          </w:p>
        </w:tc>
      </w:tr>
      <w:tr w:rsidR="00415E11" w14:paraId="6F4B931A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DFA292A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34.2.1.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9D9B1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1F1464D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2BA23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4,400</w:t>
            </w:r>
          </w:p>
        </w:tc>
      </w:tr>
      <w:tr w:rsidR="00415E11" w14:paraId="60079B08" w14:textId="77777777" w:rsidTr="00415E11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1573ABD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A754CE3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Klaipėdos rajono etninės kultūros centras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36D58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1568A62" w14:textId="77777777" w:rsidR="00415E11" w:rsidRDefault="00415E1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1,500</w:t>
            </w:r>
          </w:p>
        </w:tc>
      </w:tr>
      <w:tr w:rsidR="00415E11" w14:paraId="2EAF6C1C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ED35C0C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EFF8B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C1E4066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97F25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10AFBAD8" w14:textId="77777777" w:rsidTr="00415E11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33475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33902E84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7. Kultūros paveldo puoselėjimo ir kultūros paslaugų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558C4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08.</w:t>
            </w:r>
          </w:p>
        </w:tc>
        <w:tc>
          <w:tcPr>
            <w:tcW w:w="1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B36BD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1,500</w:t>
            </w:r>
          </w:p>
        </w:tc>
      </w:tr>
      <w:tr w:rsidR="00415E11" w14:paraId="7053CE0E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09F9D34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35.1.2.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5E983A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lėšos už paslaugas ir nuomą (S)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2B5B9" w14:textId="77777777" w:rsidR="00415E11" w:rsidRDefault="00415E1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024D14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1,500</w:t>
            </w:r>
          </w:p>
        </w:tc>
      </w:tr>
      <w:tr w:rsidR="00415E11" w14:paraId="4D0EEECB" w14:textId="77777777" w:rsidTr="00415E11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A14EE76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0D1CFA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Vėžaičių kultūros centras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D832E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13E45F8" w14:textId="77777777" w:rsidR="00415E11" w:rsidRDefault="00415E1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5,000</w:t>
            </w:r>
          </w:p>
        </w:tc>
      </w:tr>
      <w:tr w:rsidR="00415E11" w14:paraId="366CCD6A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0EBC853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0F0A6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7CCB147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9A146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1407CF56" w14:textId="77777777" w:rsidTr="00415E11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711288A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84CDF1F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7. Kultūros paveldo puoselėjimo ir kultūros paslaugų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86972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B923BAA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5,000</w:t>
            </w:r>
          </w:p>
        </w:tc>
      </w:tr>
      <w:tr w:rsidR="00415E11" w14:paraId="4C59E6BE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9E346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39.1.2.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09D6B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lėšos už paslaugas ir nuomą (S)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3D310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4C156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5,000</w:t>
            </w:r>
          </w:p>
        </w:tc>
      </w:tr>
      <w:tr w:rsidR="00415E11" w14:paraId="637A71A2" w14:textId="77777777" w:rsidTr="00415E11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FF5F372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43.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892FE3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Klaipėdos rajono savivaldybės administracija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EFED846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1BBFA34" w14:textId="77777777" w:rsidR="00415E11" w:rsidRDefault="00415E1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-1236,307</w:t>
            </w:r>
          </w:p>
        </w:tc>
      </w:tr>
      <w:tr w:rsidR="00415E11" w14:paraId="4623D861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63E66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C74B422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42F578A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E2526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7605870A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830D634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68858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DF970B0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64C5D0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-114,170</w:t>
            </w:r>
          </w:p>
        </w:tc>
      </w:tr>
      <w:tr w:rsidR="00415E11" w14:paraId="256692BF" w14:textId="77777777" w:rsidTr="00415E11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A799A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43.1.1.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BB7E33D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89549EB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17D0A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-114,170</w:t>
            </w:r>
          </w:p>
        </w:tc>
      </w:tr>
      <w:tr w:rsidR="00415E11" w14:paraId="17E2F7C4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86002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1282D88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D67772D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3B8BD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1B331B4E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7CA27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43.1.1.1.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22343F6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Sendvario seniūnija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DF30FB5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E5656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16,000</w:t>
            </w:r>
          </w:p>
        </w:tc>
      </w:tr>
      <w:tr w:rsidR="00415E11" w14:paraId="14FC3538" w14:textId="77777777" w:rsidTr="00415E11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B2EB2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4C2B0E59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2. Ekonominio konkurencingumo didinimo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AD24234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27E82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14,700</w:t>
            </w:r>
          </w:p>
        </w:tc>
      </w:tr>
      <w:tr w:rsidR="00415E11" w14:paraId="5898B617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25FB7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43.2.1.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EB610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 savivaldybės lėšos (SB)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B61B2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FDA5B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108,200</w:t>
            </w:r>
          </w:p>
        </w:tc>
      </w:tr>
      <w:tr w:rsidR="00415E11" w14:paraId="5E1D28B6" w14:textId="77777777" w:rsidTr="00415E11">
        <w:trPr>
          <w:trHeight w:val="97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E72CF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43.2.3.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74D762F6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Dotacija savivaldybėms iš Europos Sąjungos, kitos tarptautinės finansinės paramos ir bendrojo finansavimo lėšos (ES, VBES))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C69A3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D45D7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-163,500</w:t>
            </w:r>
          </w:p>
        </w:tc>
      </w:tr>
      <w:tr w:rsidR="00415E11" w14:paraId="5D3D26D7" w14:textId="77777777" w:rsidTr="00415E11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FC5A1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43.2.8.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353D8077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biudžeto lėšų likutis (LK)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619F1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DFBAF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70,000</w:t>
            </w:r>
          </w:p>
        </w:tc>
      </w:tr>
      <w:tr w:rsidR="00415E11" w14:paraId="26E41BA5" w14:textId="77777777" w:rsidTr="00415E11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E07DDC6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43.3.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3BC56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3. Aplinkos apsaugos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BED0D0D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1A9572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5,000</w:t>
            </w:r>
          </w:p>
        </w:tc>
      </w:tr>
      <w:tr w:rsidR="00415E11" w14:paraId="645476F5" w14:textId="77777777" w:rsidTr="00415E11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54BA1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E332C4B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hideMark/>
          </w:tcPr>
          <w:p w14:paraId="2C36F3B1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F9ADA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2FB0816E" w14:textId="77777777" w:rsidTr="00415E11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48613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43.3.2.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6783E0E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hideMark/>
          </w:tcPr>
          <w:p w14:paraId="4DF14693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D44AD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5,000</w:t>
            </w:r>
          </w:p>
        </w:tc>
      </w:tr>
      <w:tr w:rsidR="00415E11" w14:paraId="256A4F86" w14:textId="77777777" w:rsidTr="00415E11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237F9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A0B38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hideMark/>
          </w:tcPr>
          <w:p w14:paraId="2C5D534A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0FF99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3D94CB5C" w14:textId="77777777" w:rsidTr="00415E11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799155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43.3.2.10.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958ED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Veiviržėnų seniūnija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5B653711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4FE5F24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5,000</w:t>
            </w:r>
          </w:p>
        </w:tc>
      </w:tr>
      <w:tr w:rsidR="00415E11" w14:paraId="398AFDC7" w14:textId="77777777" w:rsidTr="00415E11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A55C0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43.4.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EC86B9D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4. Sveikatos apsaugos programa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39D516BD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07.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62D0C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21,500</w:t>
            </w:r>
          </w:p>
        </w:tc>
      </w:tr>
      <w:tr w:rsidR="00415E11" w14:paraId="3E86B3FF" w14:textId="77777777" w:rsidTr="00415E11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4367BA9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43.4.1.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2B6FE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 savivaldybės lėšos (SB)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31BBF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6C3053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21,500</w:t>
            </w:r>
          </w:p>
        </w:tc>
      </w:tr>
      <w:tr w:rsidR="00415E11" w14:paraId="795BC4B6" w14:textId="77777777" w:rsidTr="00415E11">
        <w:trPr>
          <w:trHeight w:val="75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B4214A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43.5.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6E040D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5. Socialinės apsaugos ir NVO politikos programa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C9E3D56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40B8B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-1029,448</w:t>
            </w:r>
          </w:p>
        </w:tc>
      </w:tr>
      <w:tr w:rsidR="00415E11" w14:paraId="7434C0D6" w14:textId="77777777" w:rsidTr="00415E11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66590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4C3316F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3F4C4D49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DBAD0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08709AE7" w14:textId="77777777" w:rsidTr="00415E11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6B493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43.5.2.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5DA355C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6F3DC89C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5FFBC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-4,400</w:t>
            </w:r>
          </w:p>
        </w:tc>
      </w:tr>
      <w:tr w:rsidR="00415E11" w14:paraId="06C29630" w14:textId="77777777" w:rsidTr="00415E11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34DF5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43.5.3.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29921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valstybinėms funkcijoms (VBD(T))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DB95AC3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ADBA129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-150,000</w:t>
            </w:r>
          </w:p>
        </w:tc>
      </w:tr>
      <w:tr w:rsidR="00415E11" w14:paraId="799DA7CE" w14:textId="77777777" w:rsidTr="00415E11">
        <w:trPr>
          <w:trHeight w:val="97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085F50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43.5.7.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463D82E3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40D31E00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2B02D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-812,500</w:t>
            </w:r>
          </w:p>
        </w:tc>
      </w:tr>
      <w:tr w:rsidR="00415E11" w14:paraId="4755BB88" w14:textId="77777777" w:rsidTr="00415E11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B749C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43.5.8.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F5585D" w14:textId="77777777" w:rsidR="00415E11" w:rsidRDefault="00415E1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kitos dotacijos (VBD, VBD(UK))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64BE3DE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718DB2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90,252</w:t>
            </w:r>
          </w:p>
        </w:tc>
      </w:tr>
      <w:tr w:rsidR="00415E11" w14:paraId="4DE3218A" w14:textId="77777777" w:rsidTr="00415E11">
        <w:trPr>
          <w:trHeight w:val="623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83064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43.5.10.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383539F4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skolintos lėšos prisidėjimui prie ES projektų (SL(ES))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CFD265F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14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5F775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-152,800</w:t>
            </w:r>
          </w:p>
        </w:tc>
      </w:tr>
      <w:tr w:rsidR="00415E11" w14:paraId="6259623B" w14:textId="77777777" w:rsidTr="00415E11">
        <w:trPr>
          <w:trHeight w:val="6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A8367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65DFB8D8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6. Susisiekimo ir inžinerinės infrastruktūros plėtros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52C319AC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CC835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-226,589</w:t>
            </w:r>
          </w:p>
        </w:tc>
      </w:tr>
      <w:tr w:rsidR="00415E11" w14:paraId="4B206B47" w14:textId="77777777" w:rsidTr="00415E11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A1A6E7E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D9153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8CBD72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44CA345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78544993" w14:textId="77777777" w:rsidTr="00415E11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05B22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F75071C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379E9C42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04.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D56B5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-100,000</w:t>
            </w:r>
          </w:p>
        </w:tc>
      </w:tr>
      <w:tr w:rsidR="00415E11" w14:paraId="63EE66AC" w14:textId="77777777" w:rsidTr="00415E11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774DA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16AB120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1A01FA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CA9622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43109D40" w14:textId="77777777" w:rsidTr="00415E11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5C9E6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43.6.1.5.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97F483B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Gargždų seniūnija</w:t>
            </w:r>
          </w:p>
        </w:tc>
        <w:tc>
          <w:tcPr>
            <w:tcW w:w="1364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  <w:hideMark/>
          </w:tcPr>
          <w:p w14:paraId="3302EACF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1F6C5D8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8,500</w:t>
            </w:r>
          </w:p>
        </w:tc>
      </w:tr>
      <w:tr w:rsidR="00415E11" w14:paraId="4DD3140B" w14:textId="77777777" w:rsidTr="00415E11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F6D7969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43.6.1.7.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5D7B731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Kretingalės seniūnija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F9BAAFE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BA419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10,000</w:t>
            </w:r>
          </w:p>
        </w:tc>
      </w:tr>
      <w:tr w:rsidR="00415E11" w14:paraId="0EA3168E" w14:textId="77777777" w:rsidTr="00415E11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4D658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43.6.2.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FBA78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F178E5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BB7A0DD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11,600</w:t>
            </w:r>
          </w:p>
        </w:tc>
      </w:tr>
      <w:tr w:rsidR="00415E11" w14:paraId="456D4D98" w14:textId="77777777" w:rsidTr="00415E11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4F804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0CB6E4B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27531FF8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E3613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293842D6" w14:textId="77777777" w:rsidTr="00415E11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D46A021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43.6.2.1.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9D8A5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Agluonėnų seniūnija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7916CD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6C5650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2,000</w:t>
            </w:r>
          </w:p>
        </w:tc>
      </w:tr>
      <w:tr w:rsidR="00415E11" w14:paraId="449119F1" w14:textId="77777777" w:rsidTr="00415E11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8DB63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43.6.2.2.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7B56864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Dauparų-Kvietinių seniūnija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15728EE2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043AC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9,600</w:t>
            </w:r>
          </w:p>
        </w:tc>
      </w:tr>
      <w:tr w:rsidR="00415E11" w14:paraId="23289F9F" w14:textId="77777777" w:rsidTr="00415E11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D0114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43.6.11.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B3F1D87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kitos dotacijos (VBD)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1F5CA5E7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54AF0" w14:textId="77777777" w:rsidR="00415E11" w:rsidRDefault="00415E1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69,711</w:t>
            </w:r>
          </w:p>
        </w:tc>
      </w:tr>
      <w:tr w:rsidR="00415E11" w14:paraId="03CF25B9" w14:textId="77777777" w:rsidTr="00415E11">
        <w:trPr>
          <w:trHeight w:val="878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066B5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43.6.12.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20F126B1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5E660E38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C63D9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-7,900</w:t>
            </w:r>
          </w:p>
        </w:tc>
      </w:tr>
      <w:tr w:rsidR="00415E11" w14:paraId="0E79511F" w14:textId="77777777" w:rsidTr="00415E11">
        <w:trPr>
          <w:trHeight w:val="39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6CBED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43.6.15.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A12E5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skolintos lėšos (SL)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5223C630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707F6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-200,000</w:t>
            </w:r>
          </w:p>
        </w:tc>
      </w:tr>
      <w:tr w:rsidR="00415E11" w14:paraId="0CC12E9B" w14:textId="77777777" w:rsidTr="00415E11">
        <w:trPr>
          <w:trHeight w:val="698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9C330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43.7.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6031F9BA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7. Kultūros paveldo puoselėjimo ir kultūros paslaugų plėtros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784646FC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E1966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10,500</w:t>
            </w:r>
          </w:p>
        </w:tc>
      </w:tr>
      <w:tr w:rsidR="00415E11" w14:paraId="2266779D" w14:textId="77777777" w:rsidTr="00415E11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A25ADE6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D363C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6661EE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8C7C1E5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734C28BC" w14:textId="77777777" w:rsidTr="00415E11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77A9B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43.7.1.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9F76B78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33E2A84C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F2CF3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1,500</w:t>
            </w:r>
          </w:p>
        </w:tc>
      </w:tr>
      <w:tr w:rsidR="00415E11" w14:paraId="16646E61" w14:textId="77777777" w:rsidTr="00415E11">
        <w:trPr>
          <w:trHeight w:val="46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3B8EB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43.7.6.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000000"/>
              <w:right w:val="single" w:sz="4" w:space="0" w:color="000000"/>
            </w:tcBorders>
            <w:vAlign w:val="bottom"/>
            <w:hideMark/>
          </w:tcPr>
          <w:p w14:paraId="2E99FCB1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kitos dotacijos (VBD)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647FECAA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711D9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9,000</w:t>
            </w:r>
          </w:p>
        </w:tc>
      </w:tr>
      <w:tr w:rsidR="00415E11" w14:paraId="75BB62D1" w14:textId="77777777" w:rsidTr="00415E11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5EB29B9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49AC77AC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9. Savivaldybės valdymo ir pagrindinių funkcijų vykdymo programa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7877D6AD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7398D8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82,200</w:t>
            </w:r>
          </w:p>
        </w:tc>
      </w:tr>
      <w:tr w:rsidR="00415E11" w14:paraId="05C64722" w14:textId="77777777" w:rsidTr="00415E11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0CAEFA7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45899BB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060E8064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02DB4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5E149DB8" w14:textId="77777777" w:rsidTr="00415E11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A396D4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E14AF" w14:textId="77777777" w:rsidR="00415E11" w:rsidRDefault="00415E11">
            <w:pPr>
              <w:rPr>
                <w:rFonts w:ascii="Arial" w:hAnsi="Arial" w:cs="Arial"/>
              </w:rPr>
            </w:pP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CC7D53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1F0CDD2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221,200</w:t>
            </w:r>
          </w:p>
        </w:tc>
      </w:tr>
      <w:tr w:rsidR="00415E11" w14:paraId="4B23DD41" w14:textId="77777777" w:rsidTr="00415E11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7F39108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60FBD0B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14D4205F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A9A08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17063CA7" w14:textId="77777777" w:rsidTr="00415E11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9EBD0DE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43.9.1.2.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6B8AEB7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administracija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161362B2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E13B2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221,200</w:t>
            </w:r>
          </w:p>
        </w:tc>
      </w:tr>
      <w:tr w:rsidR="00415E11" w14:paraId="225AF681" w14:textId="77777777" w:rsidTr="00415E11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193DB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21EF4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jos: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8A1F1A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D80595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4E449852" w14:textId="77777777" w:rsidTr="00415E11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6AF7062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43.9.1.2.1.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37717F2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6ADE8F87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52E78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1,200</w:t>
            </w:r>
          </w:p>
        </w:tc>
      </w:tr>
      <w:tr w:rsidR="00415E11" w14:paraId="48FE5A0B" w14:textId="77777777" w:rsidTr="00415E11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8945CD4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43.9.1.2.6.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9FF18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skolintos lėšos (SL)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307BF989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0D0FE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200,000</w:t>
            </w:r>
          </w:p>
        </w:tc>
      </w:tr>
      <w:tr w:rsidR="00415E11" w14:paraId="245E71E6" w14:textId="77777777" w:rsidTr="00415E11">
        <w:trPr>
          <w:trHeight w:val="383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0D1338F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43.9.1.2.8.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B3CD70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biudžeto lėšų likutis (LK)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DD2F63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06F9972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20,000</w:t>
            </w:r>
          </w:p>
        </w:tc>
      </w:tr>
      <w:tr w:rsidR="00415E11" w14:paraId="0D4C191B" w14:textId="77777777" w:rsidTr="00415E11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4442F8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43.9.8.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A09B3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48E2D731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</w:t>
            </w:r>
          </w:p>
        </w:tc>
        <w:tc>
          <w:tcPr>
            <w:tcW w:w="14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6515C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-139,000</w:t>
            </w:r>
          </w:p>
        </w:tc>
      </w:tr>
      <w:tr w:rsidR="00415E11" w14:paraId="78650DFD" w14:textId="77777777" w:rsidTr="00415E11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B6BDCC0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43.9.8.1.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4009794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15C3DCD7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BCFF1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-49,000</w:t>
            </w:r>
          </w:p>
        </w:tc>
      </w:tr>
      <w:tr w:rsidR="00415E11" w14:paraId="2604E652" w14:textId="77777777" w:rsidTr="00415E11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D6A103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43.9.8.2.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BE4E7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biudžeto lėšų likutis (LK)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B95293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BA1B762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-90,000</w:t>
            </w:r>
          </w:p>
        </w:tc>
      </w:tr>
      <w:tr w:rsidR="00415E11" w14:paraId="447CFD3B" w14:textId="77777777" w:rsidTr="00415E11">
        <w:trPr>
          <w:trHeight w:val="375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504A8B7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</w:t>
            </w:r>
          </w:p>
        </w:tc>
        <w:tc>
          <w:tcPr>
            <w:tcW w:w="4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EC92E8D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IŠ VISO: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70BA84C" w14:textId="77777777" w:rsidR="00415E11" w:rsidRDefault="00415E1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44339E" w14:textId="77777777" w:rsidR="00415E11" w:rsidRDefault="00415E1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-1103,807</w:t>
            </w:r>
          </w:p>
        </w:tc>
      </w:tr>
      <w:tr w:rsidR="00415E11" w14:paraId="13627B97" w14:textId="77777777" w:rsidTr="00415E11">
        <w:trPr>
          <w:trHeight w:val="312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A0B8931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ADE96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B5A0CC4" w14:textId="77777777" w:rsidR="00415E11" w:rsidRDefault="00415E1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8A880D0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7036DC9D" w14:textId="77777777" w:rsidTr="00415E11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C0308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77D2611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72A440D" w14:textId="77777777" w:rsidR="00415E11" w:rsidRDefault="00415E1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817373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0,000</w:t>
            </w:r>
          </w:p>
        </w:tc>
      </w:tr>
      <w:tr w:rsidR="00415E11" w14:paraId="2226DBB0" w14:textId="77777777" w:rsidTr="00415E11">
        <w:trPr>
          <w:trHeight w:val="315"/>
        </w:trPr>
        <w:tc>
          <w:tcPr>
            <w:tcW w:w="154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A6B13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44.3.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1AA6B15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valstybinėms funkcijoms (VBD(T))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1DABA6E" w14:textId="77777777" w:rsidR="00415E11" w:rsidRDefault="00415E1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2ED178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-150,000</w:t>
            </w:r>
          </w:p>
        </w:tc>
      </w:tr>
      <w:tr w:rsidR="00415E11" w14:paraId="17178D3D" w14:textId="77777777" w:rsidTr="00415E11">
        <w:trPr>
          <w:trHeight w:val="33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C6A26A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44.6.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518E2E" w14:textId="77777777" w:rsidR="00415E11" w:rsidRDefault="00415E11">
            <w:pPr>
              <w:jc w:val="right"/>
              <w:rPr>
                <w:rFonts w:ascii="Arial" w:hAnsi="Arial" w:cs="Arial"/>
                <w:color w:val="444444"/>
              </w:rPr>
            </w:pPr>
            <w:r>
              <w:rPr>
                <w:rFonts w:ascii="Arial" w:hAnsi="Arial" w:cs="Arial"/>
                <w:color w:val="444444"/>
              </w:rPr>
              <w:t>kitos dotacijos (VBD, VBD(UK))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5C8541A" w14:textId="77777777" w:rsidR="00415E11" w:rsidRDefault="00415E1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14F37AC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169,393</w:t>
            </w:r>
          </w:p>
        </w:tc>
      </w:tr>
      <w:tr w:rsidR="00415E11" w14:paraId="7CE1DC31" w14:textId="77777777" w:rsidTr="00415E11">
        <w:trPr>
          <w:trHeight w:val="42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922922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44.8.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10498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lėšos už paslaugas ir nuomą (S)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85A362D" w14:textId="77777777" w:rsidR="00415E11" w:rsidRDefault="00415E1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7DD3908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13,500</w:t>
            </w:r>
          </w:p>
        </w:tc>
      </w:tr>
      <w:tr w:rsidR="00415E11" w14:paraId="3A0B92E6" w14:textId="77777777" w:rsidTr="00415E11">
        <w:trPr>
          <w:trHeight w:val="938"/>
        </w:trPr>
        <w:tc>
          <w:tcPr>
            <w:tcW w:w="1540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94067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44.11.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66B8B251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69DB3DA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0997A5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-983,900</w:t>
            </w:r>
          </w:p>
        </w:tc>
      </w:tr>
      <w:tr w:rsidR="00415E11" w14:paraId="6A67346F" w14:textId="77777777" w:rsidTr="00415E11">
        <w:trPr>
          <w:trHeight w:val="585"/>
        </w:trPr>
        <w:tc>
          <w:tcPr>
            <w:tcW w:w="154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F4211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44.13.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09666F14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skolintos lėšos prisidėjimui prie ES projektų (SL(ES))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9C01122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dotted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5E080A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-152,800</w:t>
            </w:r>
          </w:p>
        </w:tc>
      </w:tr>
      <w:tr w:rsidR="00415E11" w14:paraId="36C4F461" w14:textId="77777777" w:rsidTr="00415E11">
        <w:trPr>
          <w:trHeight w:val="315"/>
        </w:trPr>
        <w:tc>
          <w:tcPr>
            <w:tcW w:w="154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36722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44.18.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5EA850E7" w14:textId="77777777" w:rsidR="00415E11" w:rsidRDefault="00415E11">
            <w:pPr>
              <w:jc w:val="right"/>
              <w:rPr>
                <w:rFonts w:ascii="Arial" w:hAnsi="Arial" w:cs="Arial"/>
                <w:color w:val="444444"/>
              </w:rPr>
            </w:pPr>
            <w:r>
              <w:rPr>
                <w:rFonts w:ascii="Arial" w:hAnsi="Arial" w:cs="Arial"/>
                <w:color w:val="444444"/>
              </w:rPr>
              <w:t>biudžeto lėšų likutis (LK)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487AE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460F47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0,000</w:t>
            </w:r>
          </w:p>
        </w:tc>
      </w:tr>
      <w:tr w:rsidR="00415E11" w14:paraId="0680840C" w14:textId="77777777" w:rsidTr="00415E11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3CE0020F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44.19.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78BBC499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skolintos lėšos (SL)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67228E7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498018D" w14:textId="77777777" w:rsidR="00415E11" w:rsidRDefault="00415E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0,000</w:t>
            </w:r>
          </w:p>
        </w:tc>
      </w:tr>
      <w:tr w:rsidR="00415E11" w14:paraId="1D7654A3" w14:textId="77777777" w:rsidTr="00415E11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5683B9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1080F00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jų: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42EB7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5F119C4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415E11" w14:paraId="3ED348F5" w14:textId="77777777" w:rsidTr="00415E11">
        <w:trPr>
          <w:trHeight w:val="289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9C249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8BF58E4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1. Žinių visuomenės plėtros programa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FC1EBA8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A7B26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7,000</w:t>
            </w:r>
          </w:p>
        </w:tc>
      </w:tr>
      <w:tr w:rsidR="00415E11" w14:paraId="6B6C56E3" w14:textId="77777777" w:rsidTr="00415E11">
        <w:trPr>
          <w:trHeight w:val="589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A2A4E9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9D6A8A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2. Ekonominio konkurencingumo didinimo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D1F8E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88041E1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14,700</w:t>
            </w:r>
          </w:p>
        </w:tc>
      </w:tr>
      <w:tr w:rsidR="00415E11" w14:paraId="30258742" w14:textId="77777777" w:rsidTr="00415E11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E2FF0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1CC32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3. Aplinkos apsaugos programa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hideMark/>
          </w:tcPr>
          <w:p w14:paraId="24539B58" w14:textId="77777777" w:rsidR="00415E11" w:rsidRDefault="00415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B3824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5,000</w:t>
            </w:r>
          </w:p>
        </w:tc>
      </w:tr>
      <w:tr w:rsidR="00415E11" w14:paraId="2E3AA11E" w14:textId="77777777" w:rsidTr="00415E11">
        <w:trPr>
          <w:trHeight w:val="323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AC2C213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C9C173E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4. Sveikatos apsaugos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44BCF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04D3D70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21,500</w:t>
            </w:r>
          </w:p>
        </w:tc>
      </w:tr>
      <w:tr w:rsidR="00415E11" w14:paraId="5B27BEF2" w14:textId="77777777" w:rsidTr="00415E11">
        <w:trPr>
          <w:trHeight w:val="6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3D4EB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374BF524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5. Socialinės apsaugos ir NVO politikos programa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780841A3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B0911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-1024,618</w:t>
            </w:r>
          </w:p>
        </w:tc>
      </w:tr>
      <w:tr w:rsidR="00415E11" w14:paraId="6449740F" w14:textId="77777777" w:rsidTr="00415E11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D527CD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264ADCC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6. Susisiekimo ir inžinerinės infrastruktūros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C7282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A71A165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-226,589</w:t>
            </w:r>
          </w:p>
        </w:tc>
      </w:tr>
      <w:tr w:rsidR="00415E11" w14:paraId="27E843BE" w14:textId="77777777" w:rsidTr="00415E11">
        <w:trPr>
          <w:trHeight w:val="6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65184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34A22EA3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7. Kultūros paveldo puoselėjimo ir kultūros paslaugų plėtros programa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4CE3FC74" w14:textId="77777777" w:rsidR="00415E11" w:rsidRDefault="00415E11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8D4CA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17,000</w:t>
            </w:r>
          </w:p>
        </w:tc>
      </w:tr>
      <w:tr w:rsidR="00415E11" w14:paraId="703DDA2B" w14:textId="77777777" w:rsidTr="00415E11">
        <w:trPr>
          <w:trHeight w:val="69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B9B41" w14:textId="77777777" w:rsidR="00415E11" w:rsidRDefault="00415E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FCE2C" w14:textId="77777777" w:rsidR="00415E11" w:rsidRDefault="00415E1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9. Savivaldybės valdymo ir pagrindinių funkcijų vykdymo programa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956BB7" w14:textId="77777777" w:rsidR="00415E11" w:rsidRDefault="00415E1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21D61" w14:textId="77777777" w:rsidR="00415E11" w:rsidRDefault="00415E11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82,200</w:t>
            </w:r>
          </w:p>
        </w:tc>
      </w:tr>
    </w:tbl>
    <w:p w14:paraId="6EF5644D" w14:textId="60BFB2B6" w:rsidR="00D374AF" w:rsidRPr="001D52F9" w:rsidRDefault="00E43834" w:rsidP="007A18C0">
      <w:pPr>
        <w:pStyle w:val="Pagrindiniotekstotrauka2"/>
        <w:tabs>
          <w:tab w:val="left" w:pos="540"/>
        </w:tabs>
        <w:spacing w:before="120" w:after="0" w:line="276" w:lineRule="auto"/>
        <w:ind w:left="142" w:hanging="14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9. </w:t>
      </w:r>
      <w:r w:rsidR="00FC294D" w:rsidRPr="001D52F9">
        <w:rPr>
          <w:rFonts w:ascii="Arial" w:hAnsi="Arial" w:cs="Arial"/>
          <w:b/>
        </w:rPr>
        <w:t>Kiti, autoriaus nuomone, reikalingi pagrindimai, skaičiavimai ir paaiškinimai:</w:t>
      </w:r>
      <w:r w:rsidR="004945BF" w:rsidRPr="001D52F9">
        <w:rPr>
          <w:rFonts w:ascii="Arial" w:hAnsi="Arial" w:cs="Arial"/>
          <w:b/>
        </w:rPr>
        <w:t xml:space="preserve"> </w:t>
      </w:r>
    </w:p>
    <w:p w14:paraId="6E642FE5" w14:textId="59348B1B" w:rsidR="002F11A9" w:rsidRDefault="00864C07" w:rsidP="005D116B">
      <w:pPr>
        <w:pStyle w:val="Pagrindiniotekstotrauka2"/>
        <w:tabs>
          <w:tab w:val="left" w:pos="540"/>
        </w:tabs>
        <w:spacing w:line="276" w:lineRule="auto"/>
        <w:ind w:left="284"/>
        <w:jc w:val="both"/>
        <w:rPr>
          <w:rFonts w:ascii="Arial" w:hAnsi="Arial" w:cs="Arial"/>
        </w:rPr>
      </w:pPr>
      <w:r w:rsidRPr="006648BB">
        <w:rPr>
          <w:rFonts w:ascii="Arial" w:hAnsi="Arial" w:cs="Arial"/>
        </w:rPr>
        <w:t xml:space="preserve">Biudžeto pajamos </w:t>
      </w:r>
      <w:r w:rsidR="00EB1E2A">
        <w:rPr>
          <w:rFonts w:ascii="Arial" w:hAnsi="Arial" w:cs="Arial"/>
        </w:rPr>
        <w:t>mažinamos</w:t>
      </w:r>
      <w:r w:rsidR="000373EB">
        <w:rPr>
          <w:rFonts w:ascii="Arial" w:hAnsi="Arial" w:cs="Arial"/>
        </w:rPr>
        <w:t xml:space="preserve"> </w:t>
      </w:r>
      <w:r w:rsidR="0047778B">
        <w:rPr>
          <w:rFonts w:ascii="Arial" w:hAnsi="Arial" w:cs="Arial"/>
        </w:rPr>
        <w:t>951</w:t>
      </w:r>
      <w:r w:rsidR="00D2315C">
        <w:rPr>
          <w:rFonts w:ascii="Arial" w:hAnsi="Arial" w:cs="Arial"/>
        </w:rPr>
        <w:t xml:space="preserve"> </w:t>
      </w:r>
      <w:r w:rsidR="00601859">
        <w:rPr>
          <w:rFonts w:ascii="Arial" w:hAnsi="Arial" w:cs="Arial"/>
        </w:rPr>
        <w:t xml:space="preserve"> tūkst. eurų</w:t>
      </w:r>
      <w:r w:rsidR="000D59AF">
        <w:rPr>
          <w:rFonts w:ascii="Arial" w:hAnsi="Arial" w:cs="Arial"/>
        </w:rPr>
        <w:t>.</w:t>
      </w:r>
      <w:r w:rsidR="00A71463">
        <w:rPr>
          <w:rFonts w:ascii="Arial" w:hAnsi="Arial" w:cs="Arial"/>
        </w:rPr>
        <w:t xml:space="preserve"> </w:t>
      </w:r>
      <w:r w:rsidR="00404983">
        <w:rPr>
          <w:rFonts w:ascii="Arial" w:hAnsi="Arial" w:cs="Arial"/>
        </w:rPr>
        <w:t xml:space="preserve">13,5 tūkst. eurų didinamos biudžetinių įstaigų </w:t>
      </w:r>
      <w:r w:rsidR="00EB7DA1">
        <w:rPr>
          <w:rFonts w:ascii="Arial" w:hAnsi="Arial" w:cs="Arial"/>
        </w:rPr>
        <w:t>pajamų įmokos</w:t>
      </w:r>
      <w:r w:rsidR="000D59AF">
        <w:rPr>
          <w:rFonts w:ascii="Arial" w:hAnsi="Arial" w:cs="Arial"/>
        </w:rPr>
        <w:t xml:space="preserve">. </w:t>
      </w:r>
      <w:r w:rsidR="00475055">
        <w:rPr>
          <w:rFonts w:ascii="Arial" w:hAnsi="Arial" w:cs="Arial"/>
        </w:rPr>
        <w:t>V</w:t>
      </w:r>
      <w:r w:rsidR="00A71463">
        <w:rPr>
          <w:rFonts w:ascii="Arial" w:hAnsi="Arial" w:cs="Arial"/>
        </w:rPr>
        <w:t xml:space="preserve">alstybės biudžeto dotacijos didėja </w:t>
      </w:r>
      <w:r w:rsidR="00AB135B">
        <w:rPr>
          <w:rFonts w:ascii="Arial" w:hAnsi="Arial" w:cs="Arial"/>
        </w:rPr>
        <w:t>19,4</w:t>
      </w:r>
      <w:r w:rsidR="001C4133">
        <w:rPr>
          <w:rFonts w:ascii="Arial" w:hAnsi="Arial" w:cs="Arial"/>
        </w:rPr>
        <w:t xml:space="preserve"> tūkst. eurų</w:t>
      </w:r>
      <w:r w:rsidR="000D59AF">
        <w:rPr>
          <w:rFonts w:ascii="Arial" w:hAnsi="Arial" w:cs="Arial"/>
        </w:rPr>
        <w:t xml:space="preserve"> </w:t>
      </w:r>
      <w:r w:rsidR="00475055">
        <w:rPr>
          <w:rFonts w:ascii="Arial" w:hAnsi="Arial" w:cs="Arial"/>
        </w:rPr>
        <w:t>(</w:t>
      </w:r>
      <w:r w:rsidR="0049563A">
        <w:rPr>
          <w:rFonts w:ascii="Arial" w:hAnsi="Arial" w:cs="Arial"/>
        </w:rPr>
        <w:t>150</w:t>
      </w:r>
      <w:r w:rsidR="000003B2">
        <w:rPr>
          <w:rFonts w:ascii="Arial" w:hAnsi="Arial" w:cs="Arial"/>
        </w:rPr>
        <w:t xml:space="preserve"> tūkst. eurų </w:t>
      </w:r>
      <w:r w:rsidR="0049563A">
        <w:rPr>
          <w:rFonts w:ascii="Arial" w:hAnsi="Arial" w:cs="Arial"/>
        </w:rPr>
        <w:t>mažinama dotacija mokinių maitinimui</w:t>
      </w:r>
      <w:r w:rsidR="001831B3">
        <w:rPr>
          <w:rFonts w:ascii="Arial" w:hAnsi="Arial" w:cs="Arial"/>
        </w:rPr>
        <w:t xml:space="preserve">, </w:t>
      </w:r>
      <w:r w:rsidR="0097700E">
        <w:rPr>
          <w:rFonts w:ascii="Arial" w:hAnsi="Arial" w:cs="Arial"/>
        </w:rPr>
        <w:t>169,4</w:t>
      </w:r>
      <w:r w:rsidR="001831B3">
        <w:rPr>
          <w:rFonts w:ascii="Arial" w:hAnsi="Arial" w:cs="Arial"/>
        </w:rPr>
        <w:t xml:space="preserve"> tūkst. eurų </w:t>
      </w:r>
      <w:r w:rsidR="00CE0A2A">
        <w:rPr>
          <w:rFonts w:ascii="Arial" w:hAnsi="Arial" w:cs="Arial"/>
        </w:rPr>
        <w:t>didinamos kitos dotacijos</w:t>
      </w:r>
      <w:r w:rsidR="00764A06">
        <w:rPr>
          <w:rFonts w:ascii="Arial" w:hAnsi="Arial" w:cs="Arial"/>
        </w:rPr>
        <w:t>)</w:t>
      </w:r>
      <w:r w:rsidR="00475055">
        <w:rPr>
          <w:rFonts w:ascii="Arial" w:hAnsi="Arial" w:cs="Arial"/>
        </w:rPr>
        <w:t>.</w:t>
      </w:r>
      <w:r w:rsidR="001C4133">
        <w:rPr>
          <w:rFonts w:ascii="Arial" w:hAnsi="Arial" w:cs="Arial"/>
        </w:rPr>
        <w:t xml:space="preserve"> ES finansavimo </w:t>
      </w:r>
      <w:r w:rsidR="009F1694">
        <w:rPr>
          <w:rFonts w:ascii="Arial" w:hAnsi="Arial" w:cs="Arial"/>
        </w:rPr>
        <w:t xml:space="preserve">lėšos mažėja </w:t>
      </w:r>
      <w:r w:rsidR="00A1563F">
        <w:rPr>
          <w:rFonts w:ascii="Arial" w:hAnsi="Arial" w:cs="Arial"/>
        </w:rPr>
        <w:t>983,9</w:t>
      </w:r>
      <w:r w:rsidR="009F1694">
        <w:rPr>
          <w:rFonts w:ascii="Arial" w:hAnsi="Arial" w:cs="Arial"/>
        </w:rPr>
        <w:t xml:space="preserve"> tūkst. eurų</w:t>
      </w:r>
      <w:r w:rsidR="00506A70">
        <w:rPr>
          <w:rFonts w:ascii="Arial" w:hAnsi="Arial" w:cs="Arial"/>
        </w:rPr>
        <w:t xml:space="preserve">. </w:t>
      </w:r>
      <w:r w:rsidR="00A8198E">
        <w:rPr>
          <w:rFonts w:ascii="Arial" w:hAnsi="Arial" w:cs="Arial"/>
        </w:rPr>
        <w:t xml:space="preserve">Sumažinant ES finansavimo lėšas, </w:t>
      </w:r>
      <w:r w:rsidR="005308E7">
        <w:rPr>
          <w:rFonts w:ascii="Arial" w:hAnsi="Arial" w:cs="Arial"/>
        </w:rPr>
        <w:t xml:space="preserve">152,8 tūkst. eurų </w:t>
      </w:r>
      <w:r w:rsidR="00A8198E">
        <w:rPr>
          <w:rFonts w:ascii="Arial" w:hAnsi="Arial" w:cs="Arial"/>
        </w:rPr>
        <w:t xml:space="preserve">mažinamos ir skolintos lėšos prisidėjimui prie </w:t>
      </w:r>
      <w:r w:rsidR="008E22E1">
        <w:rPr>
          <w:rFonts w:ascii="Arial" w:hAnsi="Arial" w:cs="Arial"/>
        </w:rPr>
        <w:t xml:space="preserve">bendrai su ES finansuojamų </w:t>
      </w:r>
      <w:r w:rsidR="00A8198E">
        <w:rPr>
          <w:rFonts w:ascii="Arial" w:hAnsi="Arial" w:cs="Arial"/>
        </w:rPr>
        <w:t>projektų</w:t>
      </w:r>
      <w:r w:rsidR="008E22E1">
        <w:rPr>
          <w:rFonts w:ascii="Arial" w:hAnsi="Arial" w:cs="Arial"/>
        </w:rPr>
        <w:t>.</w:t>
      </w:r>
    </w:p>
    <w:p w14:paraId="7D8B32F4" w14:textId="4ED833DB" w:rsidR="001C20EC" w:rsidRDefault="00234BBE" w:rsidP="00033B32">
      <w:pPr>
        <w:pStyle w:val="Pagrindiniotekstotrauka2"/>
        <w:tabs>
          <w:tab w:val="left" w:pos="540"/>
        </w:tabs>
        <w:spacing w:after="0" w:line="276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Asignavimų dalyje </w:t>
      </w:r>
      <w:r w:rsidR="006D5E58">
        <w:rPr>
          <w:rFonts w:ascii="Arial" w:hAnsi="Arial" w:cs="Arial"/>
          <w:bCs/>
        </w:rPr>
        <w:t xml:space="preserve">dotacijos paskirstytos </w:t>
      </w:r>
      <w:r w:rsidR="00E424E1">
        <w:rPr>
          <w:rFonts w:ascii="Arial" w:hAnsi="Arial" w:cs="Arial"/>
          <w:bCs/>
        </w:rPr>
        <w:t xml:space="preserve">biudžetinėms </w:t>
      </w:r>
      <w:r w:rsidR="006D5E58">
        <w:rPr>
          <w:rFonts w:ascii="Arial" w:hAnsi="Arial" w:cs="Arial"/>
          <w:bCs/>
        </w:rPr>
        <w:t>įstaigoms</w:t>
      </w:r>
      <w:r w:rsidR="00E424E1">
        <w:rPr>
          <w:rFonts w:ascii="Arial" w:hAnsi="Arial" w:cs="Arial"/>
          <w:bCs/>
        </w:rPr>
        <w:t xml:space="preserve">. </w:t>
      </w:r>
      <w:r w:rsidR="001C20EC" w:rsidRPr="00DE7F8A">
        <w:rPr>
          <w:rFonts w:ascii="Arial" w:hAnsi="Arial" w:cs="Arial"/>
          <w:bCs/>
        </w:rPr>
        <w:t xml:space="preserve">Tikslinamų </w:t>
      </w:r>
      <w:r w:rsidR="001C20EC">
        <w:rPr>
          <w:rFonts w:ascii="Arial" w:hAnsi="Arial" w:cs="Arial"/>
          <w:bCs/>
        </w:rPr>
        <w:t xml:space="preserve">asignavimų </w:t>
      </w:r>
      <w:r w:rsidR="001C20EC" w:rsidRPr="00DE7F8A">
        <w:rPr>
          <w:rFonts w:ascii="Arial" w:hAnsi="Arial" w:cs="Arial"/>
          <w:bCs/>
        </w:rPr>
        <w:t xml:space="preserve">sumų detalizavimas pagal programas, lėšų šaltinius, asignavimų valdytojus, ekonominės klasifikacijos straipsnius ir priemones pateikiamas </w:t>
      </w:r>
      <w:r w:rsidR="00680DEF">
        <w:rPr>
          <w:rFonts w:ascii="Arial" w:hAnsi="Arial" w:cs="Arial"/>
          <w:bCs/>
        </w:rPr>
        <w:t>pridedame</w:t>
      </w:r>
      <w:r w:rsidR="005F1D5C">
        <w:rPr>
          <w:rFonts w:ascii="Arial" w:hAnsi="Arial" w:cs="Arial"/>
          <w:bCs/>
        </w:rPr>
        <w:t xml:space="preserve"> sprendimo</w:t>
      </w:r>
      <w:r w:rsidR="001C20EC" w:rsidRPr="00DE7F8A">
        <w:rPr>
          <w:rFonts w:ascii="Arial" w:hAnsi="Arial" w:cs="Arial"/>
          <w:bCs/>
        </w:rPr>
        <w:t xml:space="preserve"> priede.</w:t>
      </w:r>
    </w:p>
    <w:p w14:paraId="17D2985B" w14:textId="2C561860" w:rsidR="00890153" w:rsidRPr="001D52F9" w:rsidRDefault="00FC294D" w:rsidP="009C3F71">
      <w:pPr>
        <w:pStyle w:val="Pagrindiniotekstotrauka2"/>
        <w:tabs>
          <w:tab w:val="left" w:pos="540"/>
        </w:tabs>
        <w:spacing w:before="120" w:after="0" w:line="276" w:lineRule="auto"/>
        <w:ind w:hanging="425"/>
        <w:jc w:val="both"/>
        <w:rPr>
          <w:rFonts w:ascii="Arial" w:hAnsi="Arial" w:cs="Arial"/>
          <w:b/>
        </w:rPr>
      </w:pPr>
      <w:r w:rsidRPr="001D52F9">
        <w:rPr>
          <w:rFonts w:ascii="Arial" w:hAnsi="Arial" w:cs="Arial"/>
          <w:b/>
        </w:rPr>
        <w:t xml:space="preserve">10. </w:t>
      </w:r>
      <w:r w:rsidRPr="001D52F9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1D52F9">
        <w:rPr>
          <w:rFonts w:ascii="Arial" w:hAnsi="Arial" w:cs="Arial"/>
          <w:b/>
        </w:rPr>
        <w:t>:</w:t>
      </w:r>
      <w:r w:rsidR="00862075" w:rsidRPr="001D52F9">
        <w:rPr>
          <w:rFonts w:ascii="Arial" w:hAnsi="Arial" w:cs="Arial"/>
          <w:b/>
        </w:rPr>
        <w:t xml:space="preserve"> </w:t>
      </w:r>
    </w:p>
    <w:p w14:paraId="3881AB2C" w14:textId="77777777" w:rsidR="00F22235" w:rsidRDefault="00890153" w:rsidP="00F22235">
      <w:pPr>
        <w:widowControl w:val="0"/>
        <w:tabs>
          <w:tab w:val="left" w:pos="7655"/>
        </w:tabs>
        <w:autoSpaceDE w:val="0"/>
        <w:autoSpaceDN w:val="0"/>
        <w:adjustRightInd w:val="0"/>
        <w:spacing w:line="276" w:lineRule="auto"/>
        <w:ind w:firstLine="284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Iniciatorius ir rengėjas – Biudžeto ir ekonomikos skyrius.</w:t>
      </w:r>
    </w:p>
    <w:p w14:paraId="7228B6C8" w14:textId="25887F5F" w:rsidR="00F22235" w:rsidRDefault="00F22235">
      <w:pPr>
        <w:widowControl w:val="0"/>
        <w:tabs>
          <w:tab w:val="left" w:pos="7655"/>
        </w:tabs>
        <w:autoSpaceDE w:val="0"/>
        <w:autoSpaceDN w:val="0"/>
        <w:adjustRightInd w:val="0"/>
        <w:spacing w:before="720" w:after="100" w:afterAutospacing="1" w:line="276" w:lineRule="auto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S</w:t>
      </w:r>
      <w:r w:rsidRPr="007C5AF0">
        <w:rPr>
          <w:rFonts w:ascii="Arial" w:hAnsi="Arial" w:cs="Arial"/>
          <w:lang w:eastAsia="lt-LT"/>
        </w:rPr>
        <w:t>kyriaus vedėja</w:t>
      </w:r>
      <w:r w:rsidRPr="007C5AF0">
        <w:rPr>
          <w:rFonts w:ascii="Arial" w:hAnsi="Arial" w:cs="Arial"/>
          <w:lang w:eastAsia="lt-LT"/>
        </w:rPr>
        <w:tab/>
      </w:r>
      <w:r>
        <w:rPr>
          <w:rFonts w:ascii="Arial" w:hAnsi="Arial" w:cs="Arial"/>
          <w:lang w:eastAsia="lt-LT"/>
        </w:rPr>
        <w:t>Irena Gailiuvienė</w:t>
      </w:r>
    </w:p>
    <w:sectPr w:rsidR="00F22235" w:rsidSect="005C471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3FB62" w14:textId="77777777" w:rsidR="000447E3" w:rsidRDefault="000447E3">
      <w:r>
        <w:separator/>
      </w:r>
    </w:p>
  </w:endnote>
  <w:endnote w:type="continuationSeparator" w:id="0">
    <w:p w14:paraId="34880A96" w14:textId="77777777" w:rsidR="000447E3" w:rsidRDefault="00044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1846993"/>
      <w:docPartObj>
        <w:docPartGallery w:val="Page Numbers (Bottom of Page)"/>
        <w:docPartUnique/>
      </w:docPartObj>
    </w:sdtPr>
    <w:sdtEndPr/>
    <w:sdtContent>
      <w:p w14:paraId="248DCC60" w14:textId="4B736D47" w:rsidR="005C4717" w:rsidRDefault="005C471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AD2838" w14:textId="77777777" w:rsidR="000A0356" w:rsidRDefault="000A035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F8920" w14:textId="46FB810D" w:rsidR="00772253" w:rsidRDefault="00772253">
    <w:pPr>
      <w:pStyle w:val="Porat"/>
      <w:jc w:val="right"/>
    </w:pPr>
  </w:p>
  <w:p w14:paraId="0D45301D" w14:textId="77777777" w:rsidR="00772253" w:rsidRDefault="0077225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D8575" w14:textId="77777777" w:rsidR="000447E3" w:rsidRDefault="000447E3">
      <w:r>
        <w:separator/>
      </w:r>
    </w:p>
  </w:footnote>
  <w:footnote w:type="continuationSeparator" w:id="0">
    <w:p w14:paraId="445CF0AD" w14:textId="77777777" w:rsidR="000447E3" w:rsidRDefault="00044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029BE893" w:rsidR="000A0356" w:rsidRDefault="00CA6AAC">
    <w:pPr>
      <w:pStyle w:val="Antrats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P</w:t>
    </w:r>
    <w:r w:rsidR="000A0356" w:rsidRPr="005F34AB">
      <w:rPr>
        <w:rFonts w:ascii="Arial" w:hAnsi="Arial" w:cs="Arial"/>
        <w:b/>
      </w:rPr>
      <w:t>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36A0003"/>
    <w:multiLevelType w:val="hybridMultilevel"/>
    <w:tmpl w:val="684A7ED0"/>
    <w:lvl w:ilvl="0" w:tplc="A66C0D0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2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10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1414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03B2"/>
    <w:rsid w:val="00002CA2"/>
    <w:rsid w:val="000040AC"/>
    <w:rsid w:val="00004C93"/>
    <w:rsid w:val="000079ED"/>
    <w:rsid w:val="00007CE3"/>
    <w:rsid w:val="00007DBD"/>
    <w:rsid w:val="00011617"/>
    <w:rsid w:val="00013840"/>
    <w:rsid w:val="00013C8B"/>
    <w:rsid w:val="00014232"/>
    <w:rsid w:val="000168BB"/>
    <w:rsid w:val="00021482"/>
    <w:rsid w:val="0002148B"/>
    <w:rsid w:val="000249CC"/>
    <w:rsid w:val="00025446"/>
    <w:rsid w:val="00025B32"/>
    <w:rsid w:val="000261B0"/>
    <w:rsid w:val="00027132"/>
    <w:rsid w:val="000324AC"/>
    <w:rsid w:val="000331C4"/>
    <w:rsid w:val="00033B32"/>
    <w:rsid w:val="00033D64"/>
    <w:rsid w:val="000373EB"/>
    <w:rsid w:val="000374AD"/>
    <w:rsid w:val="00042FE6"/>
    <w:rsid w:val="0004330B"/>
    <w:rsid w:val="000447E3"/>
    <w:rsid w:val="000479FD"/>
    <w:rsid w:val="00050B85"/>
    <w:rsid w:val="00051D69"/>
    <w:rsid w:val="00052D91"/>
    <w:rsid w:val="0005776A"/>
    <w:rsid w:val="000625C1"/>
    <w:rsid w:val="0006303F"/>
    <w:rsid w:val="00063D00"/>
    <w:rsid w:val="00065A3B"/>
    <w:rsid w:val="0006717A"/>
    <w:rsid w:val="000734AC"/>
    <w:rsid w:val="0007440E"/>
    <w:rsid w:val="00075DE1"/>
    <w:rsid w:val="00076277"/>
    <w:rsid w:val="000819F8"/>
    <w:rsid w:val="000826A7"/>
    <w:rsid w:val="0008345A"/>
    <w:rsid w:val="000842AE"/>
    <w:rsid w:val="00085DD4"/>
    <w:rsid w:val="00086166"/>
    <w:rsid w:val="00090D24"/>
    <w:rsid w:val="00094E3D"/>
    <w:rsid w:val="00095399"/>
    <w:rsid w:val="000955C0"/>
    <w:rsid w:val="00095702"/>
    <w:rsid w:val="00095719"/>
    <w:rsid w:val="00097A66"/>
    <w:rsid w:val="000A0356"/>
    <w:rsid w:val="000A1209"/>
    <w:rsid w:val="000A18AA"/>
    <w:rsid w:val="000A1EFB"/>
    <w:rsid w:val="000A20A0"/>
    <w:rsid w:val="000A21A6"/>
    <w:rsid w:val="000A346D"/>
    <w:rsid w:val="000A4126"/>
    <w:rsid w:val="000A48C0"/>
    <w:rsid w:val="000A48D2"/>
    <w:rsid w:val="000A614D"/>
    <w:rsid w:val="000A6E42"/>
    <w:rsid w:val="000B21CE"/>
    <w:rsid w:val="000B4D20"/>
    <w:rsid w:val="000B4D49"/>
    <w:rsid w:val="000B5EDC"/>
    <w:rsid w:val="000B7AD9"/>
    <w:rsid w:val="000C392C"/>
    <w:rsid w:val="000C6CA1"/>
    <w:rsid w:val="000D0160"/>
    <w:rsid w:val="000D1BB3"/>
    <w:rsid w:val="000D331B"/>
    <w:rsid w:val="000D3C84"/>
    <w:rsid w:val="000D3CE7"/>
    <w:rsid w:val="000D4068"/>
    <w:rsid w:val="000D59AF"/>
    <w:rsid w:val="000E0EC6"/>
    <w:rsid w:val="000E229B"/>
    <w:rsid w:val="000E30C2"/>
    <w:rsid w:val="000E316D"/>
    <w:rsid w:val="000E4FA9"/>
    <w:rsid w:val="000E7500"/>
    <w:rsid w:val="000F18EC"/>
    <w:rsid w:val="000F3C80"/>
    <w:rsid w:val="000F5A7B"/>
    <w:rsid w:val="00101DFD"/>
    <w:rsid w:val="00101FC4"/>
    <w:rsid w:val="00103C29"/>
    <w:rsid w:val="00104123"/>
    <w:rsid w:val="001043CA"/>
    <w:rsid w:val="001053A8"/>
    <w:rsid w:val="00106DDA"/>
    <w:rsid w:val="001119E4"/>
    <w:rsid w:val="00112B10"/>
    <w:rsid w:val="001141EE"/>
    <w:rsid w:val="001144A6"/>
    <w:rsid w:val="001171D4"/>
    <w:rsid w:val="001209B5"/>
    <w:rsid w:val="00121ACB"/>
    <w:rsid w:val="00122A5B"/>
    <w:rsid w:val="0012460F"/>
    <w:rsid w:val="00124A34"/>
    <w:rsid w:val="001251D9"/>
    <w:rsid w:val="0013267C"/>
    <w:rsid w:val="001337C1"/>
    <w:rsid w:val="0013493D"/>
    <w:rsid w:val="0013586A"/>
    <w:rsid w:val="0014029D"/>
    <w:rsid w:val="001414AF"/>
    <w:rsid w:val="001444ED"/>
    <w:rsid w:val="0014556D"/>
    <w:rsid w:val="00145706"/>
    <w:rsid w:val="001479F1"/>
    <w:rsid w:val="001511E2"/>
    <w:rsid w:val="00152A30"/>
    <w:rsid w:val="001531A0"/>
    <w:rsid w:val="00155682"/>
    <w:rsid w:val="00156045"/>
    <w:rsid w:val="001560F7"/>
    <w:rsid w:val="001567CB"/>
    <w:rsid w:val="0016003C"/>
    <w:rsid w:val="00161686"/>
    <w:rsid w:val="001659D9"/>
    <w:rsid w:val="00166F25"/>
    <w:rsid w:val="00171321"/>
    <w:rsid w:val="00172EDB"/>
    <w:rsid w:val="00175135"/>
    <w:rsid w:val="0017522C"/>
    <w:rsid w:val="0017645C"/>
    <w:rsid w:val="00177DA3"/>
    <w:rsid w:val="001831B3"/>
    <w:rsid w:val="00184AA7"/>
    <w:rsid w:val="00184B50"/>
    <w:rsid w:val="0019373A"/>
    <w:rsid w:val="0019489D"/>
    <w:rsid w:val="001A0E65"/>
    <w:rsid w:val="001A4506"/>
    <w:rsid w:val="001A6FE3"/>
    <w:rsid w:val="001B04C5"/>
    <w:rsid w:val="001B3125"/>
    <w:rsid w:val="001B3CF7"/>
    <w:rsid w:val="001B60A1"/>
    <w:rsid w:val="001C1BB2"/>
    <w:rsid w:val="001C20BB"/>
    <w:rsid w:val="001C20EC"/>
    <w:rsid w:val="001C266E"/>
    <w:rsid w:val="001C3840"/>
    <w:rsid w:val="001C3CA1"/>
    <w:rsid w:val="001C4133"/>
    <w:rsid w:val="001C6E09"/>
    <w:rsid w:val="001D0CF9"/>
    <w:rsid w:val="001D181A"/>
    <w:rsid w:val="001D24E7"/>
    <w:rsid w:val="001D2ED5"/>
    <w:rsid w:val="001D2F4A"/>
    <w:rsid w:val="001D52F9"/>
    <w:rsid w:val="001D54DF"/>
    <w:rsid w:val="001D588A"/>
    <w:rsid w:val="001D76B2"/>
    <w:rsid w:val="001E1512"/>
    <w:rsid w:val="001E404E"/>
    <w:rsid w:val="001E4D86"/>
    <w:rsid w:val="001E4E9C"/>
    <w:rsid w:val="001E659F"/>
    <w:rsid w:val="001E6C9D"/>
    <w:rsid w:val="001E70F4"/>
    <w:rsid w:val="001E7380"/>
    <w:rsid w:val="001E7944"/>
    <w:rsid w:val="001F019D"/>
    <w:rsid w:val="001F1455"/>
    <w:rsid w:val="001F2780"/>
    <w:rsid w:val="001F3AA8"/>
    <w:rsid w:val="001F4084"/>
    <w:rsid w:val="001F446B"/>
    <w:rsid w:val="001F4591"/>
    <w:rsid w:val="001F6DFB"/>
    <w:rsid w:val="00203972"/>
    <w:rsid w:val="00203FAE"/>
    <w:rsid w:val="00204506"/>
    <w:rsid w:val="0020746A"/>
    <w:rsid w:val="002111A5"/>
    <w:rsid w:val="0021210C"/>
    <w:rsid w:val="00213817"/>
    <w:rsid w:val="00214D09"/>
    <w:rsid w:val="002152F5"/>
    <w:rsid w:val="002156CC"/>
    <w:rsid w:val="00217B5F"/>
    <w:rsid w:val="00222828"/>
    <w:rsid w:val="00224503"/>
    <w:rsid w:val="002256B9"/>
    <w:rsid w:val="002264CA"/>
    <w:rsid w:val="00227E43"/>
    <w:rsid w:val="00230792"/>
    <w:rsid w:val="00231487"/>
    <w:rsid w:val="00232A9A"/>
    <w:rsid w:val="002339E3"/>
    <w:rsid w:val="00233BD6"/>
    <w:rsid w:val="00234BBE"/>
    <w:rsid w:val="00234E76"/>
    <w:rsid w:val="002356F2"/>
    <w:rsid w:val="002365EF"/>
    <w:rsid w:val="00236A90"/>
    <w:rsid w:val="00237067"/>
    <w:rsid w:val="002403D8"/>
    <w:rsid w:val="00242C5F"/>
    <w:rsid w:val="002436E4"/>
    <w:rsid w:val="00243DEE"/>
    <w:rsid w:val="00247CEC"/>
    <w:rsid w:val="00250616"/>
    <w:rsid w:val="00250B1B"/>
    <w:rsid w:val="00250B1F"/>
    <w:rsid w:val="002527BF"/>
    <w:rsid w:val="00255545"/>
    <w:rsid w:val="002578BE"/>
    <w:rsid w:val="00260E31"/>
    <w:rsid w:val="002615B0"/>
    <w:rsid w:val="00261FB8"/>
    <w:rsid w:val="002635F8"/>
    <w:rsid w:val="00264D44"/>
    <w:rsid w:val="00265E74"/>
    <w:rsid w:val="00265F56"/>
    <w:rsid w:val="00266603"/>
    <w:rsid w:val="00271DDF"/>
    <w:rsid w:val="00272691"/>
    <w:rsid w:val="00272A21"/>
    <w:rsid w:val="0027545A"/>
    <w:rsid w:val="002776C0"/>
    <w:rsid w:val="00284E6B"/>
    <w:rsid w:val="00285E35"/>
    <w:rsid w:val="00287702"/>
    <w:rsid w:val="00290B9C"/>
    <w:rsid w:val="002916CF"/>
    <w:rsid w:val="002947B2"/>
    <w:rsid w:val="00295711"/>
    <w:rsid w:val="00296C30"/>
    <w:rsid w:val="00296E11"/>
    <w:rsid w:val="002A246A"/>
    <w:rsid w:val="002A3AC0"/>
    <w:rsid w:val="002A695A"/>
    <w:rsid w:val="002A78EC"/>
    <w:rsid w:val="002B0DA4"/>
    <w:rsid w:val="002B3D94"/>
    <w:rsid w:val="002B4B34"/>
    <w:rsid w:val="002B5B03"/>
    <w:rsid w:val="002C0283"/>
    <w:rsid w:val="002C074A"/>
    <w:rsid w:val="002C345E"/>
    <w:rsid w:val="002C4E4C"/>
    <w:rsid w:val="002C63AE"/>
    <w:rsid w:val="002C7432"/>
    <w:rsid w:val="002C76C3"/>
    <w:rsid w:val="002D0792"/>
    <w:rsid w:val="002D19E7"/>
    <w:rsid w:val="002D2C9D"/>
    <w:rsid w:val="002D36C7"/>
    <w:rsid w:val="002D7DC1"/>
    <w:rsid w:val="002E06B9"/>
    <w:rsid w:val="002E58A6"/>
    <w:rsid w:val="002E777F"/>
    <w:rsid w:val="002F0722"/>
    <w:rsid w:val="002F11A9"/>
    <w:rsid w:val="002F1B5E"/>
    <w:rsid w:val="002F5F21"/>
    <w:rsid w:val="0030346E"/>
    <w:rsid w:val="00303E1F"/>
    <w:rsid w:val="00305C5B"/>
    <w:rsid w:val="0030650A"/>
    <w:rsid w:val="0031013F"/>
    <w:rsid w:val="003104E2"/>
    <w:rsid w:val="00310BBD"/>
    <w:rsid w:val="00311BE8"/>
    <w:rsid w:val="0031602B"/>
    <w:rsid w:val="00316DAB"/>
    <w:rsid w:val="003215BB"/>
    <w:rsid w:val="00322914"/>
    <w:rsid w:val="00325A70"/>
    <w:rsid w:val="00325DEF"/>
    <w:rsid w:val="00326979"/>
    <w:rsid w:val="003270D6"/>
    <w:rsid w:val="003272B7"/>
    <w:rsid w:val="00330F17"/>
    <w:rsid w:val="00340704"/>
    <w:rsid w:val="00342458"/>
    <w:rsid w:val="00342F86"/>
    <w:rsid w:val="003431B9"/>
    <w:rsid w:val="003436F1"/>
    <w:rsid w:val="00344EBB"/>
    <w:rsid w:val="00346BB2"/>
    <w:rsid w:val="00350AC2"/>
    <w:rsid w:val="0035217C"/>
    <w:rsid w:val="00353653"/>
    <w:rsid w:val="003537D4"/>
    <w:rsid w:val="003545C2"/>
    <w:rsid w:val="00354FBD"/>
    <w:rsid w:val="003637E7"/>
    <w:rsid w:val="00365FD0"/>
    <w:rsid w:val="00366E4A"/>
    <w:rsid w:val="00373620"/>
    <w:rsid w:val="0037399E"/>
    <w:rsid w:val="00373FFD"/>
    <w:rsid w:val="00374629"/>
    <w:rsid w:val="00374A20"/>
    <w:rsid w:val="00377356"/>
    <w:rsid w:val="003776B5"/>
    <w:rsid w:val="003844C7"/>
    <w:rsid w:val="0039175C"/>
    <w:rsid w:val="00392CD6"/>
    <w:rsid w:val="00394E0C"/>
    <w:rsid w:val="003A18E7"/>
    <w:rsid w:val="003A1C56"/>
    <w:rsid w:val="003A2057"/>
    <w:rsid w:val="003A370C"/>
    <w:rsid w:val="003A4745"/>
    <w:rsid w:val="003A64A2"/>
    <w:rsid w:val="003A65EC"/>
    <w:rsid w:val="003B0414"/>
    <w:rsid w:val="003B0DCE"/>
    <w:rsid w:val="003B1DBC"/>
    <w:rsid w:val="003B4800"/>
    <w:rsid w:val="003B54F5"/>
    <w:rsid w:val="003B7CF5"/>
    <w:rsid w:val="003C2E17"/>
    <w:rsid w:val="003C36D9"/>
    <w:rsid w:val="003C398F"/>
    <w:rsid w:val="003C428F"/>
    <w:rsid w:val="003C4861"/>
    <w:rsid w:val="003C4AF1"/>
    <w:rsid w:val="003C6683"/>
    <w:rsid w:val="003C7BD6"/>
    <w:rsid w:val="003D022B"/>
    <w:rsid w:val="003D1560"/>
    <w:rsid w:val="003D6045"/>
    <w:rsid w:val="003D7778"/>
    <w:rsid w:val="003D7C37"/>
    <w:rsid w:val="003E04B8"/>
    <w:rsid w:val="003E433E"/>
    <w:rsid w:val="003E6C59"/>
    <w:rsid w:val="003E6E3B"/>
    <w:rsid w:val="003F1193"/>
    <w:rsid w:val="003F29CE"/>
    <w:rsid w:val="003F3098"/>
    <w:rsid w:val="003F4333"/>
    <w:rsid w:val="003F4AC0"/>
    <w:rsid w:val="003F4E09"/>
    <w:rsid w:val="003F713F"/>
    <w:rsid w:val="00400AEC"/>
    <w:rsid w:val="0040103F"/>
    <w:rsid w:val="00401F2A"/>
    <w:rsid w:val="004023B7"/>
    <w:rsid w:val="00402FEB"/>
    <w:rsid w:val="004031A1"/>
    <w:rsid w:val="004032C9"/>
    <w:rsid w:val="00404983"/>
    <w:rsid w:val="004056FA"/>
    <w:rsid w:val="00406716"/>
    <w:rsid w:val="00407A2E"/>
    <w:rsid w:val="00407F54"/>
    <w:rsid w:val="00410747"/>
    <w:rsid w:val="00410BEF"/>
    <w:rsid w:val="00411E92"/>
    <w:rsid w:val="0041376D"/>
    <w:rsid w:val="00413B8F"/>
    <w:rsid w:val="00414B3E"/>
    <w:rsid w:val="00415A84"/>
    <w:rsid w:val="00415E11"/>
    <w:rsid w:val="004201D6"/>
    <w:rsid w:val="00420702"/>
    <w:rsid w:val="00421074"/>
    <w:rsid w:val="004242D4"/>
    <w:rsid w:val="00425430"/>
    <w:rsid w:val="004262BD"/>
    <w:rsid w:val="00427881"/>
    <w:rsid w:val="00433594"/>
    <w:rsid w:val="004336D8"/>
    <w:rsid w:val="0043505E"/>
    <w:rsid w:val="004351D5"/>
    <w:rsid w:val="00436F22"/>
    <w:rsid w:val="00437D18"/>
    <w:rsid w:val="004424B5"/>
    <w:rsid w:val="004449C6"/>
    <w:rsid w:val="004462BF"/>
    <w:rsid w:val="004506C5"/>
    <w:rsid w:val="0045182B"/>
    <w:rsid w:val="00452387"/>
    <w:rsid w:val="004559DD"/>
    <w:rsid w:val="00457E54"/>
    <w:rsid w:val="004608D3"/>
    <w:rsid w:val="00460DC3"/>
    <w:rsid w:val="00461AC9"/>
    <w:rsid w:val="00461B09"/>
    <w:rsid w:val="00465256"/>
    <w:rsid w:val="00466DE9"/>
    <w:rsid w:val="00467000"/>
    <w:rsid w:val="00467A01"/>
    <w:rsid w:val="00470477"/>
    <w:rsid w:val="00470589"/>
    <w:rsid w:val="00470921"/>
    <w:rsid w:val="00470A63"/>
    <w:rsid w:val="0047145E"/>
    <w:rsid w:val="00473A74"/>
    <w:rsid w:val="0047454F"/>
    <w:rsid w:val="00474748"/>
    <w:rsid w:val="00475055"/>
    <w:rsid w:val="004760CF"/>
    <w:rsid w:val="004769F6"/>
    <w:rsid w:val="0047778B"/>
    <w:rsid w:val="00482E5C"/>
    <w:rsid w:val="004830BA"/>
    <w:rsid w:val="004830F0"/>
    <w:rsid w:val="004842B4"/>
    <w:rsid w:val="00485A5C"/>
    <w:rsid w:val="00486B18"/>
    <w:rsid w:val="00487486"/>
    <w:rsid w:val="00490AE7"/>
    <w:rsid w:val="004945BF"/>
    <w:rsid w:val="0049487D"/>
    <w:rsid w:val="0049563A"/>
    <w:rsid w:val="004967AA"/>
    <w:rsid w:val="00497A8B"/>
    <w:rsid w:val="00497BBC"/>
    <w:rsid w:val="004A478C"/>
    <w:rsid w:val="004A4B3F"/>
    <w:rsid w:val="004A5987"/>
    <w:rsid w:val="004A70D6"/>
    <w:rsid w:val="004B1CEB"/>
    <w:rsid w:val="004B2B7C"/>
    <w:rsid w:val="004B3EF7"/>
    <w:rsid w:val="004B4F5E"/>
    <w:rsid w:val="004B63D1"/>
    <w:rsid w:val="004B693C"/>
    <w:rsid w:val="004C162C"/>
    <w:rsid w:val="004C2A62"/>
    <w:rsid w:val="004C49A1"/>
    <w:rsid w:val="004C704A"/>
    <w:rsid w:val="004C74FA"/>
    <w:rsid w:val="004D0722"/>
    <w:rsid w:val="004D07A9"/>
    <w:rsid w:val="004D4DD1"/>
    <w:rsid w:val="004D594F"/>
    <w:rsid w:val="004E0FCA"/>
    <w:rsid w:val="004E30E8"/>
    <w:rsid w:val="004E5037"/>
    <w:rsid w:val="004E55BB"/>
    <w:rsid w:val="004E5848"/>
    <w:rsid w:val="004E65E0"/>
    <w:rsid w:val="004F0A33"/>
    <w:rsid w:val="004F2329"/>
    <w:rsid w:val="004F2E9D"/>
    <w:rsid w:val="004F59ED"/>
    <w:rsid w:val="004F5F73"/>
    <w:rsid w:val="004F5FB3"/>
    <w:rsid w:val="004F6C40"/>
    <w:rsid w:val="0050125D"/>
    <w:rsid w:val="00501FF0"/>
    <w:rsid w:val="00504864"/>
    <w:rsid w:val="00505784"/>
    <w:rsid w:val="00506A70"/>
    <w:rsid w:val="00506DE9"/>
    <w:rsid w:val="005079A4"/>
    <w:rsid w:val="005107D1"/>
    <w:rsid w:val="005118E9"/>
    <w:rsid w:val="00512CA1"/>
    <w:rsid w:val="00514D35"/>
    <w:rsid w:val="00515F40"/>
    <w:rsid w:val="005178F4"/>
    <w:rsid w:val="00517FC8"/>
    <w:rsid w:val="0052138D"/>
    <w:rsid w:val="00522C33"/>
    <w:rsid w:val="00523B4D"/>
    <w:rsid w:val="00524E73"/>
    <w:rsid w:val="00525372"/>
    <w:rsid w:val="00526A52"/>
    <w:rsid w:val="00527546"/>
    <w:rsid w:val="005308E7"/>
    <w:rsid w:val="00534170"/>
    <w:rsid w:val="00534B58"/>
    <w:rsid w:val="005352F8"/>
    <w:rsid w:val="005357E7"/>
    <w:rsid w:val="00536988"/>
    <w:rsid w:val="005370A5"/>
    <w:rsid w:val="00540296"/>
    <w:rsid w:val="005409BB"/>
    <w:rsid w:val="00542463"/>
    <w:rsid w:val="005425DF"/>
    <w:rsid w:val="005431A6"/>
    <w:rsid w:val="00546150"/>
    <w:rsid w:val="005477CD"/>
    <w:rsid w:val="00553ABC"/>
    <w:rsid w:val="005543FE"/>
    <w:rsid w:val="00566947"/>
    <w:rsid w:val="00566ED7"/>
    <w:rsid w:val="00566F21"/>
    <w:rsid w:val="0056737D"/>
    <w:rsid w:val="00571210"/>
    <w:rsid w:val="00572E28"/>
    <w:rsid w:val="005731F2"/>
    <w:rsid w:val="0057489D"/>
    <w:rsid w:val="005748D9"/>
    <w:rsid w:val="005750E2"/>
    <w:rsid w:val="00577536"/>
    <w:rsid w:val="00577F3E"/>
    <w:rsid w:val="00580D72"/>
    <w:rsid w:val="005900FC"/>
    <w:rsid w:val="00592861"/>
    <w:rsid w:val="005A40E9"/>
    <w:rsid w:val="005B31DA"/>
    <w:rsid w:val="005B36BE"/>
    <w:rsid w:val="005B3A4F"/>
    <w:rsid w:val="005C0F7E"/>
    <w:rsid w:val="005C4717"/>
    <w:rsid w:val="005C4E05"/>
    <w:rsid w:val="005C75B8"/>
    <w:rsid w:val="005D116B"/>
    <w:rsid w:val="005D327B"/>
    <w:rsid w:val="005D4441"/>
    <w:rsid w:val="005D5C09"/>
    <w:rsid w:val="005D7AC6"/>
    <w:rsid w:val="005E2788"/>
    <w:rsid w:val="005E2B95"/>
    <w:rsid w:val="005E337F"/>
    <w:rsid w:val="005E49E4"/>
    <w:rsid w:val="005E51B9"/>
    <w:rsid w:val="005F170D"/>
    <w:rsid w:val="005F1D5C"/>
    <w:rsid w:val="005F27E9"/>
    <w:rsid w:val="005F34AB"/>
    <w:rsid w:val="005F4C1B"/>
    <w:rsid w:val="005F7370"/>
    <w:rsid w:val="005F77F4"/>
    <w:rsid w:val="00601859"/>
    <w:rsid w:val="0060195B"/>
    <w:rsid w:val="006020FB"/>
    <w:rsid w:val="00602C7C"/>
    <w:rsid w:val="00602E94"/>
    <w:rsid w:val="00606979"/>
    <w:rsid w:val="00614579"/>
    <w:rsid w:val="00620A3B"/>
    <w:rsid w:val="00620D4C"/>
    <w:rsid w:val="0062112D"/>
    <w:rsid w:val="00622195"/>
    <w:rsid w:val="00623596"/>
    <w:rsid w:val="00625E6B"/>
    <w:rsid w:val="00626D31"/>
    <w:rsid w:val="00627537"/>
    <w:rsid w:val="006276C7"/>
    <w:rsid w:val="0063108B"/>
    <w:rsid w:val="00632585"/>
    <w:rsid w:val="006341C5"/>
    <w:rsid w:val="00634770"/>
    <w:rsid w:val="00636E9D"/>
    <w:rsid w:val="0064408B"/>
    <w:rsid w:val="00646BE7"/>
    <w:rsid w:val="00647250"/>
    <w:rsid w:val="006472E1"/>
    <w:rsid w:val="0065141F"/>
    <w:rsid w:val="00651547"/>
    <w:rsid w:val="006518B3"/>
    <w:rsid w:val="00651CE0"/>
    <w:rsid w:val="00652865"/>
    <w:rsid w:val="0065417A"/>
    <w:rsid w:val="00655007"/>
    <w:rsid w:val="00657B11"/>
    <w:rsid w:val="00661D65"/>
    <w:rsid w:val="0066289C"/>
    <w:rsid w:val="006637B9"/>
    <w:rsid w:val="00663C42"/>
    <w:rsid w:val="006650AE"/>
    <w:rsid w:val="006650B1"/>
    <w:rsid w:val="006654DE"/>
    <w:rsid w:val="006660AE"/>
    <w:rsid w:val="006669F0"/>
    <w:rsid w:val="006674EB"/>
    <w:rsid w:val="00667F14"/>
    <w:rsid w:val="00675057"/>
    <w:rsid w:val="00675E81"/>
    <w:rsid w:val="00675EE4"/>
    <w:rsid w:val="00676D2E"/>
    <w:rsid w:val="00680AC3"/>
    <w:rsid w:val="00680DEF"/>
    <w:rsid w:val="00682597"/>
    <w:rsid w:val="00683AC2"/>
    <w:rsid w:val="00683CCC"/>
    <w:rsid w:val="0068511B"/>
    <w:rsid w:val="00686650"/>
    <w:rsid w:val="00686D8D"/>
    <w:rsid w:val="00687D79"/>
    <w:rsid w:val="00687EFF"/>
    <w:rsid w:val="00690133"/>
    <w:rsid w:val="00690CFB"/>
    <w:rsid w:val="00692984"/>
    <w:rsid w:val="0069339A"/>
    <w:rsid w:val="00693E0C"/>
    <w:rsid w:val="00694670"/>
    <w:rsid w:val="00697015"/>
    <w:rsid w:val="006A4B70"/>
    <w:rsid w:val="006A7345"/>
    <w:rsid w:val="006A7B2F"/>
    <w:rsid w:val="006B2B35"/>
    <w:rsid w:val="006B3435"/>
    <w:rsid w:val="006B61A7"/>
    <w:rsid w:val="006B63E7"/>
    <w:rsid w:val="006B7BA1"/>
    <w:rsid w:val="006B7E59"/>
    <w:rsid w:val="006C039A"/>
    <w:rsid w:val="006C17F3"/>
    <w:rsid w:val="006C30DF"/>
    <w:rsid w:val="006C5C80"/>
    <w:rsid w:val="006C5F00"/>
    <w:rsid w:val="006D0227"/>
    <w:rsid w:val="006D13A0"/>
    <w:rsid w:val="006D2B01"/>
    <w:rsid w:val="006D3DF6"/>
    <w:rsid w:val="006D44DB"/>
    <w:rsid w:val="006D5E58"/>
    <w:rsid w:val="006D7468"/>
    <w:rsid w:val="006D7D06"/>
    <w:rsid w:val="006E19A8"/>
    <w:rsid w:val="006E2BD1"/>
    <w:rsid w:val="006E3A7A"/>
    <w:rsid w:val="006E52FF"/>
    <w:rsid w:val="006E5607"/>
    <w:rsid w:val="006E6C27"/>
    <w:rsid w:val="006E7B9E"/>
    <w:rsid w:val="006F1C1E"/>
    <w:rsid w:val="006F245B"/>
    <w:rsid w:val="0070207A"/>
    <w:rsid w:val="00702552"/>
    <w:rsid w:val="007040B1"/>
    <w:rsid w:val="00710118"/>
    <w:rsid w:val="00711569"/>
    <w:rsid w:val="00712002"/>
    <w:rsid w:val="00712672"/>
    <w:rsid w:val="00716EE5"/>
    <w:rsid w:val="0072135C"/>
    <w:rsid w:val="007226EA"/>
    <w:rsid w:val="007229FE"/>
    <w:rsid w:val="00722CD2"/>
    <w:rsid w:val="00723133"/>
    <w:rsid w:val="00726C5D"/>
    <w:rsid w:val="00730501"/>
    <w:rsid w:val="00730D40"/>
    <w:rsid w:val="00734388"/>
    <w:rsid w:val="007359E9"/>
    <w:rsid w:val="007429BD"/>
    <w:rsid w:val="00743BFB"/>
    <w:rsid w:val="00744F8C"/>
    <w:rsid w:val="007477AD"/>
    <w:rsid w:val="00751048"/>
    <w:rsid w:val="00753952"/>
    <w:rsid w:val="00753DE5"/>
    <w:rsid w:val="00753E50"/>
    <w:rsid w:val="007552DD"/>
    <w:rsid w:val="0075742A"/>
    <w:rsid w:val="0076093C"/>
    <w:rsid w:val="00760F70"/>
    <w:rsid w:val="00764A06"/>
    <w:rsid w:val="00765B4D"/>
    <w:rsid w:val="00766D8D"/>
    <w:rsid w:val="00771265"/>
    <w:rsid w:val="00772253"/>
    <w:rsid w:val="00775C87"/>
    <w:rsid w:val="0077648E"/>
    <w:rsid w:val="0077759C"/>
    <w:rsid w:val="00782FAB"/>
    <w:rsid w:val="0078346C"/>
    <w:rsid w:val="0078582A"/>
    <w:rsid w:val="00785E78"/>
    <w:rsid w:val="00787ED0"/>
    <w:rsid w:val="007908C4"/>
    <w:rsid w:val="007938A3"/>
    <w:rsid w:val="00793FEF"/>
    <w:rsid w:val="007947CE"/>
    <w:rsid w:val="00794FA5"/>
    <w:rsid w:val="00796A41"/>
    <w:rsid w:val="007A1329"/>
    <w:rsid w:val="007A18C0"/>
    <w:rsid w:val="007A2E3C"/>
    <w:rsid w:val="007A5748"/>
    <w:rsid w:val="007A5C90"/>
    <w:rsid w:val="007A6AD1"/>
    <w:rsid w:val="007A6B40"/>
    <w:rsid w:val="007A79DF"/>
    <w:rsid w:val="007B1B81"/>
    <w:rsid w:val="007B2E8D"/>
    <w:rsid w:val="007B65C2"/>
    <w:rsid w:val="007B785B"/>
    <w:rsid w:val="007B7A7D"/>
    <w:rsid w:val="007C12BD"/>
    <w:rsid w:val="007C1AC8"/>
    <w:rsid w:val="007C387C"/>
    <w:rsid w:val="007C426C"/>
    <w:rsid w:val="007C4A8F"/>
    <w:rsid w:val="007C52A9"/>
    <w:rsid w:val="007C5AF0"/>
    <w:rsid w:val="007C6225"/>
    <w:rsid w:val="007C6DC0"/>
    <w:rsid w:val="007D53EC"/>
    <w:rsid w:val="007E12DF"/>
    <w:rsid w:val="007E19F9"/>
    <w:rsid w:val="007E20B1"/>
    <w:rsid w:val="007E3CD0"/>
    <w:rsid w:val="007F0142"/>
    <w:rsid w:val="007F16DA"/>
    <w:rsid w:val="007F21C4"/>
    <w:rsid w:val="007F5C20"/>
    <w:rsid w:val="007F6981"/>
    <w:rsid w:val="00800CC1"/>
    <w:rsid w:val="00802645"/>
    <w:rsid w:val="0080277B"/>
    <w:rsid w:val="00802E9E"/>
    <w:rsid w:val="008047FB"/>
    <w:rsid w:val="008048BB"/>
    <w:rsid w:val="00805C13"/>
    <w:rsid w:val="008071A6"/>
    <w:rsid w:val="00811EC4"/>
    <w:rsid w:val="008127EF"/>
    <w:rsid w:val="0081375D"/>
    <w:rsid w:val="00820B34"/>
    <w:rsid w:val="00822B53"/>
    <w:rsid w:val="008247D1"/>
    <w:rsid w:val="008256E7"/>
    <w:rsid w:val="00830B4E"/>
    <w:rsid w:val="00832808"/>
    <w:rsid w:val="00833303"/>
    <w:rsid w:val="00834734"/>
    <w:rsid w:val="0083549C"/>
    <w:rsid w:val="008367EA"/>
    <w:rsid w:val="00836995"/>
    <w:rsid w:val="00840ACA"/>
    <w:rsid w:val="00840D19"/>
    <w:rsid w:val="008418D5"/>
    <w:rsid w:val="00842FB0"/>
    <w:rsid w:val="00843147"/>
    <w:rsid w:val="00843704"/>
    <w:rsid w:val="0084495F"/>
    <w:rsid w:val="00845729"/>
    <w:rsid w:val="00845F83"/>
    <w:rsid w:val="008508AB"/>
    <w:rsid w:val="00852342"/>
    <w:rsid w:val="008523D0"/>
    <w:rsid w:val="00853704"/>
    <w:rsid w:val="00853AAC"/>
    <w:rsid w:val="008549FD"/>
    <w:rsid w:val="00860248"/>
    <w:rsid w:val="00861982"/>
    <w:rsid w:val="00862075"/>
    <w:rsid w:val="00864C07"/>
    <w:rsid w:val="00866FE4"/>
    <w:rsid w:val="008709A7"/>
    <w:rsid w:val="00870E53"/>
    <w:rsid w:val="00872AF0"/>
    <w:rsid w:val="00872F23"/>
    <w:rsid w:val="0087324E"/>
    <w:rsid w:val="00875D3B"/>
    <w:rsid w:val="0087780D"/>
    <w:rsid w:val="00880BBD"/>
    <w:rsid w:val="008831A4"/>
    <w:rsid w:val="00883947"/>
    <w:rsid w:val="0088557E"/>
    <w:rsid w:val="00887A7C"/>
    <w:rsid w:val="00890153"/>
    <w:rsid w:val="00891ACE"/>
    <w:rsid w:val="00894D73"/>
    <w:rsid w:val="00895DCD"/>
    <w:rsid w:val="00896160"/>
    <w:rsid w:val="008A010B"/>
    <w:rsid w:val="008A4DFF"/>
    <w:rsid w:val="008A57EC"/>
    <w:rsid w:val="008B0DBA"/>
    <w:rsid w:val="008B4026"/>
    <w:rsid w:val="008B4966"/>
    <w:rsid w:val="008B6EA9"/>
    <w:rsid w:val="008C25C5"/>
    <w:rsid w:val="008C3464"/>
    <w:rsid w:val="008C34B8"/>
    <w:rsid w:val="008C407E"/>
    <w:rsid w:val="008C5E1E"/>
    <w:rsid w:val="008C5F1A"/>
    <w:rsid w:val="008C6AE4"/>
    <w:rsid w:val="008D1207"/>
    <w:rsid w:val="008D30EF"/>
    <w:rsid w:val="008D3513"/>
    <w:rsid w:val="008D3986"/>
    <w:rsid w:val="008D46DF"/>
    <w:rsid w:val="008D5D9E"/>
    <w:rsid w:val="008D74C9"/>
    <w:rsid w:val="008E1AB7"/>
    <w:rsid w:val="008E22E1"/>
    <w:rsid w:val="008E2CC9"/>
    <w:rsid w:val="008E423B"/>
    <w:rsid w:val="008E51E9"/>
    <w:rsid w:val="008E5A3F"/>
    <w:rsid w:val="008F1547"/>
    <w:rsid w:val="008F3356"/>
    <w:rsid w:val="008F38B8"/>
    <w:rsid w:val="008F3CFA"/>
    <w:rsid w:val="008F4B3C"/>
    <w:rsid w:val="008F6348"/>
    <w:rsid w:val="00901FEC"/>
    <w:rsid w:val="0090203A"/>
    <w:rsid w:val="00902054"/>
    <w:rsid w:val="00903D35"/>
    <w:rsid w:val="0090406D"/>
    <w:rsid w:val="0091087B"/>
    <w:rsid w:val="00911D7F"/>
    <w:rsid w:val="009131F4"/>
    <w:rsid w:val="00913839"/>
    <w:rsid w:val="00914711"/>
    <w:rsid w:val="00914DFD"/>
    <w:rsid w:val="009162C8"/>
    <w:rsid w:val="00916733"/>
    <w:rsid w:val="0092135A"/>
    <w:rsid w:val="009225B7"/>
    <w:rsid w:val="00922803"/>
    <w:rsid w:val="0092574C"/>
    <w:rsid w:val="00925F09"/>
    <w:rsid w:val="0093040C"/>
    <w:rsid w:val="0093310C"/>
    <w:rsid w:val="0093340D"/>
    <w:rsid w:val="009340A4"/>
    <w:rsid w:val="009345A6"/>
    <w:rsid w:val="00935255"/>
    <w:rsid w:val="00937150"/>
    <w:rsid w:val="009410C4"/>
    <w:rsid w:val="00943BCC"/>
    <w:rsid w:val="00944BBD"/>
    <w:rsid w:val="009451E2"/>
    <w:rsid w:val="00947ACE"/>
    <w:rsid w:val="00951442"/>
    <w:rsid w:val="009521FB"/>
    <w:rsid w:val="00953AD8"/>
    <w:rsid w:val="0095577C"/>
    <w:rsid w:val="00957258"/>
    <w:rsid w:val="0096061E"/>
    <w:rsid w:val="00960E03"/>
    <w:rsid w:val="00963968"/>
    <w:rsid w:val="00964844"/>
    <w:rsid w:val="00966D57"/>
    <w:rsid w:val="0097117B"/>
    <w:rsid w:val="00971E5D"/>
    <w:rsid w:val="00971F86"/>
    <w:rsid w:val="009767D8"/>
    <w:rsid w:val="0097700E"/>
    <w:rsid w:val="009776A6"/>
    <w:rsid w:val="00977CDE"/>
    <w:rsid w:val="00983639"/>
    <w:rsid w:val="00984E8D"/>
    <w:rsid w:val="00984F05"/>
    <w:rsid w:val="00990927"/>
    <w:rsid w:val="009911D9"/>
    <w:rsid w:val="00991695"/>
    <w:rsid w:val="00991806"/>
    <w:rsid w:val="0099299D"/>
    <w:rsid w:val="00995C6C"/>
    <w:rsid w:val="00997AA1"/>
    <w:rsid w:val="009A031E"/>
    <w:rsid w:val="009A0655"/>
    <w:rsid w:val="009A18BE"/>
    <w:rsid w:val="009A22C1"/>
    <w:rsid w:val="009A50BB"/>
    <w:rsid w:val="009B1061"/>
    <w:rsid w:val="009B1C92"/>
    <w:rsid w:val="009B2B4A"/>
    <w:rsid w:val="009B3412"/>
    <w:rsid w:val="009B3689"/>
    <w:rsid w:val="009B3CF3"/>
    <w:rsid w:val="009B4944"/>
    <w:rsid w:val="009B569D"/>
    <w:rsid w:val="009B6351"/>
    <w:rsid w:val="009B7C04"/>
    <w:rsid w:val="009C2AAD"/>
    <w:rsid w:val="009C3F71"/>
    <w:rsid w:val="009C42B0"/>
    <w:rsid w:val="009C48EA"/>
    <w:rsid w:val="009C5DD8"/>
    <w:rsid w:val="009C5F68"/>
    <w:rsid w:val="009D02B0"/>
    <w:rsid w:val="009D17AF"/>
    <w:rsid w:val="009D2C43"/>
    <w:rsid w:val="009D506A"/>
    <w:rsid w:val="009D64BE"/>
    <w:rsid w:val="009D6517"/>
    <w:rsid w:val="009D675E"/>
    <w:rsid w:val="009D6A57"/>
    <w:rsid w:val="009E039D"/>
    <w:rsid w:val="009E11C5"/>
    <w:rsid w:val="009E1852"/>
    <w:rsid w:val="009E4298"/>
    <w:rsid w:val="009E4353"/>
    <w:rsid w:val="009F1694"/>
    <w:rsid w:val="009F21EE"/>
    <w:rsid w:val="009F7816"/>
    <w:rsid w:val="00A00459"/>
    <w:rsid w:val="00A028FF"/>
    <w:rsid w:val="00A029B0"/>
    <w:rsid w:val="00A0584B"/>
    <w:rsid w:val="00A0598A"/>
    <w:rsid w:val="00A10242"/>
    <w:rsid w:val="00A122B3"/>
    <w:rsid w:val="00A15292"/>
    <w:rsid w:val="00A1563F"/>
    <w:rsid w:val="00A1696D"/>
    <w:rsid w:val="00A2040F"/>
    <w:rsid w:val="00A2064E"/>
    <w:rsid w:val="00A21DD1"/>
    <w:rsid w:val="00A22D1B"/>
    <w:rsid w:val="00A24850"/>
    <w:rsid w:val="00A24DDF"/>
    <w:rsid w:val="00A259A6"/>
    <w:rsid w:val="00A27C6B"/>
    <w:rsid w:val="00A31F4E"/>
    <w:rsid w:val="00A335D6"/>
    <w:rsid w:val="00A339D3"/>
    <w:rsid w:val="00A346BE"/>
    <w:rsid w:val="00A3575D"/>
    <w:rsid w:val="00A41EAB"/>
    <w:rsid w:val="00A43EE1"/>
    <w:rsid w:val="00A44247"/>
    <w:rsid w:val="00A45B88"/>
    <w:rsid w:val="00A50D87"/>
    <w:rsid w:val="00A50E5A"/>
    <w:rsid w:val="00A56E2D"/>
    <w:rsid w:val="00A57777"/>
    <w:rsid w:val="00A64939"/>
    <w:rsid w:val="00A654FA"/>
    <w:rsid w:val="00A6735A"/>
    <w:rsid w:val="00A71463"/>
    <w:rsid w:val="00A76874"/>
    <w:rsid w:val="00A76D04"/>
    <w:rsid w:val="00A8198E"/>
    <w:rsid w:val="00A823D6"/>
    <w:rsid w:val="00A840BC"/>
    <w:rsid w:val="00A8533E"/>
    <w:rsid w:val="00A86942"/>
    <w:rsid w:val="00A86C8B"/>
    <w:rsid w:val="00A87660"/>
    <w:rsid w:val="00A939A1"/>
    <w:rsid w:val="00A94F09"/>
    <w:rsid w:val="00A972AA"/>
    <w:rsid w:val="00AA0505"/>
    <w:rsid w:val="00AA1987"/>
    <w:rsid w:val="00AA210A"/>
    <w:rsid w:val="00AA21C2"/>
    <w:rsid w:val="00AA2D2C"/>
    <w:rsid w:val="00AA52B9"/>
    <w:rsid w:val="00AA5392"/>
    <w:rsid w:val="00AA5BEA"/>
    <w:rsid w:val="00AB09CC"/>
    <w:rsid w:val="00AB0CD4"/>
    <w:rsid w:val="00AB135B"/>
    <w:rsid w:val="00AB1D7A"/>
    <w:rsid w:val="00AB2B4B"/>
    <w:rsid w:val="00AB3C2D"/>
    <w:rsid w:val="00AC0D31"/>
    <w:rsid w:val="00AC304C"/>
    <w:rsid w:val="00AC31A9"/>
    <w:rsid w:val="00AC5510"/>
    <w:rsid w:val="00AC5ABE"/>
    <w:rsid w:val="00AD0202"/>
    <w:rsid w:val="00AD02C2"/>
    <w:rsid w:val="00AD3309"/>
    <w:rsid w:val="00AD51A0"/>
    <w:rsid w:val="00AD5D77"/>
    <w:rsid w:val="00AD60EA"/>
    <w:rsid w:val="00AD6C32"/>
    <w:rsid w:val="00AD6C62"/>
    <w:rsid w:val="00AD7624"/>
    <w:rsid w:val="00AD7EFD"/>
    <w:rsid w:val="00AE226B"/>
    <w:rsid w:val="00AE294F"/>
    <w:rsid w:val="00AE6592"/>
    <w:rsid w:val="00AE6815"/>
    <w:rsid w:val="00AF2CF3"/>
    <w:rsid w:val="00AF32F5"/>
    <w:rsid w:val="00AF4C7A"/>
    <w:rsid w:val="00AF4D92"/>
    <w:rsid w:val="00AF5901"/>
    <w:rsid w:val="00AF5C0C"/>
    <w:rsid w:val="00AF6305"/>
    <w:rsid w:val="00AF7B18"/>
    <w:rsid w:val="00B0312B"/>
    <w:rsid w:val="00B0423C"/>
    <w:rsid w:val="00B04D25"/>
    <w:rsid w:val="00B06422"/>
    <w:rsid w:val="00B0788C"/>
    <w:rsid w:val="00B10939"/>
    <w:rsid w:val="00B12208"/>
    <w:rsid w:val="00B12ED0"/>
    <w:rsid w:val="00B12FCF"/>
    <w:rsid w:val="00B16C50"/>
    <w:rsid w:val="00B175D1"/>
    <w:rsid w:val="00B179BB"/>
    <w:rsid w:val="00B2087A"/>
    <w:rsid w:val="00B2253B"/>
    <w:rsid w:val="00B22717"/>
    <w:rsid w:val="00B22D81"/>
    <w:rsid w:val="00B271D4"/>
    <w:rsid w:val="00B27C98"/>
    <w:rsid w:val="00B304E5"/>
    <w:rsid w:val="00B3175F"/>
    <w:rsid w:val="00B31B42"/>
    <w:rsid w:val="00B31B5A"/>
    <w:rsid w:val="00B334F0"/>
    <w:rsid w:val="00B37A04"/>
    <w:rsid w:val="00B42471"/>
    <w:rsid w:val="00B44911"/>
    <w:rsid w:val="00B455D9"/>
    <w:rsid w:val="00B45C13"/>
    <w:rsid w:val="00B45D25"/>
    <w:rsid w:val="00B47401"/>
    <w:rsid w:val="00B47560"/>
    <w:rsid w:val="00B475DD"/>
    <w:rsid w:val="00B52427"/>
    <w:rsid w:val="00B52473"/>
    <w:rsid w:val="00B5721E"/>
    <w:rsid w:val="00B574F7"/>
    <w:rsid w:val="00B57C5B"/>
    <w:rsid w:val="00B57E1E"/>
    <w:rsid w:val="00B63DBE"/>
    <w:rsid w:val="00B707C5"/>
    <w:rsid w:val="00B72EBC"/>
    <w:rsid w:val="00B73CE6"/>
    <w:rsid w:val="00B74117"/>
    <w:rsid w:val="00B75978"/>
    <w:rsid w:val="00B7652D"/>
    <w:rsid w:val="00B77F78"/>
    <w:rsid w:val="00B81BAE"/>
    <w:rsid w:val="00B8569B"/>
    <w:rsid w:val="00B86ECE"/>
    <w:rsid w:val="00B87317"/>
    <w:rsid w:val="00B912CF"/>
    <w:rsid w:val="00B91F4D"/>
    <w:rsid w:val="00B9599A"/>
    <w:rsid w:val="00B95C2C"/>
    <w:rsid w:val="00B960AA"/>
    <w:rsid w:val="00BA0DB8"/>
    <w:rsid w:val="00BA3E4C"/>
    <w:rsid w:val="00BA3F2D"/>
    <w:rsid w:val="00BB0568"/>
    <w:rsid w:val="00BB1577"/>
    <w:rsid w:val="00BB2746"/>
    <w:rsid w:val="00BB2814"/>
    <w:rsid w:val="00BB5278"/>
    <w:rsid w:val="00BC2433"/>
    <w:rsid w:val="00BC249E"/>
    <w:rsid w:val="00BC2D0D"/>
    <w:rsid w:val="00BC3D49"/>
    <w:rsid w:val="00BC7FA5"/>
    <w:rsid w:val="00BD3190"/>
    <w:rsid w:val="00BD52C8"/>
    <w:rsid w:val="00BD54E2"/>
    <w:rsid w:val="00BD54FE"/>
    <w:rsid w:val="00BD56DD"/>
    <w:rsid w:val="00BD7E1F"/>
    <w:rsid w:val="00BE0043"/>
    <w:rsid w:val="00BE0ADD"/>
    <w:rsid w:val="00BE1787"/>
    <w:rsid w:val="00BE1A2E"/>
    <w:rsid w:val="00BE2D23"/>
    <w:rsid w:val="00BE3E7D"/>
    <w:rsid w:val="00BE51CA"/>
    <w:rsid w:val="00BE5659"/>
    <w:rsid w:val="00BE6560"/>
    <w:rsid w:val="00BE78AD"/>
    <w:rsid w:val="00BE7A64"/>
    <w:rsid w:val="00BE7DC8"/>
    <w:rsid w:val="00BF14B1"/>
    <w:rsid w:val="00BF407D"/>
    <w:rsid w:val="00BF4A8D"/>
    <w:rsid w:val="00BF5712"/>
    <w:rsid w:val="00BF6C2E"/>
    <w:rsid w:val="00C010BD"/>
    <w:rsid w:val="00C03CDD"/>
    <w:rsid w:val="00C11CD2"/>
    <w:rsid w:val="00C11F15"/>
    <w:rsid w:val="00C12E6E"/>
    <w:rsid w:val="00C13C4F"/>
    <w:rsid w:val="00C16414"/>
    <w:rsid w:val="00C16CD6"/>
    <w:rsid w:val="00C17C78"/>
    <w:rsid w:val="00C23AB1"/>
    <w:rsid w:val="00C25505"/>
    <w:rsid w:val="00C25FAB"/>
    <w:rsid w:val="00C323EC"/>
    <w:rsid w:val="00C32A72"/>
    <w:rsid w:val="00C330A2"/>
    <w:rsid w:val="00C368CE"/>
    <w:rsid w:val="00C3743C"/>
    <w:rsid w:val="00C37B6E"/>
    <w:rsid w:val="00C41E50"/>
    <w:rsid w:val="00C42A9F"/>
    <w:rsid w:val="00C44206"/>
    <w:rsid w:val="00C460E5"/>
    <w:rsid w:val="00C46839"/>
    <w:rsid w:val="00C50A4C"/>
    <w:rsid w:val="00C51FCA"/>
    <w:rsid w:val="00C56A3F"/>
    <w:rsid w:val="00C56EE3"/>
    <w:rsid w:val="00C577ED"/>
    <w:rsid w:val="00C64C15"/>
    <w:rsid w:val="00C65A00"/>
    <w:rsid w:val="00C65E12"/>
    <w:rsid w:val="00C663B4"/>
    <w:rsid w:val="00C66556"/>
    <w:rsid w:val="00C7152B"/>
    <w:rsid w:val="00C71DEC"/>
    <w:rsid w:val="00C758B9"/>
    <w:rsid w:val="00C75DD4"/>
    <w:rsid w:val="00C8076F"/>
    <w:rsid w:val="00C80E87"/>
    <w:rsid w:val="00C84C8F"/>
    <w:rsid w:val="00C85795"/>
    <w:rsid w:val="00C86DFD"/>
    <w:rsid w:val="00C91320"/>
    <w:rsid w:val="00C9161F"/>
    <w:rsid w:val="00C91710"/>
    <w:rsid w:val="00C95828"/>
    <w:rsid w:val="00CA05A3"/>
    <w:rsid w:val="00CA0F5C"/>
    <w:rsid w:val="00CA1CA8"/>
    <w:rsid w:val="00CA296E"/>
    <w:rsid w:val="00CA3349"/>
    <w:rsid w:val="00CA4473"/>
    <w:rsid w:val="00CA5CC2"/>
    <w:rsid w:val="00CA6AAC"/>
    <w:rsid w:val="00CA6AB0"/>
    <w:rsid w:val="00CB0AE3"/>
    <w:rsid w:val="00CB0ECD"/>
    <w:rsid w:val="00CB16D0"/>
    <w:rsid w:val="00CB371E"/>
    <w:rsid w:val="00CB4173"/>
    <w:rsid w:val="00CB5D9F"/>
    <w:rsid w:val="00CB5FCD"/>
    <w:rsid w:val="00CB7660"/>
    <w:rsid w:val="00CC0DE5"/>
    <w:rsid w:val="00CC1A43"/>
    <w:rsid w:val="00CC2931"/>
    <w:rsid w:val="00CC45A0"/>
    <w:rsid w:val="00CC5AFD"/>
    <w:rsid w:val="00CC6A14"/>
    <w:rsid w:val="00CC6B35"/>
    <w:rsid w:val="00CC76FB"/>
    <w:rsid w:val="00CC7A63"/>
    <w:rsid w:val="00CD0401"/>
    <w:rsid w:val="00CD1D5A"/>
    <w:rsid w:val="00CD2E00"/>
    <w:rsid w:val="00CD4E23"/>
    <w:rsid w:val="00CD539C"/>
    <w:rsid w:val="00CD53EE"/>
    <w:rsid w:val="00CE0A2A"/>
    <w:rsid w:val="00CE1853"/>
    <w:rsid w:val="00CE2EA2"/>
    <w:rsid w:val="00CE3D8E"/>
    <w:rsid w:val="00CE485B"/>
    <w:rsid w:val="00CE4CAB"/>
    <w:rsid w:val="00CF0C09"/>
    <w:rsid w:val="00CF1596"/>
    <w:rsid w:val="00CF1B9B"/>
    <w:rsid w:val="00CF2B93"/>
    <w:rsid w:val="00CF78A1"/>
    <w:rsid w:val="00D004A7"/>
    <w:rsid w:val="00D02257"/>
    <w:rsid w:val="00D032B3"/>
    <w:rsid w:val="00D050E1"/>
    <w:rsid w:val="00D10501"/>
    <w:rsid w:val="00D11742"/>
    <w:rsid w:val="00D11DCE"/>
    <w:rsid w:val="00D1639C"/>
    <w:rsid w:val="00D16A69"/>
    <w:rsid w:val="00D17F7A"/>
    <w:rsid w:val="00D217A2"/>
    <w:rsid w:val="00D2315C"/>
    <w:rsid w:val="00D25D69"/>
    <w:rsid w:val="00D2640F"/>
    <w:rsid w:val="00D26B73"/>
    <w:rsid w:val="00D308C4"/>
    <w:rsid w:val="00D30E3E"/>
    <w:rsid w:val="00D313EF"/>
    <w:rsid w:val="00D355C2"/>
    <w:rsid w:val="00D37211"/>
    <w:rsid w:val="00D374AF"/>
    <w:rsid w:val="00D37988"/>
    <w:rsid w:val="00D37CC0"/>
    <w:rsid w:val="00D435DB"/>
    <w:rsid w:val="00D4372E"/>
    <w:rsid w:val="00D47DEB"/>
    <w:rsid w:val="00D50459"/>
    <w:rsid w:val="00D50BD9"/>
    <w:rsid w:val="00D52534"/>
    <w:rsid w:val="00D53CAC"/>
    <w:rsid w:val="00D55720"/>
    <w:rsid w:val="00D5665E"/>
    <w:rsid w:val="00D60461"/>
    <w:rsid w:val="00D606CA"/>
    <w:rsid w:val="00D61CEE"/>
    <w:rsid w:val="00D64AC6"/>
    <w:rsid w:val="00D64B75"/>
    <w:rsid w:val="00D654EF"/>
    <w:rsid w:val="00D6703A"/>
    <w:rsid w:val="00D70E09"/>
    <w:rsid w:val="00D70FC3"/>
    <w:rsid w:val="00D71882"/>
    <w:rsid w:val="00D80934"/>
    <w:rsid w:val="00D81BAC"/>
    <w:rsid w:val="00D8401A"/>
    <w:rsid w:val="00D85ABA"/>
    <w:rsid w:val="00D8676E"/>
    <w:rsid w:val="00D86AD9"/>
    <w:rsid w:val="00D878F1"/>
    <w:rsid w:val="00D9333A"/>
    <w:rsid w:val="00D96BF3"/>
    <w:rsid w:val="00DA08AA"/>
    <w:rsid w:val="00DA1C60"/>
    <w:rsid w:val="00DA381B"/>
    <w:rsid w:val="00DA3919"/>
    <w:rsid w:val="00DA3A07"/>
    <w:rsid w:val="00DA51C5"/>
    <w:rsid w:val="00DA56E2"/>
    <w:rsid w:val="00DA60E9"/>
    <w:rsid w:val="00DA6F13"/>
    <w:rsid w:val="00DA777B"/>
    <w:rsid w:val="00DB073D"/>
    <w:rsid w:val="00DB56AB"/>
    <w:rsid w:val="00DB5908"/>
    <w:rsid w:val="00DB5936"/>
    <w:rsid w:val="00DB6348"/>
    <w:rsid w:val="00DB6DDC"/>
    <w:rsid w:val="00DB735A"/>
    <w:rsid w:val="00DB7421"/>
    <w:rsid w:val="00DB7E30"/>
    <w:rsid w:val="00DC0B38"/>
    <w:rsid w:val="00DC1986"/>
    <w:rsid w:val="00DC1996"/>
    <w:rsid w:val="00DC24EA"/>
    <w:rsid w:val="00DC3F3B"/>
    <w:rsid w:val="00DC4C00"/>
    <w:rsid w:val="00DC4FF9"/>
    <w:rsid w:val="00DC52FD"/>
    <w:rsid w:val="00DC585F"/>
    <w:rsid w:val="00DC75FF"/>
    <w:rsid w:val="00DC7834"/>
    <w:rsid w:val="00DD129F"/>
    <w:rsid w:val="00DE2121"/>
    <w:rsid w:val="00DE36D1"/>
    <w:rsid w:val="00DE4AD5"/>
    <w:rsid w:val="00DE619F"/>
    <w:rsid w:val="00DF4106"/>
    <w:rsid w:val="00DF564B"/>
    <w:rsid w:val="00DF585B"/>
    <w:rsid w:val="00DF68BE"/>
    <w:rsid w:val="00DF68CA"/>
    <w:rsid w:val="00DF6B7B"/>
    <w:rsid w:val="00E008EF"/>
    <w:rsid w:val="00E00970"/>
    <w:rsid w:val="00E009D0"/>
    <w:rsid w:val="00E00F86"/>
    <w:rsid w:val="00E01FF0"/>
    <w:rsid w:val="00E027DA"/>
    <w:rsid w:val="00E0359D"/>
    <w:rsid w:val="00E03EC5"/>
    <w:rsid w:val="00E045E3"/>
    <w:rsid w:val="00E06F17"/>
    <w:rsid w:val="00E073B0"/>
    <w:rsid w:val="00E07685"/>
    <w:rsid w:val="00E10499"/>
    <w:rsid w:val="00E10516"/>
    <w:rsid w:val="00E10C88"/>
    <w:rsid w:val="00E11637"/>
    <w:rsid w:val="00E13C88"/>
    <w:rsid w:val="00E16F79"/>
    <w:rsid w:val="00E21147"/>
    <w:rsid w:val="00E216A6"/>
    <w:rsid w:val="00E2282A"/>
    <w:rsid w:val="00E22DA2"/>
    <w:rsid w:val="00E239EB"/>
    <w:rsid w:val="00E246FD"/>
    <w:rsid w:val="00E24DA0"/>
    <w:rsid w:val="00E258B6"/>
    <w:rsid w:val="00E27248"/>
    <w:rsid w:val="00E275E8"/>
    <w:rsid w:val="00E3000A"/>
    <w:rsid w:val="00E347FA"/>
    <w:rsid w:val="00E3542A"/>
    <w:rsid w:val="00E359A7"/>
    <w:rsid w:val="00E36AB7"/>
    <w:rsid w:val="00E37863"/>
    <w:rsid w:val="00E37CD8"/>
    <w:rsid w:val="00E424E1"/>
    <w:rsid w:val="00E43834"/>
    <w:rsid w:val="00E44A08"/>
    <w:rsid w:val="00E44DF8"/>
    <w:rsid w:val="00E4563F"/>
    <w:rsid w:val="00E468C6"/>
    <w:rsid w:val="00E46F2F"/>
    <w:rsid w:val="00E502D5"/>
    <w:rsid w:val="00E53BCA"/>
    <w:rsid w:val="00E546A3"/>
    <w:rsid w:val="00E559D8"/>
    <w:rsid w:val="00E55A84"/>
    <w:rsid w:val="00E61057"/>
    <w:rsid w:val="00E610CE"/>
    <w:rsid w:val="00E61826"/>
    <w:rsid w:val="00E61A51"/>
    <w:rsid w:val="00E62130"/>
    <w:rsid w:val="00E635CC"/>
    <w:rsid w:val="00E651B0"/>
    <w:rsid w:val="00E6577A"/>
    <w:rsid w:val="00E677C6"/>
    <w:rsid w:val="00E71C14"/>
    <w:rsid w:val="00E72B65"/>
    <w:rsid w:val="00E75188"/>
    <w:rsid w:val="00E75A75"/>
    <w:rsid w:val="00E81426"/>
    <w:rsid w:val="00E85C48"/>
    <w:rsid w:val="00E915A8"/>
    <w:rsid w:val="00E94057"/>
    <w:rsid w:val="00E94636"/>
    <w:rsid w:val="00E947F9"/>
    <w:rsid w:val="00E955EE"/>
    <w:rsid w:val="00E96C63"/>
    <w:rsid w:val="00E97C78"/>
    <w:rsid w:val="00EA0608"/>
    <w:rsid w:val="00EA357A"/>
    <w:rsid w:val="00EA369E"/>
    <w:rsid w:val="00EA3C1F"/>
    <w:rsid w:val="00EA5FA4"/>
    <w:rsid w:val="00EB06D4"/>
    <w:rsid w:val="00EB1E2A"/>
    <w:rsid w:val="00EB24BF"/>
    <w:rsid w:val="00EB7174"/>
    <w:rsid w:val="00EB7DA1"/>
    <w:rsid w:val="00EC0E87"/>
    <w:rsid w:val="00EC2A95"/>
    <w:rsid w:val="00EC2E91"/>
    <w:rsid w:val="00EC3107"/>
    <w:rsid w:val="00EC44A0"/>
    <w:rsid w:val="00EC4F90"/>
    <w:rsid w:val="00EC50FE"/>
    <w:rsid w:val="00EC569E"/>
    <w:rsid w:val="00ED0514"/>
    <w:rsid w:val="00ED0AFC"/>
    <w:rsid w:val="00ED10C4"/>
    <w:rsid w:val="00ED137A"/>
    <w:rsid w:val="00ED22C2"/>
    <w:rsid w:val="00ED299E"/>
    <w:rsid w:val="00ED4B12"/>
    <w:rsid w:val="00ED589B"/>
    <w:rsid w:val="00ED6896"/>
    <w:rsid w:val="00ED7B0C"/>
    <w:rsid w:val="00EE5F20"/>
    <w:rsid w:val="00EF0BC6"/>
    <w:rsid w:val="00EF0FA6"/>
    <w:rsid w:val="00EF4B85"/>
    <w:rsid w:val="00EF679F"/>
    <w:rsid w:val="00F00368"/>
    <w:rsid w:val="00F017C6"/>
    <w:rsid w:val="00F01974"/>
    <w:rsid w:val="00F036C6"/>
    <w:rsid w:val="00F03A79"/>
    <w:rsid w:val="00F03F10"/>
    <w:rsid w:val="00F07451"/>
    <w:rsid w:val="00F1195B"/>
    <w:rsid w:val="00F11B53"/>
    <w:rsid w:val="00F14B9D"/>
    <w:rsid w:val="00F14E55"/>
    <w:rsid w:val="00F16577"/>
    <w:rsid w:val="00F176EF"/>
    <w:rsid w:val="00F17A11"/>
    <w:rsid w:val="00F17DDC"/>
    <w:rsid w:val="00F20390"/>
    <w:rsid w:val="00F205B6"/>
    <w:rsid w:val="00F21456"/>
    <w:rsid w:val="00F22235"/>
    <w:rsid w:val="00F22426"/>
    <w:rsid w:val="00F231C8"/>
    <w:rsid w:val="00F30A51"/>
    <w:rsid w:val="00F30DA7"/>
    <w:rsid w:val="00F313A9"/>
    <w:rsid w:val="00F35C3A"/>
    <w:rsid w:val="00F35FE6"/>
    <w:rsid w:val="00F40695"/>
    <w:rsid w:val="00F40AB9"/>
    <w:rsid w:val="00F43F56"/>
    <w:rsid w:val="00F452C7"/>
    <w:rsid w:val="00F46F86"/>
    <w:rsid w:val="00F47058"/>
    <w:rsid w:val="00F475E6"/>
    <w:rsid w:val="00F504FE"/>
    <w:rsid w:val="00F51B2A"/>
    <w:rsid w:val="00F542A3"/>
    <w:rsid w:val="00F54C6F"/>
    <w:rsid w:val="00F56007"/>
    <w:rsid w:val="00F56F7B"/>
    <w:rsid w:val="00F57877"/>
    <w:rsid w:val="00F61583"/>
    <w:rsid w:val="00F6284E"/>
    <w:rsid w:val="00F63097"/>
    <w:rsid w:val="00F64210"/>
    <w:rsid w:val="00F64234"/>
    <w:rsid w:val="00F64742"/>
    <w:rsid w:val="00F64838"/>
    <w:rsid w:val="00F64C49"/>
    <w:rsid w:val="00F660F6"/>
    <w:rsid w:val="00F66D67"/>
    <w:rsid w:val="00F73E6E"/>
    <w:rsid w:val="00F74847"/>
    <w:rsid w:val="00F74A17"/>
    <w:rsid w:val="00F7778F"/>
    <w:rsid w:val="00F812B5"/>
    <w:rsid w:val="00F829DD"/>
    <w:rsid w:val="00F82B3E"/>
    <w:rsid w:val="00F8305B"/>
    <w:rsid w:val="00F83BAC"/>
    <w:rsid w:val="00F86138"/>
    <w:rsid w:val="00F86559"/>
    <w:rsid w:val="00F879B1"/>
    <w:rsid w:val="00F90783"/>
    <w:rsid w:val="00F91DFE"/>
    <w:rsid w:val="00F93EBC"/>
    <w:rsid w:val="00F9488C"/>
    <w:rsid w:val="00FA06A2"/>
    <w:rsid w:val="00FA1CF9"/>
    <w:rsid w:val="00FA23FD"/>
    <w:rsid w:val="00FA3DE0"/>
    <w:rsid w:val="00FA4285"/>
    <w:rsid w:val="00FA4F1B"/>
    <w:rsid w:val="00FA547B"/>
    <w:rsid w:val="00FB08CA"/>
    <w:rsid w:val="00FB31AF"/>
    <w:rsid w:val="00FB3F43"/>
    <w:rsid w:val="00FC294D"/>
    <w:rsid w:val="00FD0096"/>
    <w:rsid w:val="00FD41D4"/>
    <w:rsid w:val="00FD479D"/>
    <w:rsid w:val="00FD532B"/>
    <w:rsid w:val="00FD5C58"/>
    <w:rsid w:val="00FD604C"/>
    <w:rsid w:val="00FD61A1"/>
    <w:rsid w:val="00FD6BAC"/>
    <w:rsid w:val="00FD6E9F"/>
    <w:rsid w:val="00FD7D66"/>
    <w:rsid w:val="00FE16CE"/>
    <w:rsid w:val="00FE2A3D"/>
    <w:rsid w:val="00FE3807"/>
    <w:rsid w:val="00FE5DFA"/>
    <w:rsid w:val="00FE639B"/>
    <w:rsid w:val="00FE7C21"/>
    <w:rsid w:val="00FF169B"/>
    <w:rsid w:val="00FF25FA"/>
    <w:rsid w:val="00FF4674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9339A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A44247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A44247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1209B5"/>
    <w:rPr>
      <w:color w:val="0563C1"/>
      <w:u w:val="single"/>
    </w:rPr>
  </w:style>
  <w:style w:type="character" w:styleId="Perirtashipersaitas">
    <w:name w:val="FollowedHyperlink"/>
    <w:basedOn w:val="Numatytasispastraiposriftas"/>
    <w:uiPriority w:val="99"/>
    <w:unhideWhenUsed/>
    <w:rsid w:val="001209B5"/>
    <w:rPr>
      <w:color w:val="954F72"/>
      <w:u w:val="single"/>
    </w:rPr>
  </w:style>
  <w:style w:type="paragraph" w:customStyle="1" w:styleId="msonormal0">
    <w:name w:val="msonormal"/>
    <w:basedOn w:val="prastasis"/>
    <w:rsid w:val="001209B5"/>
    <w:pPr>
      <w:spacing w:before="100" w:beforeAutospacing="1" w:after="100" w:afterAutospacing="1"/>
    </w:pPr>
    <w:rPr>
      <w:lang w:eastAsia="lt-LT"/>
    </w:rPr>
  </w:style>
  <w:style w:type="paragraph" w:customStyle="1" w:styleId="xl66">
    <w:name w:val="xl66"/>
    <w:basedOn w:val="prastasis"/>
    <w:rsid w:val="001209B5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67">
    <w:name w:val="xl67"/>
    <w:basedOn w:val="prastasis"/>
    <w:rsid w:val="001209B5"/>
    <w:pPr>
      <w:spacing w:before="100" w:beforeAutospacing="1" w:after="100" w:afterAutospacing="1"/>
    </w:pPr>
    <w:rPr>
      <w:sz w:val="18"/>
      <w:szCs w:val="18"/>
      <w:lang w:eastAsia="lt-LT"/>
    </w:rPr>
  </w:style>
  <w:style w:type="paragraph" w:customStyle="1" w:styleId="xl68">
    <w:name w:val="xl68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69">
    <w:name w:val="xl69"/>
    <w:basedOn w:val="prastasis"/>
    <w:rsid w:val="001209B5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0">
    <w:name w:val="xl70"/>
    <w:basedOn w:val="prastasis"/>
    <w:rsid w:val="001209B5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71">
    <w:name w:val="xl71"/>
    <w:basedOn w:val="prastasis"/>
    <w:rsid w:val="001209B5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72">
    <w:name w:val="xl72"/>
    <w:basedOn w:val="prastasis"/>
    <w:rsid w:val="001209B5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3">
    <w:name w:val="xl73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4">
    <w:name w:val="xl74"/>
    <w:basedOn w:val="prastasis"/>
    <w:rsid w:val="001209B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5">
    <w:name w:val="xl75"/>
    <w:basedOn w:val="prastasis"/>
    <w:rsid w:val="001209B5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6">
    <w:name w:val="xl76"/>
    <w:basedOn w:val="prastasis"/>
    <w:rsid w:val="001209B5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77">
    <w:name w:val="xl7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8">
    <w:name w:val="xl78"/>
    <w:basedOn w:val="prastasis"/>
    <w:rsid w:val="001209B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9">
    <w:name w:val="xl79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0">
    <w:name w:val="xl80"/>
    <w:basedOn w:val="prastasis"/>
    <w:rsid w:val="001209B5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1">
    <w:name w:val="xl81"/>
    <w:basedOn w:val="prastasis"/>
    <w:rsid w:val="001209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2">
    <w:name w:val="xl82"/>
    <w:basedOn w:val="prastasis"/>
    <w:rsid w:val="001209B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3">
    <w:name w:val="xl83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4">
    <w:name w:val="xl84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5">
    <w:name w:val="xl85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6">
    <w:name w:val="xl8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7">
    <w:name w:val="xl87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88">
    <w:name w:val="xl88"/>
    <w:basedOn w:val="prastasis"/>
    <w:rsid w:val="001209B5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89">
    <w:name w:val="xl8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0">
    <w:name w:val="xl90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91">
    <w:name w:val="xl91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92">
    <w:name w:val="xl92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93">
    <w:name w:val="xl93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4">
    <w:name w:val="xl94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5">
    <w:name w:val="xl95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6">
    <w:name w:val="xl96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97">
    <w:name w:val="xl97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98">
    <w:name w:val="xl98"/>
    <w:basedOn w:val="prastasis"/>
    <w:rsid w:val="001209B5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9">
    <w:name w:val="xl99"/>
    <w:basedOn w:val="prastasis"/>
    <w:rsid w:val="001209B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0">
    <w:name w:val="xl100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01">
    <w:name w:val="xl101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02">
    <w:name w:val="xl102"/>
    <w:basedOn w:val="prastasis"/>
    <w:rsid w:val="001209B5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3">
    <w:name w:val="xl103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04">
    <w:name w:val="xl104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105">
    <w:name w:val="xl105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106">
    <w:name w:val="xl106"/>
    <w:basedOn w:val="prastasis"/>
    <w:rsid w:val="001209B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7">
    <w:name w:val="xl10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8">
    <w:name w:val="xl108"/>
    <w:basedOn w:val="prastasis"/>
    <w:rsid w:val="001209B5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9">
    <w:name w:val="xl109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0">
    <w:name w:val="xl110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1">
    <w:name w:val="xl111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12">
    <w:name w:val="xl112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13">
    <w:name w:val="xl113"/>
    <w:basedOn w:val="prastasis"/>
    <w:rsid w:val="001209B5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4">
    <w:name w:val="xl114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15">
    <w:name w:val="xl115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6">
    <w:name w:val="xl116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7">
    <w:name w:val="xl117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8">
    <w:name w:val="xl11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9">
    <w:name w:val="xl11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0">
    <w:name w:val="xl120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1">
    <w:name w:val="xl12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2">
    <w:name w:val="xl122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23">
    <w:name w:val="xl12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24">
    <w:name w:val="xl124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25">
    <w:name w:val="xl12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26">
    <w:name w:val="xl12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27">
    <w:name w:val="xl127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8">
    <w:name w:val="xl12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29">
    <w:name w:val="xl12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30">
    <w:name w:val="xl130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31">
    <w:name w:val="xl13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32">
    <w:name w:val="xl13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33">
    <w:name w:val="xl133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34">
    <w:name w:val="xl134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5">
    <w:name w:val="xl135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lt-LT"/>
    </w:rPr>
  </w:style>
  <w:style w:type="paragraph" w:customStyle="1" w:styleId="xl136">
    <w:name w:val="xl136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7">
    <w:name w:val="xl13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8">
    <w:name w:val="xl138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39">
    <w:name w:val="xl139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40">
    <w:name w:val="xl140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41">
    <w:name w:val="xl141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2">
    <w:name w:val="xl14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43">
    <w:name w:val="xl14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44">
    <w:name w:val="xl144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5">
    <w:name w:val="xl145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46">
    <w:name w:val="xl14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7">
    <w:name w:val="xl147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8">
    <w:name w:val="xl148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9">
    <w:name w:val="xl149"/>
    <w:basedOn w:val="prastasis"/>
    <w:rsid w:val="001209B5"/>
    <w:pPr>
      <w:pBdr>
        <w:bottom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0">
    <w:name w:val="xl150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51">
    <w:name w:val="xl151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52">
    <w:name w:val="xl15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3">
    <w:name w:val="xl153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54">
    <w:name w:val="xl154"/>
    <w:basedOn w:val="prastasis"/>
    <w:rsid w:val="001209B5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5">
    <w:name w:val="xl155"/>
    <w:basedOn w:val="prastasis"/>
    <w:rsid w:val="001209B5"/>
    <w:pPr>
      <w:spacing w:before="100" w:beforeAutospacing="1" w:after="100" w:afterAutospacing="1"/>
      <w:jc w:val="right"/>
      <w:textAlignment w:val="top"/>
    </w:pPr>
    <w:rPr>
      <w:rFonts w:ascii="Arial" w:hAnsi="Arial" w:cs="Arial"/>
      <w:lang w:eastAsia="lt-LT"/>
    </w:rPr>
  </w:style>
  <w:style w:type="paragraph" w:customStyle="1" w:styleId="xl156">
    <w:name w:val="xl15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7">
    <w:name w:val="xl157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8">
    <w:name w:val="xl15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59">
    <w:name w:val="xl15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60">
    <w:name w:val="xl160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1">
    <w:name w:val="xl16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62">
    <w:name w:val="xl16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63">
    <w:name w:val="xl163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64">
    <w:name w:val="xl164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65">
    <w:name w:val="xl16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66">
    <w:name w:val="xl166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7">
    <w:name w:val="xl167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8">
    <w:name w:val="xl168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9">
    <w:name w:val="xl169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70">
    <w:name w:val="xl170"/>
    <w:basedOn w:val="prastasis"/>
    <w:rsid w:val="001209B5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71">
    <w:name w:val="xl17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72">
    <w:name w:val="xl172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73">
    <w:name w:val="xl173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74">
    <w:name w:val="xl174"/>
    <w:basedOn w:val="prastasis"/>
    <w:rsid w:val="001209B5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75">
    <w:name w:val="xl175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76">
    <w:name w:val="xl176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77">
    <w:name w:val="xl177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78">
    <w:name w:val="xl178"/>
    <w:basedOn w:val="prastasis"/>
    <w:rsid w:val="001209B5"/>
    <w:pP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79">
    <w:name w:val="xl179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80">
    <w:name w:val="xl180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81">
    <w:name w:val="xl18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82">
    <w:name w:val="xl18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83">
    <w:name w:val="xl183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84">
    <w:name w:val="xl184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85">
    <w:name w:val="xl18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86">
    <w:name w:val="xl186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87">
    <w:name w:val="xl187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88">
    <w:name w:val="xl18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89">
    <w:name w:val="xl18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90">
    <w:name w:val="xl190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91">
    <w:name w:val="xl19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92">
    <w:name w:val="xl192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93">
    <w:name w:val="xl193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94">
    <w:name w:val="xl194"/>
    <w:basedOn w:val="prastasis"/>
    <w:rsid w:val="001209B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95">
    <w:name w:val="xl195"/>
    <w:basedOn w:val="prastasis"/>
    <w:rsid w:val="001209B5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96">
    <w:name w:val="xl196"/>
    <w:basedOn w:val="prastasis"/>
    <w:rsid w:val="001209B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97">
    <w:name w:val="xl197"/>
    <w:basedOn w:val="prastasis"/>
    <w:rsid w:val="001209B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98">
    <w:name w:val="xl198"/>
    <w:basedOn w:val="prastasis"/>
    <w:rsid w:val="001209B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99">
    <w:name w:val="xl19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00">
    <w:name w:val="xl200"/>
    <w:basedOn w:val="prastasis"/>
    <w:rsid w:val="001209B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01">
    <w:name w:val="xl20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02">
    <w:name w:val="xl202"/>
    <w:basedOn w:val="prastasis"/>
    <w:rsid w:val="001209B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03">
    <w:name w:val="xl20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204">
    <w:name w:val="xl204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05">
    <w:name w:val="xl205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06">
    <w:name w:val="xl206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07">
    <w:name w:val="xl207"/>
    <w:basedOn w:val="prastasis"/>
    <w:rsid w:val="001209B5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08">
    <w:name w:val="xl208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09">
    <w:name w:val="xl209"/>
    <w:basedOn w:val="prastasis"/>
    <w:rsid w:val="001209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10">
    <w:name w:val="xl210"/>
    <w:basedOn w:val="prastasis"/>
    <w:rsid w:val="001209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11">
    <w:name w:val="xl211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12">
    <w:name w:val="xl212"/>
    <w:basedOn w:val="prastasis"/>
    <w:rsid w:val="001209B5"/>
    <w:pPr>
      <w:pBdr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13">
    <w:name w:val="xl213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14">
    <w:name w:val="xl214"/>
    <w:basedOn w:val="prastasis"/>
    <w:rsid w:val="001209B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5">
    <w:name w:val="xl215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16">
    <w:name w:val="xl216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17">
    <w:name w:val="xl217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8">
    <w:name w:val="xl218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9">
    <w:name w:val="xl219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20">
    <w:name w:val="xl220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21">
    <w:name w:val="xl221"/>
    <w:basedOn w:val="prastasis"/>
    <w:rsid w:val="001209B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22">
    <w:name w:val="xl22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23">
    <w:name w:val="xl223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24">
    <w:name w:val="xl224"/>
    <w:basedOn w:val="prastasis"/>
    <w:rsid w:val="003A1C5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25">
    <w:name w:val="xl225"/>
    <w:basedOn w:val="prastasis"/>
    <w:rsid w:val="003A1C5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26">
    <w:name w:val="xl226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27">
    <w:name w:val="xl227"/>
    <w:basedOn w:val="prastasis"/>
    <w:rsid w:val="003A1C5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28">
    <w:name w:val="xl228"/>
    <w:basedOn w:val="prastasis"/>
    <w:rsid w:val="003A1C56"/>
    <w:pPr>
      <w:pBdr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29">
    <w:name w:val="xl229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0">
    <w:name w:val="xl230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31">
    <w:name w:val="xl231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2">
    <w:name w:val="xl232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3">
    <w:name w:val="xl233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4">
    <w:name w:val="xl234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5">
    <w:name w:val="xl235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36">
    <w:name w:val="xl236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lang w:eastAsia="lt-LT"/>
    </w:rPr>
  </w:style>
  <w:style w:type="paragraph" w:customStyle="1" w:styleId="xl237">
    <w:name w:val="xl237"/>
    <w:basedOn w:val="prastasis"/>
    <w:rsid w:val="003A1C5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8">
    <w:name w:val="xl238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39">
    <w:name w:val="xl239"/>
    <w:basedOn w:val="prastasis"/>
    <w:rsid w:val="003A1C5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40">
    <w:name w:val="xl240"/>
    <w:basedOn w:val="prastasis"/>
    <w:rsid w:val="003A1C5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41">
    <w:name w:val="xl241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772253"/>
    <w:rPr>
      <w:rFonts w:ascii="TimesLT" w:hAnsi="TimesLT"/>
      <w:sz w:val="24"/>
      <w:lang w:eastAsia="en-US"/>
    </w:rPr>
  </w:style>
  <w:style w:type="paragraph" w:customStyle="1" w:styleId="xl242">
    <w:name w:val="xl242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43">
    <w:name w:val="xl24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244">
    <w:name w:val="xl24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245">
    <w:name w:val="xl245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46">
    <w:name w:val="xl246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47">
    <w:name w:val="xl247"/>
    <w:basedOn w:val="prastasis"/>
    <w:rsid w:val="00D61CEE"/>
    <w:pPr>
      <w:pBdr>
        <w:top w:val="dotted" w:sz="4" w:space="0" w:color="auto"/>
        <w:bottom w:val="dotted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48">
    <w:name w:val="xl248"/>
    <w:basedOn w:val="prastasis"/>
    <w:rsid w:val="00D61CEE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49">
    <w:name w:val="xl249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50">
    <w:name w:val="xl25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51">
    <w:name w:val="xl25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2">
    <w:name w:val="xl252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3">
    <w:name w:val="xl25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4">
    <w:name w:val="xl25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55">
    <w:name w:val="xl255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56">
    <w:name w:val="xl256"/>
    <w:basedOn w:val="prastasis"/>
    <w:rsid w:val="00D61CE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57">
    <w:name w:val="xl257"/>
    <w:basedOn w:val="prastasis"/>
    <w:rsid w:val="00D61CEE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58">
    <w:name w:val="xl258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59">
    <w:name w:val="xl259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0">
    <w:name w:val="xl26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61">
    <w:name w:val="xl261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2">
    <w:name w:val="xl262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63">
    <w:name w:val="xl26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4">
    <w:name w:val="xl264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5">
    <w:name w:val="xl265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6">
    <w:name w:val="xl266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7">
    <w:name w:val="xl267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8">
    <w:name w:val="xl268"/>
    <w:basedOn w:val="prastasis"/>
    <w:rsid w:val="00D61CEE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69">
    <w:name w:val="xl269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0">
    <w:name w:val="xl27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71">
    <w:name w:val="xl27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2">
    <w:name w:val="xl272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3">
    <w:name w:val="xl273"/>
    <w:basedOn w:val="prastasis"/>
    <w:rsid w:val="00D61CEE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74">
    <w:name w:val="xl274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5">
    <w:name w:val="xl275"/>
    <w:basedOn w:val="prastasis"/>
    <w:rsid w:val="00D61CEE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76">
    <w:name w:val="xl276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7">
    <w:name w:val="xl27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8">
    <w:name w:val="xl278"/>
    <w:basedOn w:val="prastasis"/>
    <w:rsid w:val="00D61C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279">
    <w:name w:val="xl279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80">
    <w:name w:val="xl280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81">
    <w:name w:val="xl281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82">
    <w:name w:val="xl282"/>
    <w:basedOn w:val="prastasis"/>
    <w:rsid w:val="00D61CEE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83">
    <w:name w:val="xl283"/>
    <w:basedOn w:val="prastasis"/>
    <w:rsid w:val="00D61CEE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284">
    <w:name w:val="xl284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85">
    <w:name w:val="xl285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86">
    <w:name w:val="xl286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87">
    <w:name w:val="xl28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88">
    <w:name w:val="xl288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89">
    <w:name w:val="xl289"/>
    <w:basedOn w:val="prastasis"/>
    <w:rsid w:val="00D61CEE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90">
    <w:name w:val="xl29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242424"/>
      <w:lang w:eastAsia="lt-LT"/>
    </w:rPr>
  </w:style>
  <w:style w:type="paragraph" w:customStyle="1" w:styleId="xl291">
    <w:name w:val="xl291"/>
    <w:basedOn w:val="prastasis"/>
    <w:rsid w:val="00D61C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2">
    <w:name w:val="xl292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93">
    <w:name w:val="xl293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94">
    <w:name w:val="xl294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5">
    <w:name w:val="xl295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96">
    <w:name w:val="xl296"/>
    <w:basedOn w:val="prastasis"/>
    <w:rsid w:val="00D61CEE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97">
    <w:name w:val="xl297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8">
    <w:name w:val="xl298"/>
    <w:basedOn w:val="prastasis"/>
    <w:rsid w:val="00D61CEE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9">
    <w:name w:val="xl299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00">
    <w:name w:val="xl300"/>
    <w:basedOn w:val="prastasis"/>
    <w:rsid w:val="00D61CE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1">
    <w:name w:val="xl301"/>
    <w:basedOn w:val="prastasis"/>
    <w:rsid w:val="00D61CEE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02">
    <w:name w:val="xl302"/>
    <w:basedOn w:val="prastasis"/>
    <w:rsid w:val="00D61CEE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303">
    <w:name w:val="xl303"/>
    <w:basedOn w:val="prastasis"/>
    <w:rsid w:val="00D61CE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4">
    <w:name w:val="xl304"/>
    <w:basedOn w:val="prastasis"/>
    <w:rsid w:val="00D61CE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5">
    <w:name w:val="xl305"/>
    <w:basedOn w:val="prastasis"/>
    <w:rsid w:val="00D61CE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06">
    <w:name w:val="xl306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7">
    <w:name w:val="xl30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8">
    <w:name w:val="xl308"/>
    <w:basedOn w:val="prastasis"/>
    <w:rsid w:val="00D61CE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09">
    <w:name w:val="xl309"/>
    <w:basedOn w:val="prastasis"/>
    <w:rsid w:val="00D61CEE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0">
    <w:name w:val="xl310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11">
    <w:name w:val="xl31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2">
    <w:name w:val="xl312"/>
    <w:basedOn w:val="prastasis"/>
    <w:rsid w:val="00D61CEE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313">
    <w:name w:val="xl313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314">
    <w:name w:val="xl31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5">
    <w:name w:val="xl315"/>
    <w:basedOn w:val="prastasis"/>
    <w:rsid w:val="00D61CEE"/>
    <w:pPr>
      <w:pBdr>
        <w:top w:val="dotted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16">
    <w:name w:val="xl316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17">
    <w:name w:val="xl317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18">
    <w:name w:val="xl318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9">
    <w:name w:val="xl319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0">
    <w:name w:val="xl320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1">
    <w:name w:val="xl321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22">
    <w:name w:val="xl322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3">
    <w:name w:val="xl323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4">
    <w:name w:val="xl324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5">
    <w:name w:val="xl325"/>
    <w:basedOn w:val="prastasis"/>
    <w:rsid w:val="00D61CE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6">
    <w:name w:val="xl326"/>
    <w:basedOn w:val="prastasis"/>
    <w:rsid w:val="00D61CEE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7">
    <w:name w:val="xl327"/>
    <w:basedOn w:val="prastasis"/>
    <w:rsid w:val="00D6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8">
    <w:name w:val="xl328"/>
    <w:basedOn w:val="prastasis"/>
    <w:rsid w:val="00811EC4"/>
    <w:pPr>
      <w:pBdr>
        <w:top w:val="dotted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9">
    <w:name w:val="xl329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30">
    <w:name w:val="xl330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31">
    <w:name w:val="xl331"/>
    <w:basedOn w:val="prastasis"/>
    <w:rsid w:val="00811EC4"/>
    <w:pP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32">
    <w:name w:val="xl332"/>
    <w:basedOn w:val="prastasis"/>
    <w:rsid w:val="00811E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33">
    <w:name w:val="xl333"/>
    <w:basedOn w:val="prastasis"/>
    <w:rsid w:val="00811EC4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34">
    <w:name w:val="xl334"/>
    <w:basedOn w:val="prastasis"/>
    <w:rsid w:val="00811EC4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35">
    <w:name w:val="xl335"/>
    <w:basedOn w:val="prastasis"/>
    <w:rsid w:val="00811EC4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336">
    <w:name w:val="xl336"/>
    <w:basedOn w:val="prastasis"/>
    <w:rsid w:val="00811E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37">
    <w:name w:val="xl337"/>
    <w:basedOn w:val="prastasis"/>
    <w:rsid w:val="00811EC4"/>
    <w:pPr>
      <w:pBdr>
        <w:top w:val="dotted" w:sz="4" w:space="0" w:color="auto"/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38">
    <w:name w:val="xl338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39">
    <w:name w:val="xl339"/>
    <w:basedOn w:val="prastasis"/>
    <w:rsid w:val="00811EC4"/>
    <w:pPr>
      <w:pBdr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0">
    <w:name w:val="xl340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41">
    <w:name w:val="xl341"/>
    <w:basedOn w:val="prastasis"/>
    <w:rsid w:val="00811EC4"/>
    <w:pPr>
      <w:pBdr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2">
    <w:name w:val="xl342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3">
    <w:name w:val="xl343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4">
    <w:name w:val="xl344"/>
    <w:basedOn w:val="prastasis"/>
    <w:rsid w:val="00811EC4"/>
    <w:pP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5">
    <w:name w:val="xl345"/>
    <w:basedOn w:val="prastasis"/>
    <w:rsid w:val="00811EC4"/>
    <w:pPr>
      <w:pBdr>
        <w:top w:val="dotted" w:sz="4" w:space="0" w:color="auto"/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6">
    <w:name w:val="xl346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47">
    <w:name w:val="xl347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8">
    <w:name w:val="xl348"/>
    <w:basedOn w:val="prastasis"/>
    <w:rsid w:val="00811EC4"/>
    <w:pPr>
      <w:pBdr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9">
    <w:name w:val="xl349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50">
    <w:name w:val="xl350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51">
    <w:name w:val="xl351"/>
    <w:basedOn w:val="prastasis"/>
    <w:rsid w:val="00811EC4"/>
    <w:pP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52">
    <w:name w:val="xl352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53">
    <w:name w:val="xl353"/>
    <w:basedOn w:val="prastasis"/>
    <w:rsid w:val="00811EC4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54">
    <w:name w:val="xl354"/>
    <w:basedOn w:val="prastasis"/>
    <w:rsid w:val="00811EC4"/>
    <w:pPr>
      <w:pBdr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55">
    <w:name w:val="xl355"/>
    <w:basedOn w:val="prastasis"/>
    <w:rsid w:val="00811EC4"/>
    <w:pPr>
      <w:pBdr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56">
    <w:name w:val="xl356"/>
    <w:basedOn w:val="prastasis"/>
    <w:rsid w:val="00811EC4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57">
    <w:name w:val="xl357"/>
    <w:basedOn w:val="prastasis"/>
    <w:rsid w:val="00811EC4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  <w:style w:type="paragraph" w:customStyle="1" w:styleId="xl358">
    <w:name w:val="xl358"/>
    <w:basedOn w:val="prastasis"/>
    <w:rsid w:val="00811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  <w:style w:type="paragraph" w:customStyle="1" w:styleId="xl359">
    <w:name w:val="xl359"/>
    <w:basedOn w:val="prastasis"/>
    <w:rsid w:val="00811EC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0</TotalTime>
  <Pages>5</Pages>
  <Words>8247</Words>
  <Characters>4701</Characters>
  <Application>Microsoft Office Word</Application>
  <DocSecurity>0</DocSecurity>
  <Lines>39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2</cp:revision>
  <cp:lastPrinted>2024-12-04T07:38:00Z</cp:lastPrinted>
  <dcterms:created xsi:type="dcterms:W3CDTF">2026-09-11T10:32:00Z</dcterms:created>
  <dcterms:modified xsi:type="dcterms:W3CDTF">2026-09-11T10:32:00Z</dcterms:modified>
</cp:coreProperties>
</file>